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2D3" w:rsidRDefault="001B72D3">
      <w:pPr>
        <w:pStyle w:val="Heading1"/>
        <w:spacing w:line="386" w:lineRule="exact"/>
        <w:ind w:right="112"/>
        <w:jc w:val="center"/>
        <w:rPr>
          <w:rFonts w:ascii="宋体" w:eastAsia="宋体" w:hAnsi="宋体" w:cs="宋体"/>
          <w:lang w:eastAsia="zh-CN"/>
        </w:rPr>
      </w:pPr>
      <w:r>
        <w:rPr>
          <w:rFonts w:ascii="Times New Roman" w:hAnsi="Times New Roman"/>
          <w:lang w:eastAsia="zh-CN"/>
        </w:rPr>
        <w:t>2016</w:t>
      </w:r>
      <w:r>
        <w:rPr>
          <w:rFonts w:ascii="Times New Roman" w:hAnsi="Times New Roman"/>
          <w:spacing w:val="-45"/>
          <w:lang w:eastAsia="zh-CN"/>
        </w:rPr>
        <w:t xml:space="preserve"> </w:t>
      </w:r>
      <w:r>
        <w:rPr>
          <w:rFonts w:ascii="宋体" w:eastAsia="宋体" w:hAnsi="宋体" w:cs="宋体" w:hint="eastAsia"/>
          <w:lang w:eastAsia="zh-CN"/>
        </w:rPr>
        <w:t>学年第一学期期末教学质量检测</w:t>
      </w:r>
    </w:p>
    <w:p w:rsidR="001B72D3" w:rsidRDefault="001B72D3">
      <w:pPr>
        <w:spacing w:before="245"/>
        <w:ind w:right="114"/>
        <w:jc w:val="center"/>
        <w:rPr>
          <w:rFonts w:ascii="宋体" w:cs="宋体"/>
          <w:sz w:val="44"/>
          <w:szCs w:val="44"/>
          <w:lang w:eastAsia="zh-CN"/>
        </w:rPr>
      </w:pPr>
      <w:r>
        <w:rPr>
          <w:rFonts w:ascii="宋体" w:hAnsi="宋体" w:cs="宋体" w:hint="eastAsia"/>
          <w:spacing w:val="-2"/>
          <w:sz w:val="44"/>
          <w:szCs w:val="44"/>
          <w:lang w:eastAsia="zh-CN"/>
        </w:rPr>
        <w:t>八年级物理</w:t>
      </w:r>
    </w:p>
    <w:p w:rsidR="001B72D3" w:rsidRDefault="001B72D3">
      <w:pPr>
        <w:pStyle w:val="BodyText"/>
        <w:spacing w:before="251" w:line="246" w:lineRule="auto"/>
        <w:ind w:left="527" w:right="113" w:hanging="62"/>
        <w:rPr>
          <w:rFonts w:cs="宋体"/>
          <w:lang w:eastAsia="zh-CN"/>
        </w:rPr>
      </w:pPr>
      <w:r>
        <w:rPr>
          <w:rFonts w:cs="宋体" w:hint="eastAsia"/>
          <w:lang w:eastAsia="zh-CN"/>
        </w:rPr>
        <w:t>本试卷分第一部分</w:t>
      </w:r>
      <w:r>
        <w:rPr>
          <w:rFonts w:cs="宋体"/>
          <w:spacing w:val="-1"/>
          <w:lang w:eastAsia="zh-CN"/>
        </w:rPr>
        <w:t>(</w:t>
      </w:r>
      <w:r>
        <w:rPr>
          <w:rFonts w:cs="宋体" w:hint="eastAsia"/>
          <w:lang w:eastAsia="zh-CN"/>
        </w:rPr>
        <w:t>选择题</w:t>
      </w:r>
      <w:r>
        <w:rPr>
          <w:rFonts w:cs="宋体"/>
          <w:spacing w:val="-1"/>
          <w:lang w:eastAsia="zh-CN"/>
        </w:rPr>
        <w:t>)</w:t>
      </w:r>
      <w:r>
        <w:rPr>
          <w:rFonts w:cs="宋体" w:hint="eastAsia"/>
          <w:lang w:eastAsia="zh-CN"/>
        </w:rPr>
        <w:t>和第二部分（非选择题</w:t>
      </w:r>
      <w:r>
        <w:rPr>
          <w:rFonts w:cs="宋体" w:hint="eastAsia"/>
          <w:spacing w:val="-105"/>
          <w:lang w:eastAsia="zh-CN"/>
        </w:rPr>
        <w:t>）</w:t>
      </w:r>
      <w:r>
        <w:rPr>
          <w:rFonts w:cs="宋体" w:hint="eastAsia"/>
          <w:lang w:eastAsia="zh-CN"/>
        </w:rPr>
        <w:t>．总分</w:t>
      </w:r>
      <w:r>
        <w:rPr>
          <w:rFonts w:cs="宋体"/>
          <w:spacing w:val="-53"/>
          <w:lang w:eastAsia="zh-CN"/>
        </w:rPr>
        <w:t xml:space="preserve"> </w:t>
      </w:r>
      <w:r>
        <w:rPr>
          <w:rFonts w:cs="宋体"/>
          <w:spacing w:val="-1"/>
          <w:lang w:eastAsia="zh-CN"/>
        </w:rPr>
        <w:t>10</w:t>
      </w:r>
      <w:r>
        <w:rPr>
          <w:rFonts w:cs="宋体"/>
          <w:lang w:eastAsia="zh-CN"/>
        </w:rPr>
        <w:t>0</w:t>
      </w:r>
      <w:r>
        <w:rPr>
          <w:rFonts w:cs="宋体"/>
          <w:spacing w:val="-53"/>
          <w:lang w:eastAsia="zh-CN"/>
        </w:rPr>
        <w:t xml:space="preserve"> </w:t>
      </w:r>
      <w:r>
        <w:rPr>
          <w:rFonts w:cs="宋体" w:hint="eastAsia"/>
          <w:lang w:eastAsia="zh-CN"/>
        </w:rPr>
        <w:t>分．考试时间</w:t>
      </w:r>
      <w:r>
        <w:rPr>
          <w:rFonts w:cs="宋体"/>
          <w:spacing w:val="-53"/>
          <w:lang w:eastAsia="zh-CN"/>
        </w:rPr>
        <w:t xml:space="preserve"> </w:t>
      </w:r>
      <w:r>
        <w:rPr>
          <w:rFonts w:cs="宋体"/>
          <w:spacing w:val="-1"/>
          <w:lang w:eastAsia="zh-CN"/>
        </w:rPr>
        <w:t>8</w:t>
      </w:r>
      <w:r>
        <w:rPr>
          <w:rFonts w:cs="宋体"/>
          <w:lang w:eastAsia="zh-CN"/>
        </w:rPr>
        <w:t>0</w:t>
      </w:r>
      <w:r>
        <w:rPr>
          <w:rFonts w:cs="宋体"/>
          <w:spacing w:val="-53"/>
          <w:lang w:eastAsia="zh-CN"/>
        </w:rPr>
        <w:t xml:space="preserve"> </w:t>
      </w:r>
      <w:r>
        <w:rPr>
          <w:rFonts w:cs="宋体" w:hint="eastAsia"/>
          <w:lang w:eastAsia="zh-CN"/>
        </w:rPr>
        <w:t>分钟．</w:t>
      </w:r>
      <w:r>
        <w:rPr>
          <w:rFonts w:cs="宋体"/>
          <w:lang w:eastAsia="zh-CN"/>
        </w:rPr>
        <w:t xml:space="preserve"> </w:t>
      </w:r>
    </w:p>
    <w:p w:rsidR="001B72D3" w:rsidRDefault="001B72D3">
      <w:pPr>
        <w:pStyle w:val="BodyText"/>
        <w:spacing w:before="251" w:line="246" w:lineRule="auto"/>
        <w:ind w:left="527" w:right="113" w:hanging="62"/>
        <w:rPr>
          <w:rFonts w:ascii="黑体" w:eastAsia="黑体" w:hAnsi="黑体" w:cs="黑体"/>
          <w:lang w:eastAsia="zh-CN"/>
        </w:rPr>
      </w:pPr>
      <w:r>
        <w:rPr>
          <w:rFonts w:ascii="黑体" w:eastAsia="黑体" w:hAnsi="黑体" w:cs="黑体" w:hint="eastAsia"/>
        </w:rPr>
        <w:t>注意事项</w:t>
      </w:r>
      <w:r>
        <w:rPr>
          <w:rFonts w:ascii="黑体" w:eastAsia="黑体" w:hAnsi="黑体" w:cs="黑体"/>
        </w:rPr>
        <w:t xml:space="preserve">: </w:t>
      </w:r>
    </w:p>
    <w:p w:rsidR="001B72D3" w:rsidRDefault="001B72D3">
      <w:pPr>
        <w:pStyle w:val="BodyText"/>
        <w:spacing w:before="251" w:line="246" w:lineRule="auto"/>
        <w:ind w:left="527" w:right="113" w:hanging="62"/>
        <w:rPr>
          <w:rFonts w:cs="宋体"/>
          <w:lang w:eastAsia="zh-CN"/>
        </w:rPr>
      </w:pPr>
      <w:r>
        <w:rPr>
          <w:rFonts w:cs="宋体"/>
          <w:spacing w:val="-1"/>
          <w:lang w:eastAsia="zh-CN"/>
        </w:rPr>
        <w:t>1</w:t>
      </w:r>
      <w:r>
        <w:rPr>
          <w:rFonts w:cs="宋体" w:hint="eastAsia"/>
          <w:spacing w:val="-1"/>
          <w:lang w:eastAsia="zh-CN"/>
        </w:rPr>
        <w:t>．答题前，考生务必在答题卡上用黑色字迹的钢笔或签字笔填写自己的考生号、姓名；</w:t>
      </w:r>
    </w:p>
    <w:p w:rsidR="001B72D3" w:rsidRDefault="001B72D3">
      <w:pPr>
        <w:pStyle w:val="BodyText"/>
        <w:spacing w:before="0" w:line="266" w:lineRule="exact"/>
        <w:ind w:left="0" w:right="731"/>
        <w:jc w:val="center"/>
        <w:rPr>
          <w:rFonts w:cs="宋体"/>
          <w:lang w:eastAsia="zh-CN"/>
        </w:rPr>
      </w:pPr>
      <w:r>
        <w:rPr>
          <w:rFonts w:cs="宋体" w:hint="eastAsia"/>
          <w:spacing w:val="-1"/>
          <w:lang w:eastAsia="zh-CN"/>
        </w:rPr>
        <w:t>填写考场试室号、座位号；再用</w:t>
      </w:r>
      <w:r>
        <w:rPr>
          <w:rFonts w:cs="宋体"/>
          <w:spacing w:val="-1"/>
          <w:lang w:eastAsia="zh-CN"/>
        </w:rPr>
        <w:t>2B</w:t>
      </w:r>
      <w:r>
        <w:rPr>
          <w:rFonts w:cs="宋体" w:hint="eastAsia"/>
          <w:spacing w:val="-1"/>
          <w:lang w:eastAsia="zh-CN"/>
        </w:rPr>
        <w:t>铅笔把对应该两号码的标号涂黑．</w:t>
      </w:r>
    </w:p>
    <w:p w:rsidR="001B72D3" w:rsidRDefault="001B72D3">
      <w:pPr>
        <w:pStyle w:val="BodyText"/>
        <w:spacing w:before="26" w:line="272" w:lineRule="exact"/>
        <w:ind w:left="843" w:right="215" w:hanging="316"/>
        <w:rPr>
          <w:rFonts w:cs="宋体"/>
          <w:lang w:eastAsia="zh-CN"/>
        </w:rPr>
      </w:pPr>
      <w:r>
        <w:rPr>
          <w:rFonts w:cs="宋体"/>
          <w:spacing w:val="-1"/>
          <w:lang w:eastAsia="zh-CN"/>
        </w:rPr>
        <w:t>2</w:t>
      </w:r>
      <w:r>
        <w:rPr>
          <w:rFonts w:cs="宋体" w:hint="eastAsia"/>
          <w:spacing w:val="-1"/>
          <w:lang w:eastAsia="zh-CN"/>
        </w:rPr>
        <w:t>．选择题每小题选出答案后，用</w:t>
      </w:r>
      <w:r>
        <w:rPr>
          <w:rFonts w:cs="宋体"/>
          <w:spacing w:val="-1"/>
          <w:lang w:eastAsia="zh-CN"/>
        </w:rPr>
        <w:t>2B</w:t>
      </w:r>
      <w:r>
        <w:rPr>
          <w:rFonts w:cs="宋体" w:hint="eastAsia"/>
          <w:spacing w:val="-1"/>
          <w:lang w:eastAsia="zh-CN"/>
        </w:rPr>
        <w:t>铅笔把答题卡上对应题目的答案标号涂黑；如需改</w:t>
      </w:r>
      <w:r>
        <w:rPr>
          <w:rFonts w:cs="宋体"/>
          <w:spacing w:val="74"/>
          <w:lang w:eastAsia="zh-CN"/>
        </w:rPr>
        <w:t xml:space="preserve"> </w:t>
      </w:r>
      <w:r>
        <w:rPr>
          <w:rFonts w:cs="宋体" w:hint="eastAsia"/>
          <w:lang w:eastAsia="zh-CN"/>
        </w:rPr>
        <w:t>动，用橡皮擦干净后，再选涂其他答案；不能答在试卷上．</w:t>
      </w:r>
    </w:p>
    <w:p w:rsidR="001B72D3" w:rsidRDefault="001B72D3">
      <w:pPr>
        <w:pStyle w:val="BodyText"/>
        <w:spacing w:before="0" w:line="272" w:lineRule="exact"/>
        <w:ind w:left="843" w:right="56" w:hanging="316"/>
        <w:rPr>
          <w:rFonts w:cs="宋体"/>
          <w:lang w:eastAsia="zh-CN"/>
        </w:rPr>
      </w:pPr>
      <w:r>
        <w:rPr>
          <w:rFonts w:cs="宋体"/>
          <w:spacing w:val="-1"/>
          <w:lang w:eastAsia="zh-CN"/>
        </w:rPr>
        <w:t>3</w:t>
      </w:r>
      <w:r>
        <w:rPr>
          <w:rFonts w:cs="宋体" w:hint="eastAsia"/>
          <w:spacing w:val="-1"/>
          <w:lang w:eastAsia="zh-CN"/>
        </w:rPr>
        <w:t>．非选择题答案必须写在答题卡各题目指定区域内的相应位置上；如需改动，先划掉</w:t>
      </w:r>
      <w:r>
        <w:rPr>
          <w:rFonts w:cs="宋体"/>
          <w:spacing w:val="74"/>
          <w:lang w:eastAsia="zh-CN"/>
        </w:rPr>
        <w:t xml:space="preserve"> </w:t>
      </w:r>
      <w:r>
        <w:rPr>
          <w:rFonts w:cs="宋体" w:hint="eastAsia"/>
          <w:lang w:eastAsia="zh-CN"/>
        </w:rPr>
        <w:t>原来的答案，然后再写上新的答案，改动的答案也不能超出指定的区域；非选择题</w:t>
      </w:r>
      <w:r>
        <w:rPr>
          <w:rFonts w:cs="宋体"/>
          <w:lang w:eastAsia="zh-CN"/>
        </w:rPr>
        <w:t xml:space="preserve"> </w:t>
      </w:r>
      <w:r>
        <w:rPr>
          <w:rFonts w:cs="宋体" w:hint="eastAsia"/>
          <w:spacing w:val="-1"/>
          <w:lang w:eastAsia="zh-CN"/>
        </w:rPr>
        <w:t>必须用黑色字迹钢笔或签字笔作答</w:t>
      </w:r>
      <w:r>
        <w:rPr>
          <w:rFonts w:cs="宋体"/>
          <w:spacing w:val="-1"/>
          <w:lang w:eastAsia="zh-CN"/>
        </w:rPr>
        <w:t>.</w:t>
      </w:r>
      <w:r>
        <w:rPr>
          <w:rFonts w:cs="宋体" w:hint="eastAsia"/>
          <w:spacing w:val="-1"/>
          <w:lang w:eastAsia="zh-CN"/>
        </w:rPr>
        <w:t>不准使用涂改液．不按以上要求作答的答案无</w:t>
      </w:r>
      <w:r>
        <w:rPr>
          <w:rFonts w:cs="宋体"/>
          <w:spacing w:val="70"/>
          <w:lang w:eastAsia="zh-CN"/>
        </w:rPr>
        <w:t xml:space="preserve"> </w:t>
      </w:r>
      <w:r>
        <w:rPr>
          <w:rFonts w:cs="宋体" w:hint="eastAsia"/>
          <w:lang w:eastAsia="zh-CN"/>
        </w:rPr>
        <w:t>效．</w:t>
      </w:r>
    </w:p>
    <w:p w:rsidR="001B72D3" w:rsidRDefault="001B72D3">
      <w:pPr>
        <w:pStyle w:val="BodyText"/>
        <w:spacing w:before="0" w:line="246" w:lineRule="exact"/>
        <w:ind w:left="527"/>
        <w:rPr>
          <w:rFonts w:cs="宋体"/>
          <w:lang w:eastAsia="zh-CN"/>
        </w:rPr>
      </w:pPr>
      <w:r>
        <w:rPr>
          <w:rFonts w:cs="宋体"/>
          <w:spacing w:val="-1"/>
          <w:lang w:eastAsia="zh-CN"/>
        </w:rPr>
        <w:t>4</w:t>
      </w:r>
      <w:r>
        <w:rPr>
          <w:rFonts w:cs="宋体" w:hint="eastAsia"/>
          <w:spacing w:val="-1"/>
          <w:lang w:eastAsia="zh-CN"/>
        </w:rPr>
        <w:t>．考生必须保持答题卡的整洁．</w:t>
      </w:r>
    </w:p>
    <w:p w:rsidR="001B72D3" w:rsidRDefault="001B72D3">
      <w:pPr>
        <w:pStyle w:val="BodyText"/>
        <w:spacing w:before="0" w:line="274" w:lineRule="exact"/>
        <w:ind w:left="527"/>
        <w:rPr>
          <w:rFonts w:cs="宋体"/>
          <w:lang w:eastAsia="zh-CN"/>
        </w:rPr>
      </w:pPr>
      <w:r>
        <w:rPr>
          <w:rFonts w:cs="宋体"/>
          <w:spacing w:val="-1"/>
          <w:lang w:eastAsia="zh-CN"/>
        </w:rPr>
        <w:t>5</w:t>
      </w:r>
      <w:r>
        <w:rPr>
          <w:rFonts w:cs="宋体" w:hint="eastAsia"/>
          <w:spacing w:val="-1"/>
          <w:lang w:eastAsia="zh-CN"/>
        </w:rPr>
        <w:t>．全卷共四大题，请考生检查题数．</w:t>
      </w:r>
    </w:p>
    <w:p w:rsidR="001B72D3" w:rsidRDefault="001B72D3">
      <w:pPr>
        <w:spacing w:before="13" w:line="260" w:lineRule="atLeast"/>
        <w:rPr>
          <w:rFonts w:ascii="宋体" w:cs="宋体"/>
          <w:sz w:val="19"/>
          <w:szCs w:val="19"/>
          <w:lang w:eastAsia="zh-CN"/>
        </w:rPr>
      </w:pPr>
    </w:p>
    <w:p w:rsidR="001B72D3" w:rsidRDefault="001B72D3">
      <w:pPr>
        <w:pStyle w:val="Heading1"/>
        <w:tabs>
          <w:tab w:val="left" w:pos="1400"/>
        </w:tabs>
        <w:ind w:right="111"/>
        <w:jc w:val="center"/>
        <w:rPr>
          <w:lang w:eastAsia="zh-CN"/>
        </w:rPr>
      </w:pPr>
      <w:r>
        <w:rPr>
          <w:rFonts w:hint="eastAsia"/>
          <w:w w:val="95"/>
          <w:lang w:eastAsia="zh-CN"/>
        </w:rPr>
        <w:t>第一部分</w:t>
      </w:r>
      <w:r>
        <w:rPr>
          <w:w w:val="95"/>
          <w:lang w:eastAsia="zh-CN"/>
        </w:rPr>
        <w:tab/>
      </w:r>
      <w:r>
        <w:rPr>
          <w:rFonts w:hint="eastAsia"/>
          <w:lang w:eastAsia="zh-CN"/>
        </w:rPr>
        <w:t>选择题（共</w:t>
      </w:r>
      <w:r>
        <w:rPr>
          <w:spacing w:val="-83"/>
          <w:lang w:eastAsia="zh-CN"/>
        </w:rPr>
        <w:t xml:space="preserve"> </w:t>
      </w:r>
      <w:r>
        <w:rPr>
          <w:rFonts w:cs="黑体"/>
          <w:lang w:eastAsia="zh-CN"/>
        </w:rPr>
        <w:t>36</w:t>
      </w:r>
      <w:r>
        <w:rPr>
          <w:rFonts w:cs="黑体"/>
          <w:spacing w:val="-80"/>
          <w:lang w:eastAsia="zh-CN"/>
        </w:rPr>
        <w:t xml:space="preserve"> </w:t>
      </w:r>
      <w:r>
        <w:rPr>
          <w:rFonts w:hint="eastAsia"/>
          <w:lang w:eastAsia="zh-CN"/>
        </w:rPr>
        <w:t>分）</w:t>
      </w:r>
    </w:p>
    <w:p w:rsidR="001B72D3" w:rsidRDefault="001B72D3">
      <w:pPr>
        <w:spacing w:before="5" w:line="340" w:lineRule="atLeast"/>
        <w:rPr>
          <w:rFonts w:ascii="黑体" w:eastAsia="黑体" w:hAnsi="黑体" w:cs="黑体"/>
          <w:sz w:val="25"/>
          <w:szCs w:val="25"/>
          <w:lang w:eastAsia="zh-CN"/>
        </w:rPr>
      </w:pPr>
    </w:p>
    <w:p w:rsidR="001B72D3" w:rsidRDefault="001B72D3">
      <w:pPr>
        <w:pStyle w:val="BodyText"/>
        <w:spacing w:before="0"/>
        <w:ind w:left="107"/>
        <w:rPr>
          <w:rFonts w:ascii="黑体" w:eastAsia="黑体" w:hAnsi="黑体" w:cs="黑体"/>
          <w:lang w:eastAsia="zh-CN"/>
        </w:rPr>
      </w:pPr>
      <w:r>
        <w:rPr>
          <w:rFonts w:ascii="黑体" w:eastAsia="黑体" w:hAnsi="黑体" w:cs="黑体" w:hint="eastAsia"/>
          <w:lang w:eastAsia="zh-CN"/>
        </w:rPr>
        <w:t>一、</w:t>
      </w:r>
      <w:r>
        <w:rPr>
          <w:rFonts w:ascii="黑体" w:eastAsia="黑体" w:hAnsi="黑体" w:cs="黑体"/>
          <w:spacing w:val="-85"/>
          <w:lang w:eastAsia="zh-CN"/>
        </w:rPr>
        <w:t xml:space="preserve"> </w:t>
      </w:r>
      <w:r>
        <w:rPr>
          <w:rFonts w:ascii="黑体" w:eastAsia="黑体" w:hAnsi="黑体" w:cs="黑体" w:hint="eastAsia"/>
          <w:lang w:eastAsia="zh-CN"/>
        </w:rPr>
        <w:t>选择题（请选出一个正确或最优答案；每小题</w:t>
      </w:r>
      <w:r>
        <w:rPr>
          <w:rFonts w:ascii="黑体" w:eastAsia="黑体" w:hAnsi="黑体" w:cs="黑体"/>
          <w:spacing w:val="-53"/>
          <w:lang w:eastAsia="zh-CN"/>
        </w:rPr>
        <w:t xml:space="preserve"> </w:t>
      </w:r>
      <w:r>
        <w:rPr>
          <w:rFonts w:ascii="黑体" w:eastAsia="黑体" w:hAnsi="黑体" w:cs="黑体"/>
          <w:lang w:eastAsia="zh-CN"/>
        </w:rPr>
        <w:t>3</w:t>
      </w:r>
      <w:r>
        <w:rPr>
          <w:rFonts w:ascii="黑体" w:eastAsia="黑体" w:hAnsi="黑体" w:cs="黑体"/>
          <w:spacing w:val="-52"/>
          <w:lang w:eastAsia="zh-CN"/>
        </w:rPr>
        <w:t xml:space="preserve"> </w:t>
      </w:r>
      <w:r>
        <w:rPr>
          <w:rFonts w:ascii="黑体" w:eastAsia="黑体" w:hAnsi="黑体" w:cs="黑体" w:hint="eastAsia"/>
          <w:lang w:eastAsia="zh-CN"/>
        </w:rPr>
        <w:t>分，共</w:t>
      </w:r>
      <w:r>
        <w:rPr>
          <w:rFonts w:ascii="黑体" w:eastAsia="黑体" w:hAnsi="黑体" w:cs="黑体"/>
          <w:spacing w:val="-54"/>
          <w:lang w:eastAsia="zh-CN"/>
        </w:rPr>
        <w:t xml:space="preserve"> </w:t>
      </w:r>
      <w:r>
        <w:rPr>
          <w:rFonts w:ascii="黑体" w:eastAsia="黑体" w:hAnsi="黑体" w:cs="黑体"/>
          <w:lang w:eastAsia="zh-CN"/>
        </w:rPr>
        <w:t>36</w:t>
      </w:r>
      <w:r>
        <w:rPr>
          <w:rFonts w:ascii="黑体" w:eastAsia="黑体" w:hAnsi="黑体" w:cs="黑体"/>
          <w:spacing w:val="-53"/>
          <w:lang w:eastAsia="zh-CN"/>
        </w:rPr>
        <w:t xml:space="preserve"> </w:t>
      </w:r>
      <w:r>
        <w:rPr>
          <w:rFonts w:ascii="黑体" w:eastAsia="黑体" w:hAnsi="黑体" w:cs="黑体" w:hint="eastAsia"/>
          <w:lang w:eastAsia="zh-CN"/>
        </w:rPr>
        <w:t>分）</w:t>
      </w:r>
    </w:p>
    <w:p w:rsidR="001B72D3" w:rsidRDefault="001B72D3">
      <w:pPr>
        <w:pStyle w:val="BodyText"/>
        <w:tabs>
          <w:tab w:val="left" w:pos="2627"/>
          <w:tab w:val="left" w:pos="4727"/>
          <w:tab w:val="left" w:pos="6413"/>
        </w:tabs>
        <w:spacing w:before="99" w:line="318" w:lineRule="auto"/>
        <w:ind w:right="215" w:hanging="360"/>
        <w:rPr>
          <w:rFonts w:cs="宋体"/>
          <w:lang w:eastAsia="zh-CN"/>
        </w:rPr>
      </w:pPr>
      <w:r>
        <w:rPr>
          <w:rFonts w:ascii="Times New Roman" w:hAnsi="Times New Roman"/>
          <w:lang w:eastAsia="zh-CN"/>
        </w:rPr>
        <w:t>1</w:t>
      </w:r>
      <w:r>
        <w:rPr>
          <w:rFonts w:ascii="Times New Roman" w:hAnsi="Times New Roman"/>
          <w:spacing w:val="-34"/>
          <w:lang w:eastAsia="zh-CN"/>
        </w:rPr>
        <w:t xml:space="preserve"> </w:t>
      </w:r>
      <w:r>
        <w:rPr>
          <w:rFonts w:hint="eastAsia"/>
          <w:spacing w:val="33"/>
          <w:lang w:eastAsia="zh-CN"/>
        </w:rPr>
        <w:t>．某</w:t>
      </w:r>
      <w:r>
        <w:rPr>
          <w:rFonts w:hint="eastAsia"/>
          <w:lang w:eastAsia="zh-CN"/>
        </w:rPr>
        <w:t>电</w:t>
      </w:r>
      <w:r>
        <w:rPr>
          <w:spacing w:val="-72"/>
          <w:lang w:eastAsia="zh-CN"/>
        </w:rPr>
        <w:t xml:space="preserve"> </w:t>
      </w:r>
      <w:r>
        <w:rPr>
          <w:rFonts w:hint="eastAsia"/>
          <w:lang w:eastAsia="zh-CN"/>
        </w:rPr>
        <w:t>视</w:t>
      </w:r>
      <w:r>
        <w:rPr>
          <w:spacing w:val="-73"/>
          <w:lang w:eastAsia="zh-CN"/>
        </w:rPr>
        <w:t xml:space="preserve"> </w:t>
      </w:r>
      <w:r>
        <w:rPr>
          <w:rFonts w:hint="eastAsia"/>
          <w:spacing w:val="33"/>
          <w:lang w:eastAsia="zh-CN"/>
        </w:rPr>
        <w:t>台举办</w:t>
      </w:r>
      <w:r>
        <w:rPr>
          <w:rFonts w:hint="eastAsia"/>
          <w:lang w:eastAsia="zh-CN"/>
        </w:rPr>
        <w:t>了</w:t>
      </w:r>
      <w:r>
        <w:rPr>
          <w:spacing w:val="-72"/>
          <w:lang w:eastAsia="zh-CN"/>
        </w:rPr>
        <w:t xml:space="preserve"> </w:t>
      </w:r>
      <w:r>
        <w:rPr>
          <w:rFonts w:hint="eastAsia"/>
          <w:lang w:eastAsia="zh-CN"/>
        </w:rPr>
        <w:t>这</w:t>
      </w:r>
      <w:r>
        <w:rPr>
          <w:spacing w:val="-73"/>
          <w:lang w:eastAsia="zh-CN"/>
        </w:rPr>
        <w:t xml:space="preserve"> </w:t>
      </w:r>
      <w:r>
        <w:rPr>
          <w:rFonts w:hint="eastAsia"/>
          <w:spacing w:val="33"/>
          <w:lang w:eastAsia="zh-CN"/>
        </w:rPr>
        <w:t>样一套</w:t>
      </w:r>
      <w:r>
        <w:rPr>
          <w:rFonts w:hint="eastAsia"/>
          <w:lang w:eastAsia="zh-CN"/>
        </w:rPr>
        <w:t>综</w:t>
      </w:r>
      <w:r>
        <w:rPr>
          <w:spacing w:val="-72"/>
          <w:lang w:eastAsia="zh-CN"/>
        </w:rPr>
        <w:t xml:space="preserve"> </w:t>
      </w:r>
      <w:r>
        <w:rPr>
          <w:rFonts w:hint="eastAsia"/>
          <w:lang w:eastAsia="zh-CN"/>
        </w:rPr>
        <w:t>艺</w:t>
      </w:r>
      <w:r>
        <w:rPr>
          <w:spacing w:val="-73"/>
          <w:lang w:eastAsia="zh-CN"/>
        </w:rPr>
        <w:t xml:space="preserve"> </w:t>
      </w:r>
      <w:r>
        <w:rPr>
          <w:rFonts w:hint="eastAsia"/>
          <w:spacing w:val="33"/>
          <w:lang w:eastAsia="zh-CN"/>
        </w:rPr>
        <w:t>节目，</w:t>
      </w:r>
      <w:r>
        <w:rPr>
          <w:rFonts w:hint="eastAsia"/>
          <w:lang w:eastAsia="zh-CN"/>
        </w:rPr>
        <w:t>众</w:t>
      </w:r>
      <w:r>
        <w:rPr>
          <w:spacing w:val="-72"/>
          <w:lang w:eastAsia="zh-CN"/>
        </w:rPr>
        <w:t xml:space="preserve"> </w:t>
      </w:r>
      <w:r>
        <w:rPr>
          <w:rFonts w:hint="eastAsia"/>
          <w:lang w:eastAsia="zh-CN"/>
        </w:rPr>
        <w:t>多</w:t>
      </w:r>
      <w:r>
        <w:rPr>
          <w:spacing w:val="-73"/>
          <w:lang w:eastAsia="zh-CN"/>
        </w:rPr>
        <w:t xml:space="preserve"> </w:t>
      </w:r>
      <w:r>
        <w:rPr>
          <w:rFonts w:hint="eastAsia"/>
          <w:spacing w:val="33"/>
          <w:lang w:eastAsia="zh-CN"/>
        </w:rPr>
        <w:t>知名歌</w:t>
      </w:r>
      <w:r>
        <w:rPr>
          <w:rFonts w:hint="eastAsia"/>
          <w:lang w:eastAsia="zh-CN"/>
        </w:rPr>
        <w:t>手</w:t>
      </w:r>
      <w:r>
        <w:rPr>
          <w:spacing w:val="-72"/>
          <w:lang w:eastAsia="zh-CN"/>
        </w:rPr>
        <w:t xml:space="preserve"> </w:t>
      </w:r>
      <w:r>
        <w:rPr>
          <w:rFonts w:hint="eastAsia"/>
          <w:lang w:eastAsia="zh-CN"/>
        </w:rPr>
        <w:t>戴</w:t>
      </w:r>
      <w:r>
        <w:rPr>
          <w:spacing w:val="-73"/>
          <w:lang w:eastAsia="zh-CN"/>
        </w:rPr>
        <w:t xml:space="preserve"> </w:t>
      </w:r>
      <w:r>
        <w:rPr>
          <w:rFonts w:hint="eastAsia"/>
          <w:spacing w:val="33"/>
          <w:lang w:eastAsia="zh-CN"/>
        </w:rPr>
        <w:t>着各种</w:t>
      </w:r>
      <w:r>
        <w:rPr>
          <w:rFonts w:hint="eastAsia"/>
          <w:lang w:eastAsia="zh-CN"/>
        </w:rPr>
        <w:t>面</w:t>
      </w:r>
      <w:r>
        <w:rPr>
          <w:spacing w:val="-72"/>
          <w:lang w:eastAsia="zh-CN"/>
        </w:rPr>
        <w:t xml:space="preserve"> </w:t>
      </w:r>
      <w:r>
        <w:rPr>
          <w:rFonts w:hint="eastAsia"/>
          <w:lang w:eastAsia="zh-CN"/>
        </w:rPr>
        <w:t>具</w:t>
      </w:r>
      <w:r>
        <w:rPr>
          <w:spacing w:val="-73"/>
          <w:lang w:eastAsia="zh-CN"/>
        </w:rPr>
        <w:t xml:space="preserve"> </w:t>
      </w:r>
      <w:r>
        <w:rPr>
          <w:rFonts w:hint="eastAsia"/>
          <w:spacing w:val="33"/>
          <w:lang w:eastAsia="zh-CN"/>
        </w:rPr>
        <w:t>蒙着</w:t>
      </w:r>
      <w:r>
        <w:rPr>
          <w:rFonts w:hint="eastAsia"/>
          <w:lang w:eastAsia="zh-CN"/>
        </w:rPr>
        <w:t>脸</w:t>
      </w:r>
      <w:r>
        <w:rPr>
          <w:spacing w:val="-72"/>
          <w:lang w:eastAsia="zh-CN"/>
        </w:rPr>
        <w:t xml:space="preserve"> </w:t>
      </w:r>
      <w:r>
        <w:rPr>
          <w:rFonts w:hint="eastAsia"/>
          <w:spacing w:val="16"/>
          <w:lang w:eastAsia="zh-CN"/>
        </w:rPr>
        <w:t>在舞</w:t>
      </w:r>
      <w:r>
        <w:rPr>
          <w:spacing w:val="1181"/>
          <w:lang w:eastAsia="zh-CN"/>
        </w:rPr>
        <w:t xml:space="preserve"> </w:t>
      </w:r>
      <w:r>
        <w:rPr>
          <w:rFonts w:hint="eastAsia"/>
          <w:spacing w:val="33"/>
          <w:lang w:eastAsia="zh-CN"/>
        </w:rPr>
        <w:t>台上演唱自己从未唱过的歌，观众只凭声音来猜测演唱的是哪一位</w:t>
      </w:r>
      <w:r>
        <w:rPr>
          <w:rFonts w:hint="eastAsia"/>
          <w:lang w:eastAsia="zh-CN"/>
        </w:rPr>
        <w:t>歌</w:t>
      </w:r>
      <w:r>
        <w:rPr>
          <w:spacing w:val="-72"/>
          <w:lang w:eastAsia="zh-CN"/>
        </w:rPr>
        <w:t xml:space="preserve"> </w:t>
      </w:r>
      <w:r>
        <w:rPr>
          <w:rFonts w:hint="eastAsia"/>
          <w:spacing w:val="32"/>
          <w:lang w:eastAsia="zh-CN"/>
        </w:rPr>
        <w:t>手，</w:t>
      </w:r>
      <w:r>
        <w:rPr>
          <w:rFonts w:hint="eastAsia"/>
          <w:lang w:eastAsia="zh-CN"/>
        </w:rPr>
        <w:t>由</w:t>
      </w:r>
      <w:r>
        <w:rPr>
          <w:spacing w:val="1969"/>
          <w:lang w:eastAsia="zh-CN"/>
        </w:rPr>
        <w:t xml:space="preserve"> </w:t>
      </w:r>
      <w:r>
        <w:rPr>
          <w:rFonts w:hint="eastAsia"/>
          <w:spacing w:val="30"/>
          <w:lang w:eastAsia="zh-CN"/>
        </w:rPr>
        <w:t>于歌手故意将自己的声音进行</w:t>
      </w:r>
      <w:r>
        <w:rPr>
          <w:rFonts w:hint="eastAsia"/>
          <w:lang w:eastAsia="zh-CN"/>
        </w:rPr>
        <w:t>了</w:t>
      </w:r>
      <w:r>
        <w:rPr>
          <w:spacing w:val="-75"/>
          <w:lang w:eastAsia="zh-CN"/>
        </w:rPr>
        <w:t xml:space="preserve"> </w:t>
      </w:r>
      <w:r>
        <w:rPr>
          <w:rFonts w:ascii="Times New Roman" w:hAnsi="Times New Roman"/>
          <w:spacing w:val="14"/>
          <w:lang w:eastAsia="zh-CN"/>
        </w:rPr>
        <w:t>“</w:t>
      </w:r>
      <w:r>
        <w:rPr>
          <w:rFonts w:hint="eastAsia"/>
          <w:spacing w:val="14"/>
          <w:lang w:eastAsia="zh-CN"/>
        </w:rPr>
        <w:t>包装</w:t>
      </w:r>
      <w:r>
        <w:rPr>
          <w:spacing w:val="-75"/>
          <w:lang w:eastAsia="zh-CN"/>
        </w:rPr>
        <w:t xml:space="preserve"> </w:t>
      </w:r>
      <w:r>
        <w:rPr>
          <w:rFonts w:ascii="Times New Roman" w:hAnsi="Times New Roman"/>
          <w:spacing w:val="14"/>
          <w:lang w:eastAsia="zh-CN"/>
        </w:rPr>
        <w:t>”</w:t>
      </w:r>
      <w:r>
        <w:rPr>
          <w:rFonts w:hint="eastAsia"/>
          <w:spacing w:val="-5"/>
          <w:lang w:eastAsia="zh-CN"/>
        </w:rPr>
        <w:t>，</w:t>
      </w:r>
      <w:r>
        <w:rPr>
          <w:rFonts w:hint="eastAsia"/>
          <w:spacing w:val="30"/>
          <w:lang w:eastAsia="zh-CN"/>
        </w:rPr>
        <w:t>观众猜测的难度较</w:t>
      </w:r>
      <w:r>
        <w:rPr>
          <w:rFonts w:hint="eastAsia"/>
          <w:lang w:eastAsia="zh-CN"/>
        </w:rPr>
        <w:t>大</w:t>
      </w:r>
      <w:r>
        <w:rPr>
          <w:spacing w:val="-76"/>
          <w:lang w:eastAsia="zh-CN"/>
        </w:rPr>
        <w:t xml:space="preserve"> </w:t>
      </w:r>
      <w:r>
        <w:rPr>
          <w:rFonts w:hint="eastAsia"/>
          <w:spacing w:val="13"/>
          <w:lang w:eastAsia="zh-CN"/>
        </w:rPr>
        <w:t>．节目中</w:t>
      </w:r>
      <w:r>
        <w:rPr>
          <w:spacing w:val="-75"/>
          <w:lang w:eastAsia="zh-CN"/>
        </w:rPr>
        <w:t xml:space="preserve"> </w:t>
      </w:r>
      <w:r>
        <w:rPr>
          <w:rFonts w:hint="eastAsia"/>
          <w:spacing w:val="-5"/>
          <w:lang w:eastAsia="zh-CN"/>
        </w:rPr>
        <w:t>，</w:t>
      </w:r>
      <w:r>
        <w:rPr>
          <w:rFonts w:hint="eastAsia"/>
          <w:spacing w:val="30"/>
          <w:lang w:eastAsia="zh-CN"/>
        </w:rPr>
        <w:t>观</w:t>
      </w:r>
      <w:r>
        <w:rPr>
          <w:rFonts w:hint="eastAsia"/>
          <w:lang w:eastAsia="zh-CN"/>
        </w:rPr>
        <w:t>众</w:t>
      </w:r>
      <w:r>
        <w:rPr>
          <w:spacing w:val="1261"/>
          <w:lang w:eastAsia="zh-CN"/>
        </w:rPr>
        <w:t xml:space="preserve"> </w:t>
      </w:r>
      <w:r>
        <w:rPr>
          <w:rFonts w:hint="eastAsia"/>
          <w:spacing w:val="30"/>
          <w:lang w:eastAsia="zh-CN"/>
        </w:rPr>
        <w:t>往往容易猜出自己最熟悉的歌手，是因为观众熟悉歌手唱歌时发出的声音</w:t>
      </w:r>
      <w:r>
        <w:rPr>
          <w:rFonts w:hint="eastAsia"/>
          <w:lang w:eastAsia="zh-CN"/>
        </w:rPr>
        <w:t>的</w:t>
      </w:r>
      <w:r>
        <w:rPr>
          <w:spacing w:val="1845"/>
          <w:lang w:eastAsia="zh-CN"/>
        </w:rPr>
        <w:t xml:space="preserve"> </w:t>
      </w:r>
      <w:r>
        <w:rPr>
          <w:rFonts w:ascii="Times New Roman" w:hAnsi="Times New Roman"/>
          <w:spacing w:val="18"/>
          <w:lang w:eastAsia="zh-CN"/>
        </w:rPr>
        <w:t>A</w:t>
      </w:r>
      <w:r>
        <w:rPr>
          <w:rFonts w:hint="eastAsia"/>
          <w:spacing w:val="18"/>
          <w:lang w:eastAsia="zh-CN"/>
        </w:rPr>
        <w:t>．音调</w:t>
      </w:r>
      <w:r>
        <w:rPr>
          <w:spacing w:val="18"/>
          <w:lang w:eastAsia="zh-CN"/>
        </w:rPr>
        <w:tab/>
      </w:r>
      <w:r>
        <w:rPr>
          <w:rFonts w:ascii="Times New Roman" w:hAnsi="Times New Roman"/>
          <w:spacing w:val="7"/>
          <w:lang w:eastAsia="zh-CN"/>
        </w:rPr>
        <w:t>B</w:t>
      </w:r>
      <w:r>
        <w:rPr>
          <w:rFonts w:hint="eastAsia"/>
          <w:spacing w:val="7"/>
          <w:lang w:eastAsia="zh-CN"/>
        </w:rPr>
        <w:t>．</w:t>
      </w:r>
      <w:r>
        <w:rPr>
          <w:spacing w:val="-77"/>
          <w:lang w:eastAsia="zh-CN"/>
        </w:rPr>
        <w:t xml:space="preserve"> </w:t>
      </w:r>
      <w:r>
        <w:rPr>
          <w:rFonts w:cs="宋体" w:hint="eastAsia"/>
          <w:spacing w:val="15"/>
          <w:lang w:eastAsia="zh-CN"/>
        </w:rPr>
        <w:t>频率</w:t>
      </w:r>
      <w:r>
        <w:rPr>
          <w:rFonts w:cs="宋体"/>
          <w:spacing w:val="15"/>
          <w:lang w:eastAsia="zh-CN"/>
        </w:rPr>
        <w:tab/>
      </w:r>
      <w:r>
        <w:rPr>
          <w:rFonts w:ascii="Times New Roman" w:hAnsi="Times New Roman"/>
          <w:spacing w:val="7"/>
          <w:lang w:eastAsia="zh-CN"/>
        </w:rPr>
        <w:t>C</w:t>
      </w:r>
      <w:r>
        <w:rPr>
          <w:rFonts w:hint="eastAsia"/>
          <w:spacing w:val="7"/>
          <w:lang w:eastAsia="zh-CN"/>
        </w:rPr>
        <w:t>．</w:t>
      </w:r>
      <w:r>
        <w:rPr>
          <w:spacing w:val="-76"/>
          <w:lang w:eastAsia="zh-CN"/>
        </w:rPr>
        <w:t xml:space="preserve"> </w:t>
      </w:r>
      <w:r>
        <w:rPr>
          <w:rFonts w:cs="宋体" w:hint="eastAsia"/>
          <w:lang w:eastAsia="zh-CN"/>
        </w:rPr>
        <w:t>响</w:t>
      </w:r>
      <w:r>
        <w:rPr>
          <w:rFonts w:cs="宋体"/>
          <w:spacing w:val="-75"/>
          <w:lang w:eastAsia="zh-CN"/>
        </w:rPr>
        <w:t xml:space="preserve"> </w:t>
      </w:r>
      <w:r>
        <w:rPr>
          <w:rFonts w:hint="eastAsia"/>
          <w:lang w:eastAsia="zh-CN"/>
        </w:rPr>
        <w:t>度</w:t>
      </w:r>
      <w:r>
        <w:rPr>
          <w:lang w:eastAsia="zh-CN"/>
        </w:rPr>
        <w:tab/>
      </w:r>
      <w:r>
        <w:rPr>
          <w:rFonts w:ascii="Times New Roman" w:hAnsi="Times New Roman"/>
          <w:spacing w:val="14"/>
          <w:lang w:eastAsia="zh-CN"/>
        </w:rPr>
        <w:t>D</w:t>
      </w:r>
      <w:r>
        <w:rPr>
          <w:rFonts w:hint="eastAsia"/>
          <w:spacing w:val="14"/>
          <w:lang w:eastAsia="zh-CN"/>
        </w:rPr>
        <w:t>．音</w:t>
      </w:r>
      <w:r>
        <w:rPr>
          <w:spacing w:val="-75"/>
          <w:lang w:eastAsia="zh-CN"/>
        </w:rPr>
        <w:t xml:space="preserve"> </w:t>
      </w:r>
      <w:r>
        <w:rPr>
          <w:rFonts w:cs="宋体" w:hint="eastAsia"/>
          <w:lang w:eastAsia="zh-CN"/>
        </w:rPr>
        <w:t>色</w:t>
      </w:r>
    </w:p>
    <w:p w:rsidR="001B72D3" w:rsidRDefault="001B72D3">
      <w:pPr>
        <w:pStyle w:val="BodyText"/>
        <w:spacing w:before="164"/>
        <w:ind w:left="107"/>
        <w:rPr>
          <w:lang w:eastAsia="zh-CN"/>
        </w:rPr>
      </w:pPr>
      <w:r>
        <w:rPr>
          <w:rFonts w:ascii="Times New Roman" w:hAnsi="Times New Roman"/>
          <w:spacing w:val="7"/>
          <w:lang w:eastAsia="zh-CN"/>
        </w:rPr>
        <w:t>2</w:t>
      </w:r>
      <w:r>
        <w:rPr>
          <w:rFonts w:hint="eastAsia"/>
          <w:spacing w:val="7"/>
          <w:lang w:eastAsia="zh-CN"/>
        </w:rPr>
        <w:t>．</w:t>
      </w:r>
      <w:r>
        <w:rPr>
          <w:spacing w:val="-75"/>
          <w:lang w:eastAsia="zh-CN"/>
        </w:rPr>
        <w:t xml:space="preserve"> </w:t>
      </w:r>
      <w:r>
        <w:rPr>
          <w:rFonts w:cs="宋体" w:hint="eastAsia"/>
          <w:spacing w:val="30"/>
          <w:lang w:eastAsia="zh-CN"/>
        </w:rPr>
        <w:t>如图用厚</w:t>
      </w:r>
      <w:r>
        <w:rPr>
          <w:rFonts w:cs="宋体" w:hint="eastAsia"/>
          <w:lang w:eastAsia="zh-CN"/>
        </w:rPr>
        <w:t>刻</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尺</w:t>
      </w:r>
      <w:r>
        <w:rPr>
          <w:rFonts w:cs="宋体"/>
          <w:spacing w:val="-75"/>
          <w:lang w:eastAsia="zh-CN"/>
        </w:rPr>
        <w:t xml:space="preserve"> </w:t>
      </w:r>
      <w:r>
        <w:rPr>
          <w:rFonts w:hint="eastAsia"/>
          <w:spacing w:val="15"/>
          <w:lang w:eastAsia="zh-CN"/>
        </w:rPr>
        <w:t>测量</w:t>
      </w:r>
      <w:r>
        <w:rPr>
          <w:spacing w:val="-75"/>
          <w:lang w:eastAsia="zh-CN"/>
        </w:rPr>
        <w:t xml:space="preserve"> </w:t>
      </w:r>
      <w:r>
        <w:rPr>
          <w:rFonts w:cs="宋体" w:hint="eastAsia"/>
          <w:spacing w:val="15"/>
          <w:lang w:eastAsia="zh-CN"/>
        </w:rPr>
        <w:t>木块</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长</w:t>
      </w:r>
      <w:r>
        <w:rPr>
          <w:rFonts w:cs="宋体"/>
          <w:spacing w:val="-75"/>
          <w:lang w:eastAsia="zh-CN"/>
        </w:rPr>
        <w:t xml:space="preserve"> </w:t>
      </w:r>
      <w:r>
        <w:rPr>
          <w:rFonts w:hint="eastAsia"/>
          <w:spacing w:val="15"/>
          <w:lang w:eastAsia="zh-CN"/>
        </w:rPr>
        <w:t>度，</w:t>
      </w:r>
      <w:r>
        <w:rPr>
          <w:spacing w:val="-75"/>
          <w:lang w:eastAsia="zh-CN"/>
        </w:rPr>
        <w:t xml:space="preserve"> </w:t>
      </w:r>
      <w:r>
        <w:rPr>
          <w:rFonts w:cs="宋体" w:hint="eastAsia"/>
          <w:lang w:eastAsia="zh-CN"/>
        </w:rPr>
        <w:t>其</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正确</w:t>
      </w:r>
      <w:r>
        <w:rPr>
          <w:rFonts w:cs="宋体"/>
          <w:spacing w:val="-75"/>
          <w:lang w:eastAsia="zh-CN"/>
        </w:rPr>
        <w:t xml:space="preserve"> </w:t>
      </w:r>
      <w:r>
        <w:rPr>
          <w:rFonts w:hint="eastAsia"/>
          <w:spacing w:val="30"/>
          <w:lang w:eastAsia="zh-CN"/>
        </w:rPr>
        <w:t>的测</w:t>
      </w:r>
      <w:r>
        <w:rPr>
          <w:rFonts w:hint="eastAsia"/>
          <w:lang w:eastAsia="zh-CN"/>
        </w:rPr>
        <w:t>量</w:t>
      </w:r>
      <w:r>
        <w:rPr>
          <w:spacing w:val="-75"/>
          <w:lang w:eastAsia="zh-CN"/>
        </w:rPr>
        <w:t xml:space="preserve"> </w:t>
      </w:r>
      <w:r>
        <w:rPr>
          <w:rFonts w:cs="宋体" w:hint="eastAsia"/>
          <w:lang w:eastAsia="zh-CN"/>
        </w:rPr>
        <w:t>图</w:t>
      </w:r>
      <w:r>
        <w:rPr>
          <w:rFonts w:cs="宋体"/>
          <w:spacing w:val="-75"/>
          <w:lang w:eastAsia="zh-CN"/>
        </w:rPr>
        <w:t xml:space="preserve"> </w:t>
      </w:r>
      <w:r>
        <w:rPr>
          <w:rFonts w:hint="eastAsia"/>
          <w:lang w:eastAsia="zh-CN"/>
        </w:rPr>
        <w:t>是</w:t>
      </w:r>
    </w:p>
    <w:p w:rsidR="001B72D3" w:rsidRDefault="001B72D3">
      <w:pPr>
        <w:spacing w:before="15" w:line="60" w:lineRule="atLeast"/>
        <w:rPr>
          <w:rFonts w:ascii="宋体" w:cs="宋体"/>
          <w:sz w:val="4"/>
          <w:szCs w:val="4"/>
          <w:lang w:eastAsia="zh-CN"/>
        </w:rPr>
      </w:pPr>
    </w:p>
    <w:p w:rsidR="001B72D3" w:rsidRDefault="001B72D3">
      <w:pPr>
        <w:tabs>
          <w:tab w:val="left" w:pos="2414"/>
          <w:tab w:val="left" w:pos="4430"/>
          <w:tab w:val="left" w:pos="6345"/>
        </w:tabs>
        <w:spacing w:line="200" w:lineRule="atLeast"/>
        <w:ind w:left="523"/>
        <w:rPr>
          <w:rFonts w:ascii="宋体" w:cs="宋体"/>
          <w:sz w:val="20"/>
          <w:szCs w:val="20"/>
        </w:rPr>
      </w:pPr>
      <w:r>
        <w:rPr>
          <w:noProof/>
          <w:lang w:eastAsia="zh-CN"/>
        </w:rPr>
      </w:r>
      <w:r w:rsidRPr="00F84C4B">
        <w:rPr>
          <w:rFonts w:ascii="宋体" w:eastAsia="Times New Roman"/>
          <w:sz w:val="20"/>
        </w:rPr>
        <w:pict>
          <v:group id="_x0000_s1027" style="width:73.75pt;height:45.75pt;mso-position-horizontal-relative:char;mso-position-vertical-relative:line" coordsize="1475,915">
            <v:group id="_x0000_s1028" style="position:absolute;left:775;top:8;width:210;height:899" coordorigin="775,8" coordsize="210,899">
              <v:shape id="_x0000_s1029" style="position:absolute;left:775;top:8;width:210;height:899" coordorigin="775,8" coordsize="210,899" path="m985,8l775,218r,689l985,698,985,8xe" fillcolor="#cdcdcd" stroked="f">
                <v:path arrowok="t"/>
              </v:shape>
            </v:group>
            <v:group id="_x0000_s1030" style="position:absolute;left:124;top:8;width:861;height:899" coordorigin="124,8" coordsize="861,899">
              <v:shape id="_x0000_s1031" style="position:absolute;left:124;top:8;width:861;height:899" coordorigin="124,8" coordsize="861,899" path="m334,8l124,218r,689l775,907,985,698,985,8,334,8xe" filled="f" strokeweight=".78pt">
                <v:path arrowok="t"/>
              </v:shape>
            </v:group>
            <v:group id="_x0000_s1032" style="position:absolute;left:124;top:8;width:861;height:210" coordorigin="124,8" coordsize="861,210">
              <v:shape id="_x0000_s1033" style="position:absolute;left:124;top:8;width:861;height:210" coordorigin="124,8" coordsize="861,210" path="m124,218r651,l985,8e" filled="f" strokeweight=".78pt">
                <v:path arrowok="t"/>
              </v:shape>
            </v:group>
            <v:group id="_x0000_s1034" style="position:absolute;left:775;top:218;width:2;height:689" coordorigin="775,218" coordsize="2,689">
              <v:shape id="_x0000_s1035" style="position:absolute;left:775;top:218;width:2;height:689" coordorigin="775,218" coordsize="0,689" path="m775,218r,689e" filled="f" strokeweight=".78pt">
                <v:path arrowok="t"/>
              </v:shape>
            </v:group>
            <v:group id="_x0000_s1036" style="position:absolute;left:133;top:395;width:46;height:147" coordorigin="133,395" coordsize="46,147">
              <v:shape id="_x0000_s1037" style="position:absolute;left:133;top:395;width:46;height:147" coordorigin="133,395" coordsize="46,147" path="m178,395l133,542e" filled="f" strokeweight=".48pt">
                <v:path arrowok="t"/>
              </v:shape>
            </v:group>
            <v:group id="_x0000_s1038" style="position:absolute;left:280;top:398;width:22;height:71" coordorigin="280,398" coordsize="22,71">
              <v:shape id="_x0000_s1039" style="position:absolute;left:280;top:398;width:22;height:71" coordorigin="280,398" coordsize="22,71" path="m302,398r-22,71e" filled="f" strokeweight=".48pt">
                <v:path arrowok="t"/>
              </v:shape>
            </v:group>
            <v:group id="_x0000_s1040" style="position:absolute;left:584;top:398;width:22;height:71" coordorigin="584,398" coordsize="22,71">
              <v:shape id="_x0000_s1041" style="position:absolute;left:584;top:398;width:22;height:71" coordorigin="584,398" coordsize="22,71" path="m605,398r-21,71e" filled="f" strokeweight=".48pt">
                <v:path arrowok="t"/>
              </v:shape>
            </v:group>
            <v:group id="_x0000_s1042" style="position:absolute;left:340;top:398;width:22;height:71" coordorigin="340,398" coordsize="22,71">
              <v:shape id="_x0000_s1043" style="position:absolute;left:340;top:398;width:22;height:71" coordorigin="340,398" coordsize="22,71" path="m362,398r-22,71e" filled="f" strokeweight=".48pt">
                <v:path arrowok="t"/>
              </v:shape>
            </v:group>
            <v:group id="_x0000_s1044" style="position:absolute;left:401;top:398;width:22;height:71" coordorigin="401,398" coordsize="22,71">
              <v:shape id="_x0000_s1045" style="position:absolute;left:401;top:398;width:22;height:71" coordorigin="401,398" coordsize="22,71" path="m423,398r-22,71e" filled="f" strokeweight=".48pt">
                <v:path arrowok="t"/>
              </v:shape>
            </v:group>
            <v:group id="_x0000_s1046" style="position:absolute;left:219;top:398;width:22;height:71" coordorigin="219,398" coordsize="22,71">
              <v:shape id="_x0000_s1047" style="position:absolute;left:219;top:398;width:22;height:71" coordorigin="219,398" coordsize="22,71" path="m241,398r-22,71e" filled="f" strokeweight=".48pt">
                <v:path arrowok="t"/>
              </v:shape>
            </v:group>
            <v:group id="_x0000_s1048" style="position:absolute;left:449;top:398;width:35;height:114" coordorigin="449,398" coordsize="35,114">
              <v:shape id="_x0000_s1049" style="position:absolute;left:449;top:398;width:35;height:114" coordorigin="449,398" coordsize="35,114" path="m484,398l449,512e" filled="f" strokeweight=".48pt">
                <v:path arrowok="t"/>
              </v:shape>
            </v:group>
            <v:group id="_x0000_s1050" style="position:absolute;left:706;top:398;width:22;height:71" coordorigin="706,398" coordsize="22,71">
              <v:shape id="_x0000_s1051" style="position:absolute;left:706;top:398;width:22;height:71" coordorigin="706,398" coordsize="22,71" path="m728,398r-22,71e" filled="f" strokeweight=".48pt">
                <v:path arrowok="t"/>
              </v:shape>
            </v:group>
            <v:group id="_x0000_s1052" style="position:absolute;left:524;top:398;width:22;height:71" coordorigin="524,398" coordsize="22,71">
              <v:shape id="_x0000_s1053" style="position:absolute;left:524;top:398;width:22;height:71" coordorigin="524,398" coordsize="22,71" path="m545,398r-21,71e" filled="f" strokeweight=".48pt">
                <v:path arrowok="t"/>
              </v:shape>
            </v:group>
            <v:group id="_x0000_s1054" style="position:absolute;left:741;top:395;width:45;height:147" coordorigin="741,395" coordsize="45,147">
              <v:shape id="_x0000_s1055" style="position:absolute;left:741;top:395;width:45;height:147" coordorigin="741,395" coordsize="45,147" path="m785,395l741,542e" filled="f" strokeweight=".48pt">
                <v:path arrowok="t"/>
              </v:shape>
            </v:group>
            <v:group id="_x0000_s1056" style="position:absolute;left:645;top:398;width:22;height:71" coordorigin="645,398" coordsize="22,71">
              <v:shape id="_x0000_s1057" style="position:absolute;left:645;top:398;width:22;height:71" coordorigin="645,398" coordsize="22,71" path="m667,398r-22,71e" filled="f" strokeweight=".48pt">
                <v:path arrowok="t"/>
              </v:shape>
            </v:group>
            <v:group id="_x0000_s1058" style="position:absolute;left:889;top:398;width:22;height:71" coordorigin="889,398" coordsize="22,71">
              <v:shape id="_x0000_s1059" style="position:absolute;left:889;top:398;width:22;height:71" coordorigin="889,398" coordsize="22,71" path="m910,398r-21,71e" filled="f" strokeweight=".48pt">
                <v:path arrowok="t"/>
              </v:shape>
            </v:group>
            <v:group id="_x0000_s1060" style="position:absolute;left:950;top:398;width:22;height:71" coordorigin="950,398" coordsize="22,71">
              <v:shape id="_x0000_s1061" style="position:absolute;left:950;top:398;width:22;height:71" coordorigin="950,398" coordsize="22,71" path="m971,398r-21,71e" filled="f" strokeweight=".48pt">
                <v:path arrowok="t"/>
              </v:shape>
            </v:group>
            <v:group id="_x0000_s1062" style="position:absolute;left:1010;top:398;width:22;height:71" coordorigin="1010,398" coordsize="22,71">
              <v:shape id="_x0000_s1063" style="position:absolute;left:1010;top:398;width:22;height:71" coordorigin="1010,398" coordsize="22,71" path="m1031,398r-21,71e" filled="f" strokeweight=".48pt">
                <v:path arrowok="t"/>
              </v:shape>
            </v:group>
            <v:group id="_x0000_s1064" style="position:absolute;left:827;top:398;width:22;height:71" coordorigin="827,398" coordsize="22,71">
              <v:shape id="_x0000_s1065" style="position:absolute;left:827;top:398;width:22;height:71" coordorigin="827,398" coordsize="22,71" path="m849,398r-22,71e" filled="f" strokeweight=".48pt">
                <v:path arrowok="t"/>
              </v:shape>
            </v:group>
            <v:group id="_x0000_s1066" style="position:absolute;left:1057;top:398;width:35;height:114" coordorigin="1057,398" coordsize="35,114">
              <v:shape id="_x0000_s1067" style="position:absolute;left:1057;top:398;width:35;height:114" coordorigin="1057,398" coordsize="35,114" path="m1091,398r-34,114e" filled="f" strokeweight=".48pt">
                <v:path arrowok="t"/>
              </v:shape>
            </v:group>
            <v:group id="_x0000_s1068" style="position:absolute;left:1192;top:398;width:22;height:71" coordorigin="1192,398" coordsize="22,71">
              <v:shape id="_x0000_s1069" style="position:absolute;left:1192;top:398;width:22;height:71" coordorigin="1192,398" coordsize="22,71" path="m1214,398r-22,71e" filled="f" strokeweight=".48pt">
                <v:path arrowok="t"/>
              </v:shape>
            </v:group>
            <v:group id="_x0000_s1070" style="position:absolute;left:1132;top:398;width:22;height:71" coordorigin="1132,398" coordsize="22,71">
              <v:shape id="_x0000_s1071" style="position:absolute;left:1132;top:398;width:22;height:71" coordorigin="1132,398" coordsize="22,71" path="m1154,398r-22,71e" filled="f" strokeweight=".48pt">
                <v:path arrowok="t"/>
              </v:shape>
            </v:group>
            <v:group id="_x0000_s1072" style="position:absolute;left:1315;top:398;width:22;height:71" coordorigin="1315,398" coordsize="22,71">
              <v:shape id="_x0000_s1073" style="position:absolute;left:1315;top:398;width:22;height:71" coordorigin="1315,398" coordsize="22,71" path="m1336,398r-21,71e" filled="f" strokeweight=".48pt">
                <v:path arrowok="t"/>
              </v:shape>
            </v:group>
            <v:group id="_x0000_s1074" style="position:absolute;left:1351;top:395;width:45;height:147" coordorigin="1351,395" coordsize="45,147">
              <v:shape id="_x0000_s1075" style="position:absolute;left:1351;top:395;width:45;height:147" coordorigin="1351,395" coordsize="45,147" path="m1395,395r-44,147e" filled="f" strokeweight=".48pt">
                <v:path arrowok="t"/>
              </v:shape>
            </v:group>
            <v:group id="_x0000_s1076" style="position:absolute;left:1253;top:398;width:22;height:71" coordorigin="1253,398" coordsize="22,71">
              <v:shape id="_x0000_s1077" style="position:absolute;left:1253;top:398;width:22;height:71" coordorigin="1253,398" coordsize="22,71" path="m1275,398r-22,71e" filled="f" strokeweight=".48pt">
                <v:path arrowok="t"/>
              </v:shape>
            </v:group>
            <v:group id="_x0000_s1078" style="position:absolute;left:8;top:393;width:1460;height:316" coordorigin="8,393" coordsize="1460,316">
              <v:shape id="_x0000_s1079" style="position:absolute;left:8;top:393;width:1460;height:316" coordorigin="8,393" coordsize="1460,316" path="m1467,393r-1342,l8,709r1413,e" filled="f" strokeweight=".78pt">
                <v:path arrowok="t"/>
              </v:shape>
            </v:group>
            <v:group id="_x0000_s1080" style="position:absolute;left:9;top:713;width:1409;height:52" coordorigin="9,713" coordsize="1409,52">
              <v:shape id="_x0000_s1081" style="position:absolute;left:9;top:713;width:1409;height:52" coordorigin="9,713" coordsize="1409,52" path="m9,713r,52l1418,765e" filled="f" strokeweight=".78pt">
                <v:path arrowok="t"/>
              </v:shape>
            </v:group>
            <v:group id="_x0000_s1082" style="position:absolute;left:115;top:562;width:2;height:2" coordorigin="115,562" coordsize="2,2">
              <v:shape id="_x0000_s1083" style="position:absolute;left:115;top:562;width:2;height:2" coordorigin="115,562" coordsize="2,0" path="m115,562r1,e" filled="f" strokecolor="#0a0909" strokeweight=".06pt">
                <v:path arrowok="t"/>
              </v:shape>
            </v:group>
            <v:group id="_x0000_s1084" style="position:absolute;left:106;top:563;width:2;height:2" coordorigin="106,563" coordsize="2,2">
              <v:shape id="_x0000_s1085" style="position:absolute;left:106;top:563;width:2;height:2" coordorigin="106,563" coordsize="2,0" path="m106,563r1,e" filled="f" strokecolor="#0a0809" strokeweight=".06pt">
                <v:path arrowok="t"/>
              </v:shape>
            </v:group>
            <v:group id="_x0000_s1086" style="position:absolute;left:97;top:568;width:2;height:2" coordorigin="97,568" coordsize="2,2">
              <v:shape id="_x0000_s1087" style="position:absolute;left:97;top:568;width:2;height:2" coordorigin="97,568" coordsize="2,0" path="m97,568r1,e" filled="f" strokecolor="#050404" strokeweight=".06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8" type="#_x0000_t75" style="position:absolute;left:67;top:562;width:76;height:108">
                <v:imagedata r:id="rId6" o:title=""/>
              </v:shape>
            </v:group>
            <v:group id="_x0000_s1089" style="position:absolute;left:105;top:670;width:2;height:2" coordorigin="105,670" coordsize="2,2">
              <v:shape id="_x0000_s1090" style="position:absolute;left:105;top:670;width:2;height:2" coordorigin="105,670" coordsize="2,0" path="m105,670r1,e" filled="f" strokecolor="#0a0909" strokeweight=".06pt">
                <v:path arrowok="t"/>
              </v:shape>
              <v:shape id="_x0000_s1091" type="#_x0000_t75" style="position:absolute;left:88;top:670;width:14;height:2">
                <v:imagedata r:id="rId7" o:title=""/>
              </v:shape>
            </v:group>
            <v:group id="_x0000_s1092" style="position:absolute;left:93;top:672;width:2;height:2" coordorigin="93,672" coordsize="2,2">
              <v:shape id="_x0000_s1093" style="position:absolute;left:93;top:672;width:2;height:2" coordorigin="93,672" coordsize="2,0" path="m93,672r1,e" filled="f" strokecolor="#0b090a" strokeweight=".06pt">
                <v:path arrowok="t"/>
              </v:shape>
            </v:group>
            <v:group id="_x0000_s1094" style="position:absolute;left:722;top:577;width:2;height:2" coordorigin="722,577" coordsize="2,2">
              <v:shape id="_x0000_s1095" style="position:absolute;left:722;top:577;width:2;height:2" coordorigin="722,577" coordsize="2,0" path="m722,577r1,e" filled="f" strokecolor="#0a0809" strokeweight=".06pt">
                <v:path arrowok="t"/>
              </v:shape>
            </v:group>
            <v:group id="_x0000_s1096" style="position:absolute;left:722;top:582;width:2;height:2" coordorigin="722,582" coordsize="2,2">
              <v:shape id="_x0000_s1097" style="position:absolute;left:722;top:582;width:2;height:2" coordorigin="722,582" coordsize="2,0" path="m722,582r1,e" filled="f" strokecolor="#0a0809" strokeweight=".06pt">
                <v:path arrowok="t"/>
              </v:shape>
              <v:shape id="_x0000_s1098" type="#_x0000_t75" style="position:absolute;left:689;top:574;width:58;height:110">
                <v:imagedata r:id="rId8" o:title=""/>
              </v:shape>
            </v:group>
            <v:group id="_x0000_s1099" style="position:absolute;left:1325;top:560;width:2;height:2" coordorigin="1325,560" coordsize="2,2">
              <v:shape id="_x0000_s1100" style="position:absolute;left:1325;top:560;width:2;height:2" coordorigin="1325,560" coordsize="2,0" path="m1325,560r2,e" filled="f" strokecolor="#090708" strokeweight=".06pt">
                <v:path arrowok="t"/>
              </v:shape>
              <v:shape id="_x0000_s1101" type="#_x0000_t75" style="position:absolute;left:1306;top:560;width:49;height:13">
                <v:imagedata r:id="rId9" o:title=""/>
              </v:shape>
            </v:group>
            <v:group id="_x0000_s1102" style="position:absolute;left:1321;top:572;width:2;height:2" coordorigin="1321,572" coordsize="2,2">
              <v:shape id="_x0000_s1103" style="position:absolute;left:1321;top:572;width:2;height:2" coordorigin="1321,572" coordsize="2,0" path="m1321,572r1,e" filled="f" strokecolor="#0a0809" strokeweight=".06pt">
                <v:path arrowok="t"/>
              </v:shape>
            </v:group>
            <v:group id="_x0000_s1104" style="position:absolute;left:1329;top:572;width:2;height:2" coordorigin="1329,572" coordsize="2,2">
              <v:shape id="_x0000_s1105" style="position:absolute;left:1329;top:572;width:2;height:2" coordorigin="1329,572" coordsize="2,0" path="m1329,572r1,e" filled="f" strokecolor="#0a0909" strokeweight=".06pt">
                <v:path arrowok="t"/>
              </v:shape>
            </v:group>
            <v:group id="_x0000_s1106" style="position:absolute;left:1293;top:647;width:2;height:2" coordorigin="1293,647" coordsize="2,2">
              <v:shape id="_x0000_s1107" style="position:absolute;left:1293;top:647;width:2;height:2" coordorigin="1293,647" coordsize="2,0" path="m1293,647r1,e" filled="f" strokecolor="#050404" strokeweight=".06pt">
                <v:path arrowok="t"/>
              </v:shape>
            </v:group>
            <v:group id="_x0000_s1108" style="position:absolute;left:1280;top:653;width:2;height:2" coordorigin="1280,653" coordsize="2,2">
              <v:shape id="_x0000_s1109" style="position:absolute;left:1280;top:653;width:2;height:2" coordorigin="1280,653" coordsize="2,0" path="m1280,653r1,e" filled="f" strokecolor="#070606" strokeweight=".06pt">
                <v:path arrowok="t"/>
              </v:shape>
              <v:shape id="_x0000_s1110" type="#_x0000_t75" style="position:absolute;left:1275;top:572;width:90;height:90">
                <v:imagedata r:id="rId10" o:title=""/>
              </v:shape>
            </v:group>
            <v:group id="_x0000_s1111" style="position:absolute;left:1328;top:661;width:2;height:2" coordorigin="1328,661" coordsize="2,2">
              <v:shape id="_x0000_s1112" style="position:absolute;left:1328;top:661;width:2;height:2" coordorigin="1328,661" coordsize="2,0" path="m1328,661r1,e" filled="f" strokecolor="#0b090a" strokeweight=".06pt">
                <v:path arrowok="t"/>
              </v:shape>
              <v:shape id="_x0000_s1113" type="#_x0000_t75" style="position:absolute;left:1288;top:661;width:61;height:17">
                <v:imagedata r:id="rId11" o:title=""/>
              </v:shape>
            </v:group>
            <w10:anchorlock/>
          </v:group>
        </w:pict>
      </w:r>
      <w:r>
        <w:rPr>
          <w:rFonts w:ascii="宋体" w:eastAsia="Times New Roman"/>
          <w:sz w:val="20"/>
        </w:rPr>
        <w:tab/>
      </w:r>
      <w:r>
        <w:rPr>
          <w:noProof/>
          <w:lang w:eastAsia="zh-CN"/>
        </w:rPr>
      </w:r>
      <w:r w:rsidRPr="00F769C6">
        <w:rPr>
          <w:rFonts w:ascii="宋体"/>
          <w:sz w:val="20"/>
        </w:rPr>
        <w:pict>
          <v:group id="_x0000_s1115" style="width:73.8pt;height:45.75pt;mso-position-horizontal-relative:char;mso-position-vertical-relative:line" coordsize="1476,915">
            <v:group id="_x0000_s1116" style="position:absolute;left:826;top:8;width:210;height:899" coordorigin="826,8" coordsize="210,899">
              <v:shape id="_x0000_s1117" style="position:absolute;left:826;top:8;width:210;height:899" coordorigin="826,8" coordsize="210,899" path="m1036,8l826,218r,689l1036,698r,-690xe" fillcolor="#cdcdcd" stroked="f">
                <v:path arrowok="t"/>
              </v:shape>
            </v:group>
            <v:group id="_x0000_s1118" style="position:absolute;left:176;top:8;width:861;height:899" coordorigin="176,8" coordsize="861,899">
              <v:shape id="_x0000_s1119" style="position:absolute;left:176;top:8;width:861;height:899" coordorigin="176,8" coordsize="861,899" path="m386,8l176,218r,689l826,907,1036,698r,-690l386,8xe" filled="f" strokeweight=".78pt">
                <v:path arrowok="t"/>
              </v:shape>
            </v:group>
            <v:group id="_x0000_s1120" style="position:absolute;left:176;top:8;width:861;height:210" coordorigin="176,8" coordsize="861,210">
              <v:shape id="_x0000_s1121" style="position:absolute;left:176;top:8;width:861;height:210" coordorigin="176,8" coordsize="861,210" path="m176,218r650,l1036,8e" filled="f" strokeweight=".78pt">
                <v:path arrowok="t"/>
              </v:shape>
            </v:group>
            <v:group id="_x0000_s1122" style="position:absolute;left:826;top:218;width:2;height:689" coordorigin="826,218" coordsize="2,689">
              <v:shape id="_x0000_s1123" style="position:absolute;left:826;top:218;width:2;height:689" coordorigin="826,218" coordsize="0,689" path="m826,218r,689e" filled="f" strokeweight=".78pt">
                <v:path arrowok="t"/>
              </v:shape>
            </v:group>
            <v:group id="_x0000_s1124" style="position:absolute;left:134;top:395;width:45;height:147" coordorigin="134,395" coordsize="45,147">
              <v:shape id="_x0000_s1125" style="position:absolute;left:134;top:395;width:45;height:147" coordorigin="134,395" coordsize="45,147" path="m178,395l134,542e" filled="f" strokeweight=".48pt">
                <v:path arrowok="t"/>
              </v:shape>
            </v:group>
            <v:group id="_x0000_s1126" style="position:absolute;left:280;top:398;width:22;height:71" coordorigin="280,398" coordsize="22,71">
              <v:shape id="_x0000_s1127" style="position:absolute;left:280;top:398;width:22;height:71" coordorigin="280,398" coordsize="22,71" path="m302,398r-22,71e" filled="f" strokeweight=".48pt">
                <v:path arrowok="t"/>
              </v:shape>
            </v:group>
            <v:group id="_x0000_s1128" style="position:absolute;left:585;top:398;width:22;height:71" coordorigin="585,398" coordsize="22,71">
              <v:shape id="_x0000_s1129" style="position:absolute;left:585;top:398;width:22;height:71" coordorigin="585,398" coordsize="22,71" path="m607,398r-22,71e" filled="f" strokeweight=".48pt">
                <v:path arrowok="t"/>
              </v:shape>
            </v:group>
            <v:group id="_x0000_s1130" style="position:absolute;left:341;top:398;width:22;height:71" coordorigin="341,398" coordsize="22,71">
              <v:shape id="_x0000_s1131" style="position:absolute;left:341;top:398;width:22;height:71" coordorigin="341,398" coordsize="22,71" path="m363,398r-22,71e" filled="f" strokeweight=".48pt">
                <v:path arrowok="t"/>
              </v:shape>
            </v:group>
            <v:group id="_x0000_s1132" style="position:absolute;left:403;top:398;width:22;height:71" coordorigin="403,398" coordsize="22,71">
              <v:shape id="_x0000_s1133" style="position:absolute;left:403;top:398;width:22;height:71" coordorigin="403,398" coordsize="22,71" path="m424,398r-21,71e" filled="f" strokeweight=".48pt">
                <v:path arrowok="t"/>
              </v:shape>
            </v:group>
            <v:group id="_x0000_s1134" style="position:absolute;left:219;top:398;width:22;height:71" coordorigin="219,398" coordsize="22,71">
              <v:shape id="_x0000_s1135" style="position:absolute;left:219;top:398;width:22;height:71" coordorigin="219,398" coordsize="22,71" path="m241,398r-22,71e" filled="f" strokeweight=".48pt">
                <v:path arrowok="t"/>
              </v:shape>
            </v:group>
            <v:group id="_x0000_s1136" style="position:absolute;left:449;top:398;width:35;height:114" coordorigin="449,398" coordsize="35,114">
              <v:shape id="_x0000_s1137" style="position:absolute;left:449;top:398;width:35;height:114" coordorigin="449,398" coordsize="35,114" path="m484,398l449,512e" filled="f" strokeweight=".48pt">
                <v:path arrowok="t"/>
              </v:shape>
            </v:group>
            <v:group id="_x0000_s1138" style="position:absolute;left:706;top:398;width:22;height:71" coordorigin="706,398" coordsize="22,71">
              <v:shape id="_x0000_s1139" style="position:absolute;left:706;top:398;width:22;height:71" coordorigin="706,398" coordsize="22,71" path="m728,398r-22,71e" filled="f" strokeweight=".48pt">
                <v:path arrowok="t"/>
              </v:shape>
            </v:group>
            <v:group id="_x0000_s1140" style="position:absolute;left:525;top:398;width:22;height:71" coordorigin="525,398" coordsize="22,71">
              <v:shape id="_x0000_s1141" style="position:absolute;left:525;top:398;width:22;height:71" coordorigin="525,398" coordsize="22,71" path="m547,398r-22,71e" filled="f" strokeweight=".48pt">
                <v:path arrowok="t"/>
              </v:shape>
            </v:group>
            <v:group id="_x0000_s1142" style="position:absolute;left:742;top:395;width:45;height:147" coordorigin="742,395" coordsize="45,147">
              <v:shape id="_x0000_s1143" style="position:absolute;left:742;top:395;width:45;height:147" coordorigin="742,395" coordsize="45,147" path="m787,395l742,542e" filled="f" strokeweight=".48pt">
                <v:path arrowok="t"/>
              </v:shape>
            </v:group>
            <v:group id="_x0000_s1144" style="position:absolute;left:645;top:398;width:22;height:71" coordorigin="645,398" coordsize="22,71">
              <v:shape id="_x0000_s1145" style="position:absolute;left:645;top:398;width:22;height:71" coordorigin="645,398" coordsize="22,71" path="m667,398r-22,71e" filled="f" strokeweight=".48pt">
                <v:path arrowok="t"/>
              </v:shape>
            </v:group>
            <v:group id="_x0000_s1146" style="position:absolute;left:890;top:398;width:22;height:71" coordorigin="890,398" coordsize="22,71">
              <v:shape id="_x0000_s1147" style="position:absolute;left:890;top:398;width:22;height:71" coordorigin="890,398" coordsize="22,71" path="m911,398r-21,71e" filled="f" strokeweight=".48pt">
                <v:path arrowok="t"/>
              </v:shape>
            </v:group>
            <v:group id="_x0000_s1148" style="position:absolute;left:951;top:398;width:22;height:71" coordorigin="951,398" coordsize="22,71">
              <v:shape id="_x0000_s1149" style="position:absolute;left:951;top:398;width:22;height:71" coordorigin="951,398" coordsize="22,71" path="m973,398r-22,71e" filled="f" strokeweight=".48pt">
                <v:path arrowok="t"/>
              </v:shape>
            </v:group>
            <v:group id="_x0000_s1150" style="position:absolute;left:1011;top:398;width:22;height:71" coordorigin="1011,398" coordsize="22,71">
              <v:shape id="_x0000_s1151" style="position:absolute;left:1011;top:398;width:22;height:71" coordorigin="1011,398" coordsize="22,71" path="m1033,398r-22,71e" filled="f" strokeweight=".48pt">
                <v:path arrowok="t"/>
              </v:shape>
            </v:group>
            <v:group id="_x0000_s1152" style="position:absolute;left:829;top:398;width:22;height:71" coordorigin="829,398" coordsize="22,71">
              <v:shape id="_x0000_s1153" style="position:absolute;left:829;top:398;width:22;height:71" coordorigin="829,398" coordsize="22,71" path="m850,398r-21,71e" filled="f" strokeweight=".48pt">
                <v:path arrowok="t"/>
              </v:shape>
            </v:group>
            <v:group id="_x0000_s1154" style="position:absolute;left:1058;top:398;width:35;height:114" coordorigin="1058,398" coordsize="35,114">
              <v:shape id="_x0000_s1155" style="position:absolute;left:1058;top:398;width:35;height:114" coordorigin="1058,398" coordsize="35,114" path="m1093,398r-35,114e" filled="f" strokeweight=".48pt">
                <v:path arrowok="t"/>
              </v:shape>
            </v:group>
            <v:group id="_x0000_s1156" style="position:absolute;left:1193;top:398;width:22;height:71" coordorigin="1193,398" coordsize="22,71">
              <v:shape id="_x0000_s1157" style="position:absolute;left:1193;top:398;width:22;height:71" coordorigin="1193,398" coordsize="22,71" path="m1215,398r-22,71e" filled="f" strokeweight=".48pt">
                <v:path arrowok="t"/>
              </v:shape>
            </v:group>
            <v:group id="_x0000_s1158" style="position:absolute;left:1132;top:398;width:22;height:71" coordorigin="1132,398" coordsize="22,71">
              <v:shape id="_x0000_s1159" style="position:absolute;left:1132;top:398;width:22;height:71" coordorigin="1132,398" coordsize="22,71" path="m1154,398r-22,71e" filled="f" strokeweight=".48pt">
                <v:path arrowok="t"/>
              </v:shape>
            </v:group>
            <v:group id="_x0000_s1160" style="position:absolute;left:1316;top:398;width:22;height:71" coordorigin="1316,398" coordsize="22,71">
              <v:shape id="_x0000_s1161" style="position:absolute;left:1316;top:398;width:22;height:71" coordorigin="1316,398" coordsize="22,71" path="m1337,398r-21,71e" filled="f" strokeweight=".48pt">
                <v:path arrowok="t"/>
              </v:shape>
            </v:group>
            <v:group id="_x0000_s1162" style="position:absolute;left:1351;top:395;width:46;height:147" coordorigin="1351,395" coordsize="46,147">
              <v:shape id="_x0000_s1163" style="position:absolute;left:1351;top:395;width:46;height:147" coordorigin="1351,395" coordsize="46,147" path="m1396,395r-45,147e" filled="f" strokeweight=".48pt">
                <v:path arrowok="t"/>
              </v:shape>
            </v:group>
            <v:group id="_x0000_s1164" style="position:absolute;left:1255;top:398;width:22;height:71" coordorigin="1255,398" coordsize="22,71">
              <v:shape id="_x0000_s1165" style="position:absolute;left:1255;top:398;width:22;height:71" coordorigin="1255,398" coordsize="22,71" path="m1276,398r-21,71e" filled="f" strokeweight=".48pt">
                <v:path arrowok="t"/>
              </v:shape>
            </v:group>
            <v:group id="_x0000_s1166" style="position:absolute;left:8;top:393;width:1461;height:316" coordorigin="8,393" coordsize="1461,316">
              <v:shape id="_x0000_s1167" style="position:absolute;left:8;top:393;width:1461;height:316" coordorigin="8,393" coordsize="1461,316" path="m1468,393r-1343,l8,709r1413,e" filled="f" strokeweight=".78pt">
                <v:path arrowok="t"/>
              </v:shape>
            </v:group>
            <v:group id="_x0000_s1168" style="position:absolute;left:9;top:713;width:1409;height:52" coordorigin="9,713" coordsize="1409,52">
              <v:shape id="_x0000_s1169" style="position:absolute;left:9;top:713;width:1409;height:52" coordorigin="9,713" coordsize="1409,52" path="m9,713r,52l1418,765e" filled="f" strokeweight=".78pt">
                <v:path arrowok="t"/>
              </v:shape>
            </v:group>
            <v:group id="_x0000_s1170" style="position:absolute;left:115;top:562;width:2;height:2" coordorigin="115,562" coordsize="2,2">
              <v:shape id="_x0000_s1171" style="position:absolute;left:115;top:562;width:2;height:2" coordorigin="115,562" coordsize="2,0" path="m115,562r1,e" filled="f" strokecolor="#0a0909" strokeweight=".06pt">
                <v:path arrowok="t"/>
              </v:shape>
            </v:group>
            <v:group id="_x0000_s1172" style="position:absolute;left:106;top:563;width:2;height:2" coordorigin="106,563" coordsize="2,2">
              <v:shape id="_x0000_s1173" style="position:absolute;left:106;top:563;width:2;height:2" coordorigin="106,563" coordsize="2,0" path="m106,563r1,e" filled="f" strokecolor="#0a0809" strokeweight=".06pt">
                <v:path arrowok="t"/>
              </v:shape>
            </v:group>
            <v:group id="_x0000_s1174" style="position:absolute;left:97;top:568;width:2;height:2" coordorigin="97,568" coordsize="2,2">
              <v:shape id="_x0000_s1175" style="position:absolute;left:97;top:568;width:2;height:2" coordorigin="97,568" coordsize="2,0" path="m97,568r1,e" filled="f" strokecolor="#050404" strokeweight=".06pt">
                <v:path arrowok="t"/>
              </v:shape>
              <v:shape id="_x0000_s1176" type="#_x0000_t75" style="position:absolute;left:67;top:562;width:76;height:108">
                <v:imagedata r:id="rId12" o:title=""/>
              </v:shape>
            </v:group>
            <v:group id="_x0000_s1177" style="position:absolute;left:105;top:670;width:2;height:2" coordorigin="105,670" coordsize="2,2">
              <v:shape id="_x0000_s1178" style="position:absolute;left:105;top:670;width:2;height:2" coordorigin="105,670" coordsize="2,0" path="m105,670r1,e" filled="f" strokecolor="#0a0909" strokeweight=".06pt">
                <v:path arrowok="t"/>
              </v:shape>
              <v:shape id="_x0000_s1179" type="#_x0000_t75" style="position:absolute;left:88;top:670;width:14;height:2">
                <v:imagedata r:id="rId7" o:title=""/>
              </v:shape>
            </v:group>
            <v:group id="_x0000_s1180" style="position:absolute;left:93;top:672;width:2;height:2" coordorigin="93,672" coordsize="2,2">
              <v:shape id="_x0000_s1181" style="position:absolute;left:93;top:672;width:2;height:2" coordorigin="93,672" coordsize="2,0" path="m93,672r1,e" filled="f" strokecolor="#0b090a" strokeweight=".06pt">
                <v:path arrowok="t"/>
              </v:shape>
            </v:group>
            <v:group id="_x0000_s1182" style="position:absolute;left:737;top:575;width:2;height:2" coordorigin="737,575" coordsize="2,2">
              <v:shape id="_x0000_s1183" style="position:absolute;left:737;top:575;width:2;height:2" coordorigin="737,575" coordsize="2,0" path="m737,575r2,e" filled="f" strokecolor="#090708" strokeweight=".06pt">
                <v:path arrowok="t"/>
              </v:shape>
            </v:group>
            <v:group id="_x0000_s1184" style="position:absolute;left:722;top:577;width:2;height:2" coordorigin="722,577" coordsize="2,2">
              <v:shape id="_x0000_s1185" style="position:absolute;left:722;top:577;width:2;height:2" coordorigin="722,577" coordsize="2,0" path="m722,577r1,e" filled="f" strokecolor="#0a0809" strokeweight=".06pt">
                <v:path arrowok="t"/>
              </v:shape>
            </v:group>
            <v:group id="_x0000_s1186" style="position:absolute;left:722;top:582;width:2;height:2" coordorigin="722,582" coordsize="2,2">
              <v:shape id="_x0000_s1187" style="position:absolute;left:722;top:582;width:2;height:2" coordorigin="722,582" coordsize="2,0" path="m722,582r1,e" filled="f" strokecolor="#0a0809" strokeweight=".06pt">
                <v:path arrowok="t"/>
              </v:shape>
              <v:shape id="_x0000_s1188" type="#_x0000_t75" style="position:absolute;left:689;top:574;width:58;height:110">
                <v:imagedata r:id="rId13" o:title=""/>
              </v:shape>
            </v:group>
            <v:group id="_x0000_s1189" style="position:absolute;left:1327;top:560;width:2;height:2" coordorigin="1327,560" coordsize="2,2">
              <v:shape id="_x0000_s1190" style="position:absolute;left:1327;top:560;width:2;height:2" coordorigin="1327,560" coordsize="2,0" path="m1327,560r1,e" filled="f" strokecolor="#090708" strokeweight=".06pt">
                <v:path arrowok="t"/>
              </v:shape>
              <v:shape id="_x0000_s1191" type="#_x0000_t75" style="position:absolute;left:1307;top:560;width:49;height:13">
                <v:imagedata r:id="rId9" o:title=""/>
              </v:shape>
            </v:group>
            <v:group id="_x0000_s1192" style="position:absolute;left:1322;top:572;width:2;height:2" coordorigin="1322,572" coordsize="2,2">
              <v:shape id="_x0000_s1193" style="position:absolute;left:1322;top:572;width:2;height:2" coordorigin="1322,572" coordsize="2,0" path="m1322,572r1,e" filled="f" strokecolor="#0a0809" strokeweight=".06pt">
                <v:path arrowok="t"/>
              </v:shape>
            </v:group>
            <v:group id="_x0000_s1194" style="position:absolute;left:1330;top:572;width:2;height:2" coordorigin="1330,572" coordsize="2,2">
              <v:shape id="_x0000_s1195" style="position:absolute;left:1330;top:572;width:2;height:2" coordorigin="1330,572" coordsize="2,0" path="m1330,572r1,e" filled="f" strokecolor="#0a0909" strokeweight=".06pt">
                <v:path arrowok="t"/>
              </v:shape>
            </v:group>
            <v:group id="_x0000_s1196" style="position:absolute;left:1294;top:647;width:2;height:2" coordorigin="1294,647" coordsize="2,2">
              <v:shape id="_x0000_s1197" style="position:absolute;left:1294;top:647;width:2;height:2" coordorigin="1294,647" coordsize="2,0" path="m1294,647r1,e" filled="f" strokecolor="#050404" strokeweight=".06pt">
                <v:path arrowok="t"/>
              </v:shape>
            </v:group>
            <v:group id="_x0000_s1198" style="position:absolute;left:1281;top:653;width:2;height:2" coordorigin="1281,653" coordsize="2,2">
              <v:shape id="_x0000_s1199" style="position:absolute;left:1281;top:653;width:2;height:2" coordorigin="1281,653" coordsize="2,0" path="m1281,653r1,e" filled="f" strokecolor="#070606" strokeweight=".06pt">
                <v:path arrowok="t"/>
              </v:shape>
              <v:shape id="_x0000_s1200" type="#_x0000_t75" style="position:absolute;left:1276;top:572;width:90;height:90">
                <v:imagedata r:id="rId14" o:title=""/>
              </v:shape>
            </v:group>
            <v:group id="_x0000_s1201" style="position:absolute;left:1329;top:661;width:2;height:2" coordorigin="1329,661" coordsize="2,2">
              <v:shape id="_x0000_s1202" style="position:absolute;left:1329;top:661;width:2;height:2" coordorigin="1329,661" coordsize="2,0" path="m1329,661r1,e" filled="f" strokecolor="#0b090a" strokeweight=".06pt">
                <v:path arrowok="t"/>
              </v:shape>
              <v:shape id="_x0000_s1203" type="#_x0000_t75" style="position:absolute;left:1289;top:661;width:61;height:17">
                <v:imagedata r:id="rId11" o:title=""/>
              </v:shape>
            </v:group>
            <w10:anchorlock/>
          </v:group>
        </w:pict>
      </w:r>
      <w:r>
        <w:rPr>
          <w:rFonts w:ascii="宋体" w:eastAsia="Times New Roman"/>
          <w:sz w:val="20"/>
        </w:rPr>
        <w:tab/>
      </w:r>
      <w:r>
        <w:rPr>
          <w:noProof/>
          <w:lang w:eastAsia="zh-CN"/>
        </w:rPr>
      </w:r>
      <w:r w:rsidRPr="00F769C6">
        <w:rPr>
          <w:rFonts w:ascii="宋体"/>
          <w:sz w:val="20"/>
        </w:rPr>
        <w:pict>
          <v:group id="_x0000_s1205" style="width:74.7pt;height:45.75pt;mso-position-horizontal-relative:char;mso-position-vertical-relative:line" coordsize="1494,915">
            <v:group id="_x0000_s1206" style="position:absolute;left:658;top:8;width:210;height:899" coordorigin="658,8" coordsize="210,899">
              <v:shape id="_x0000_s1207" style="position:absolute;left:658;top:8;width:210;height:899" coordorigin="658,8" coordsize="210,899" path="m868,8l658,218r,689l868,698,868,8xe" fillcolor="#cdcdcd" stroked="f">
                <v:path arrowok="t"/>
              </v:shape>
            </v:group>
            <v:group id="_x0000_s1208" style="position:absolute;left:8;top:8;width:861;height:899" coordorigin="8,8" coordsize="861,899">
              <v:shape id="_x0000_s1209" style="position:absolute;left:8;top:8;width:861;height:899" coordorigin="8,8" coordsize="861,899" path="m218,8l8,218r,689l658,907,868,698,868,8,218,8xe" filled="f" strokeweight=".78pt">
                <v:path arrowok="t"/>
              </v:shape>
            </v:group>
            <v:group id="_x0000_s1210" style="position:absolute;left:8;top:8;width:861;height:210" coordorigin="8,8" coordsize="861,210">
              <v:shape id="_x0000_s1211" style="position:absolute;left:8;top:8;width:861;height:210" coordorigin="8,8" coordsize="861,210" path="m8,218r650,l868,8e" filled="f" strokeweight=".78pt">
                <v:path arrowok="t"/>
              </v:shape>
            </v:group>
            <v:group id="_x0000_s1212" style="position:absolute;left:658;top:218;width:2;height:689" coordorigin="658,218" coordsize="2,689">
              <v:shape id="_x0000_s1213" style="position:absolute;left:658;top:218;width:2;height:689" coordorigin="658,218" coordsize="0,689" path="m658,218r,689e" filled="f" strokeweight=".78pt">
                <v:path arrowok="t"/>
              </v:shape>
            </v:group>
            <v:group id="_x0000_s1214" style="position:absolute;left:9;top:352;width:1478;height:399" coordorigin="9,352" coordsize="1478,399">
              <v:shape id="_x0000_s1215" style="position:absolute;left:9;top:352;width:1478;height:399" coordorigin="9,352" coordsize="1478,399" path="m1486,352l9,352r,399l1480,751e" filled="f" strokeweight=".78pt">
                <v:path arrowok="t"/>
              </v:shape>
            </v:group>
            <v:group id="_x0000_s1216" style="position:absolute;left:86;top:352;width:2;height:171" coordorigin="86,352" coordsize="2,171">
              <v:shape id="_x0000_s1217" style="position:absolute;left:86;top:352;width:2;height:171" coordorigin="86,352" coordsize="0,171" path="m86,352r,171e" filled="f" strokeweight=".48pt">
                <v:path arrowok="t"/>
              </v:shape>
            </v:group>
            <v:group id="_x0000_s1218" style="position:absolute;left:206;top:352;width:2;height:92" coordorigin="206,352" coordsize="2,92">
              <v:shape id="_x0000_s1219" style="position:absolute;left:206;top:352;width:2;height:92" coordorigin="206,352" coordsize="0,92" path="m206,352r,91e" filled="f" strokeweight=".48pt">
                <v:path arrowok="t"/>
              </v:shape>
            </v:group>
            <v:group id="_x0000_s1220" style="position:absolute;left:511;top:352;width:2;height:92" coordorigin="511,352" coordsize="2,92">
              <v:shape id="_x0000_s1221" style="position:absolute;left:511;top:352;width:2;height:92" coordorigin="511,352" coordsize="0,92" path="m511,352r,91e" filled="f" strokeweight=".48pt">
                <v:path arrowok="t"/>
              </v:shape>
            </v:group>
            <v:group id="_x0000_s1222" style="position:absolute;left:267;top:352;width:2;height:92" coordorigin="267,352" coordsize="2,92">
              <v:shape id="_x0000_s1223" style="position:absolute;left:267;top:352;width:2;height:92" coordorigin="267,352" coordsize="0,92" path="m267,352r,91e" filled="f" strokeweight=".48pt">
                <v:path arrowok="t"/>
              </v:shape>
            </v:group>
            <v:group id="_x0000_s1224" style="position:absolute;left:328;top:352;width:2;height:92" coordorigin="328,352" coordsize="2,92">
              <v:shape id="_x0000_s1225" style="position:absolute;left:328;top:352;width:2;height:92" coordorigin="328,352" coordsize="0,92" path="m328,352r,91e" filled="f" strokeweight=".48pt">
                <v:path arrowok="t"/>
              </v:shape>
            </v:group>
            <v:group id="_x0000_s1226" style="position:absolute;left:146;top:352;width:2;height:92" coordorigin="146,352" coordsize="2,92">
              <v:shape id="_x0000_s1227" style="position:absolute;left:146;top:352;width:2;height:92" coordorigin="146,352" coordsize="0,92" path="m146,352r,91e" filled="f" strokeweight=".48pt">
                <v:path arrowok="t"/>
              </v:shape>
            </v:group>
            <v:group id="_x0000_s1228" style="position:absolute;left:389;top:352;width:2;height:130" coordorigin="389,352" coordsize="2,130">
              <v:shape id="_x0000_s1229" style="position:absolute;left:389;top:352;width:2;height:130" coordorigin="389,352" coordsize="0,130" path="m389,352r,130e" filled="f" strokeweight=".48pt">
                <v:path arrowok="t"/>
              </v:shape>
            </v:group>
            <v:group id="_x0000_s1230" style="position:absolute;left:632;top:352;width:2;height:92" coordorigin="632,352" coordsize="2,92">
              <v:shape id="_x0000_s1231" style="position:absolute;left:632;top:352;width:2;height:92" coordorigin="632,352" coordsize="0,92" path="m632,352r,91e" filled="f" strokeweight=".48pt">
                <v:path arrowok="t"/>
              </v:shape>
            </v:group>
            <v:group id="_x0000_s1232" style="position:absolute;left:451;top:352;width:2;height:92" coordorigin="451,352" coordsize="2,92">
              <v:shape id="_x0000_s1233" style="position:absolute;left:451;top:352;width:2;height:92" coordorigin="451,352" coordsize="0,92" path="m451,352r,91e" filled="f" strokeweight=".48pt">
                <v:path arrowok="t"/>
              </v:shape>
            </v:group>
            <v:group id="_x0000_s1234" style="position:absolute;left:693;top:352;width:2;height:171" coordorigin="693,352" coordsize="2,171">
              <v:shape id="_x0000_s1235" style="position:absolute;left:693;top:352;width:2;height:171" coordorigin="693,352" coordsize="0,171" path="m693,352r,171e" filled="f" strokeweight=".48pt">
                <v:path arrowok="t"/>
              </v:shape>
            </v:group>
            <v:group id="_x0000_s1236" style="position:absolute;left:572;top:352;width:2;height:92" coordorigin="572,352" coordsize="2,92">
              <v:shape id="_x0000_s1237" style="position:absolute;left:572;top:352;width:2;height:92" coordorigin="572,352" coordsize="0,92" path="m572,352r,91e" filled="f" strokeweight=".48pt">
                <v:path arrowok="t"/>
              </v:shape>
            </v:group>
            <v:group id="_x0000_s1238" style="position:absolute;left:815;top:352;width:2;height:92" coordorigin="815,352" coordsize="2,92">
              <v:shape id="_x0000_s1239" style="position:absolute;left:815;top:352;width:2;height:92" coordorigin="815,352" coordsize="0,92" path="m815,352r,91e" filled="f" strokeweight=".48pt">
                <v:path arrowok="t"/>
              </v:shape>
            </v:group>
            <v:group id="_x0000_s1240" style="position:absolute;left:1119;top:352;width:2;height:92" coordorigin="1119,352" coordsize="2,92">
              <v:shape id="_x0000_s1241" style="position:absolute;left:1119;top:352;width:2;height:92" coordorigin="1119,352" coordsize="0,92" path="m1119,352r,91e" filled="f" strokeweight=".48pt">
                <v:path arrowok="t"/>
              </v:shape>
            </v:group>
            <v:group id="_x0000_s1242" style="position:absolute;left:877;top:352;width:2;height:92" coordorigin="877,352" coordsize="2,92">
              <v:shape id="_x0000_s1243" style="position:absolute;left:877;top:352;width:2;height:92" coordorigin="877,352" coordsize="0,92" path="m877,352r,91e" filled="f" strokeweight=".48pt">
                <v:path arrowok="t"/>
              </v:shape>
            </v:group>
            <v:group id="_x0000_s1244" style="position:absolute;left:937;top:352;width:2;height:92" coordorigin="937,352" coordsize="2,92">
              <v:shape id="_x0000_s1245" style="position:absolute;left:937;top:352;width:2;height:92" coordorigin="937,352" coordsize="0,92" path="m937,352r,91e" filled="f" strokeweight=".48pt">
                <v:path arrowok="t"/>
              </v:shape>
            </v:group>
            <v:group id="_x0000_s1246" style="position:absolute;left:754;top:352;width:2;height:92" coordorigin="754,352" coordsize="2,92">
              <v:shape id="_x0000_s1247" style="position:absolute;left:754;top:352;width:2;height:92" coordorigin="754,352" coordsize="0,92" path="m754,352r,91e" filled="f" strokeweight=".48pt">
                <v:path arrowok="t"/>
              </v:shape>
            </v:group>
            <v:group id="_x0000_s1248" style="position:absolute;left:998;top:352;width:2;height:130" coordorigin="998,352" coordsize="2,130">
              <v:shape id="_x0000_s1249" style="position:absolute;left:998;top:352;width:2;height:130" coordorigin="998,352" coordsize="0,130" path="m998,352r,130e" filled="f" strokeweight=".48pt">
                <v:path arrowok="t"/>
              </v:shape>
            </v:group>
            <v:group id="_x0000_s1250" style="position:absolute;left:1241;top:352;width:2;height:92" coordorigin="1241,352" coordsize="2,92">
              <v:shape id="_x0000_s1251" style="position:absolute;left:1241;top:352;width:2;height:92" coordorigin="1241,352" coordsize="0,92" path="m1241,352r,91e" filled="f" strokeweight=".48pt">
                <v:path arrowok="t"/>
              </v:shape>
            </v:group>
            <v:group id="_x0000_s1252" style="position:absolute;left:1058;top:352;width:2;height:92" coordorigin="1058,352" coordsize="2,92">
              <v:shape id="_x0000_s1253" style="position:absolute;left:1058;top:352;width:2;height:92" coordorigin="1058,352" coordsize="0,92" path="m1058,352r,91e" filled="f" strokeweight=".48pt">
                <v:path arrowok="t"/>
              </v:shape>
            </v:group>
            <v:group id="_x0000_s1254" style="position:absolute;left:1303;top:352;width:2;height:171" coordorigin="1303,352" coordsize="2,171">
              <v:shape id="_x0000_s1255" style="position:absolute;left:1303;top:352;width:2;height:171" coordorigin="1303,352" coordsize="0,171" path="m1303,352r,171e" filled="f" strokeweight=".48pt">
                <v:path arrowok="t"/>
              </v:shape>
            </v:group>
            <v:group id="_x0000_s1256" style="position:absolute;left:1180;top:352;width:2;height:92" coordorigin="1180,352" coordsize="2,92">
              <v:shape id="_x0000_s1257" style="position:absolute;left:1180;top:352;width:2;height:92" coordorigin="1180,352" coordsize="0,92" path="m1180,352r,91e" filled="f" strokeweight=".48pt">
                <v:path arrowok="t"/>
              </v:shape>
              <v:shapetype id="_x0000_t202" coordsize="21600,21600" o:spt="202" path="m,l,21600r21600,l21600,xe">
                <v:stroke joinstyle="miter"/>
                <v:path gradientshapeok="t" o:connecttype="rect"/>
              </v:shapetype>
              <v:shape id="_x0000_s1258" type="#_x0000_t202" style="position:absolute;left:24;top:514;width:123;height:205" filled="f" stroked="f">
                <v:textbox inset="0,0,0,0">
                  <w:txbxContent>
                    <w:p w:rsidR="001B72D3" w:rsidRDefault="001B72D3">
                      <w:pPr>
                        <w:spacing w:before="3"/>
                        <w:ind w:left="20"/>
                        <w:rPr>
                          <w:rFonts w:ascii="Times New Roman" w:hAnsi="Times New Roman"/>
                          <w:sz w:val="16"/>
                          <w:szCs w:val="16"/>
                        </w:rPr>
                      </w:pPr>
                      <w:r>
                        <w:rPr>
                          <w:rFonts w:ascii="Times New Roman"/>
                          <w:sz w:val="16"/>
                        </w:rPr>
                        <w:t>0</w:t>
                      </w:r>
                    </w:p>
                  </w:txbxContent>
                </v:textbox>
              </v:shape>
              <v:shape id="_x0000_s1259" type="#_x0000_t202" style="position:absolute;left:635;top:522;width:123;height:206" filled="f" stroked="f">
                <v:textbox inset="0,0,0,0">
                  <w:txbxContent>
                    <w:p w:rsidR="001B72D3" w:rsidRDefault="001B72D3">
                      <w:pPr>
                        <w:spacing w:before="4"/>
                        <w:ind w:left="20"/>
                        <w:rPr>
                          <w:rFonts w:ascii="Times New Roman" w:hAnsi="Times New Roman"/>
                          <w:sz w:val="16"/>
                          <w:szCs w:val="16"/>
                        </w:rPr>
                      </w:pPr>
                      <w:r>
                        <w:rPr>
                          <w:rFonts w:ascii="Times New Roman"/>
                          <w:w w:val="105"/>
                          <w:sz w:val="16"/>
                        </w:rPr>
                        <w:t>1</w:t>
                      </w:r>
                    </w:p>
                  </w:txbxContent>
                </v:textbox>
              </v:shape>
              <v:shape id="_x0000_s1260" type="#_x0000_t202" style="position:absolute;left:1244;top:516;width:123;height:206" filled="f" stroked="f">
                <v:textbox inset="0,0,0,0">
                  <w:txbxContent>
                    <w:p w:rsidR="001B72D3" w:rsidRDefault="001B72D3">
                      <w:pPr>
                        <w:spacing w:before="4"/>
                        <w:ind w:left="20"/>
                        <w:rPr>
                          <w:rFonts w:ascii="Times New Roman" w:hAnsi="Times New Roman"/>
                          <w:sz w:val="16"/>
                          <w:szCs w:val="16"/>
                        </w:rPr>
                      </w:pPr>
                      <w:r>
                        <w:rPr>
                          <w:rFonts w:ascii="Times New Roman"/>
                          <w:w w:val="105"/>
                          <w:sz w:val="16"/>
                        </w:rPr>
                        <w:t>2</w:t>
                      </w:r>
                    </w:p>
                  </w:txbxContent>
                </v:textbox>
              </v:shape>
            </v:group>
            <w10:anchorlock/>
          </v:group>
        </w:pict>
      </w:r>
      <w:r>
        <w:rPr>
          <w:rFonts w:ascii="宋体" w:eastAsia="Times New Roman"/>
          <w:sz w:val="20"/>
        </w:rPr>
        <w:tab/>
      </w:r>
      <w:r>
        <w:rPr>
          <w:noProof/>
          <w:lang w:eastAsia="zh-CN"/>
        </w:rPr>
      </w:r>
      <w:r w:rsidRPr="00F769C6">
        <w:rPr>
          <w:rFonts w:ascii="宋体"/>
          <w:sz w:val="20"/>
        </w:rPr>
        <w:pict>
          <v:group id="_x0000_s1262" style="width:76.65pt;height:45.95pt;mso-position-horizontal-relative:char;mso-position-vertical-relative:line" coordsize="1533,919">
            <v:group id="_x0000_s1263" style="position:absolute;left:728;top:10;width:210;height:899" coordorigin="728,10" coordsize="210,899">
              <v:shape id="_x0000_s1264" style="position:absolute;left:728;top:10;width:210;height:899" coordorigin="728,10" coordsize="210,899" path="m938,10l728,220r,689l938,700r,-690xe" fillcolor="#cdcdcd" stroked="f">
                <v:path arrowok="t"/>
              </v:shape>
            </v:group>
            <v:group id="_x0000_s1265" style="position:absolute;left:79;top:10;width:860;height:899" coordorigin="79,10" coordsize="860,899">
              <v:shape id="_x0000_s1266" style="position:absolute;left:79;top:10;width:860;height:899" coordorigin="79,10" coordsize="860,899" path="m289,10l79,220r,689l728,909,938,700r,-690l289,10xe" filled="f" strokeweight=".78pt">
                <v:path arrowok="t"/>
              </v:shape>
            </v:group>
            <v:group id="_x0000_s1267" style="position:absolute;left:79;top:10;width:860;height:210" coordorigin="79,10" coordsize="860,210">
              <v:shape id="_x0000_s1268" style="position:absolute;left:79;top:10;width:860;height:210" coordorigin="79,10" coordsize="860,210" path="m79,220r649,l938,10e" filled="f" strokeweight=".78pt">
                <v:path arrowok="t"/>
              </v:shape>
            </v:group>
            <v:group id="_x0000_s1269" style="position:absolute;left:728;top:220;width:2;height:689" coordorigin="728,220" coordsize="2,689">
              <v:shape id="_x0000_s1270" style="position:absolute;left:728;top:220;width:2;height:689" coordorigin="728,220" coordsize="0,689" path="m728,220r,689e" filled="f" strokeweight=".78pt">
                <v:path arrowok="t"/>
              </v:shape>
            </v:group>
            <v:group id="_x0000_s1271" style="position:absolute;left:76;top:850;width:34;height:6" coordorigin="76,850" coordsize="34,6">
              <v:shape id="_x0000_s1272" style="position:absolute;left:76;top:850;width:34;height:6" coordorigin="76,850" coordsize="34,6" path="m76,850r1,6l109,850e" filled="f" strokeweight=".72pt">
                <v:path arrowok="t"/>
              </v:shape>
            </v:group>
            <v:group id="_x0000_s1273" style="position:absolute;left:63;top:780;width:13;height:70" coordorigin="63,780" coordsize="13,70">
              <v:shape id="_x0000_s1274" style="position:absolute;left:63;top:780;width:13;height:70" coordorigin="63,780" coordsize="13,70" path="m63,780r13,70e" filled="f" strokeweight=".72pt">
                <v:path arrowok="t"/>
              </v:shape>
            </v:group>
            <v:group id="_x0000_s1275" style="position:absolute;left:109;top:780;width:401;height:70" coordorigin="109,780" coordsize="401,70">
              <v:shape id="_x0000_s1276" style="position:absolute;left:109;top:780;width:401;height:70" coordorigin="109,780" coordsize="401,70" path="m109,850l509,780e" filled="f" strokeweight=".72pt">
                <v:path arrowok="t"/>
              </v:shape>
            </v:group>
            <v:group id="_x0000_s1277" style="position:absolute;left:60;top:760;width:4;height:20" coordorigin="60,760" coordsize="4,20">
              <v:shape id="_x0000_s1278" style="position:absolute;left:60;top:760;width:4;height:20" coordorigin="60,760" coordsize="4,20" path="m60,760r3,20e" filled="f" strokeweight=".72pt">
                <v:path arrowok="t"/>
              </v:shape>
            </v:group>
            <v:group id="_x0000_s1279" style="position:absolute;left:509;top:760;width:115;height:20" coordorigin="509,760" coordsize="115,20">
              <v:shape id="_x0000_s1280" style="position:absolute;left:509;top:760;width:115;height:20" coordorigin="509,760" coordsize="115,20" path="m509,780l624,760e" filled="f" strokeweight=".72pt">
                <v:path arrowok="t"/>
              </v:shape>
            </v:group>
            <v:group id="_x0000_s1281" style="position:absolute;left:56;top:738;width:4;height:22" coordorigin="56,738" coordsize="4,22">
              <v:shape id="_x0000_s1282" style="position:absolute;left:56;top:738;width:4;height:22" coordorigin="56,738" coordsize="4,22" path="m56,738r4,22e" filled="f" strokeweight=".72pt">
                <v:path arrowok="t"/>
              </v:shape>
            </v:group>
            <v:group id="_x0000_s1283" style="position:absolute;left:624;top:738;width:126;height:22" coordorigin="624,738" coordsize="126,22">
              <v:shape id="_x0000_s1284" style="position:absolute;left:624;top:738;width:126;height:22" coordorigin="624,738" coordsize="126,22" path="m624,760l750,738e" filled="f" strokeweight=".72pt">
                <v:path arrowok="t"/>
              </v:shape>
            </v:group>
            <v:group id="_x0000_s1285" style="position:absolute;left:54;top:726;width:3;height:12" coordorigin="54,726" coordsize="3,12">
              <v:shape id="_x0000_s1286" style="position:absolute;left:54;top:726;width:3;height:12" coordorigin="54,726" coordsize="3,12" path="m54,726r2,12e" filled="f" strokeweight=".72pt">
                <v:path arrowok="t"/>
              </v:shape>
            </v:group>
            <v:group id="_x0000_s1287" style="position:absolute;left:750;top:726;width:69;height:12" coordorigin="750,726" coordsize="69,12">
              <v:shape id="_x0000_s1288" style="position:absolute;left:750;top:726;width:69;height:12" coordorigin="750,726" coordsize="69,12" path="m750,738r68,-12e" filled="f" strokeweight=".72pt">
                <v:path arrowok="t"/>
              </v:shape>
            </v:group>
            <v:group id="_x0000_s1289" style="position:absolute;left:52;top:718;width:2;height:8" coordorigin="52,718" coordsize="2,8">
              <v:shape id="_x0000_s1290" style="position:absolute;left:52;top:718;width:2;height:8" coordorigin="52,718" coordsize="2,8" path="m52,718r2,8e" filled="f" strokeweight=".72pt">
                <v:path arrowok="t"/>
              </v:shape>
            </v:group>
            <v:group id="_x0000_s1291" style="position:absolute;left:818;top:718;width:46;height:8" coordorigin="818,718" coordsize="46,8">
              <v:shape id="_x0000_s1292" style="position:absolute;left:818;top:718;width:46;height:8" coordorigin="818,718" coordsize="46,8" path="m818,726r46,-8e" filled="f" strokeweight=".72pt">
                <v:path arrowok="t"/>
              </v:shape>
            </v:group>
            <v:group id="_x0000_s1293" style="position:absolute;left:50;top:706;width:3;height:12" coordorigin="50,706" coordsize="3,12">
              <v:shape id="_x0000_s1294" style="position:absolute;left:50;top:706;width:3;height:12" coordorigin="50,706" coordsize="3,12" path="m50,706r2,12e" filled="f" strokeweight=".72pt">
                <v:path arrowok="t"/>
              </v:shape>
            </v:group>
            <v:group id="_x0000_s1295" style="position:absolute;left:864;top:706;width:69;height:12" coordorigin="864,706" coordsize="69,12">
              <v:shape id="_x0000_s1296" style="position:absolute;left:864;top:706;width:69;height:12" coordorigin="864,706" coordsize="69,12" path="m864,718r69,-12e" filled="f" strokeweight=".72pt">
                <v:path arrowok="t"/>
              </v:shape>
            </v:group>
            <v:group id="_x0000_s1297" style="position:absolute;left:38;top:636;width:13;height:70" coordorigin="38,636" coordsize="13,70">
              <v:shape id="_x0000_s1298" style="position:absolute;left:38;top:636;width:13;height:70" coordorigin="38,636" coordsize="13,70" path="m38,636r12,70e" filled="f" strokeweight=".72pt">
                <v:path arrowok="t"/>
              </v:shape>
            </v:group>
            <v:group id="_x0000_s1299" style="position:absolute;left:933;top:636;width:401;height:70" coordorigin="933,636" coordsize="401,70">
              <v:shape id="_x0000_s1300" style="position:absolute;left:933;top:636;width:401;height:70" coordorigin="933,636" coordsize="401,70" path="m933,706r400,-70e" filled="f" strokeweight=".72pt">
                <v:path arrowok="t"/>
              </v:shape>
            </v:group>
            <v:group id="_x0000_s1301" style="position:absolute;left:7;top:456;width:48;height:180" coordorigin="7,456" coordsize="48,180">
              <v:shape id="_x0000_s1302" style="position:absolute;left:7;top:456;width:48;height:180" coordorigin="7,456" coordsize="48,180" path="m55,456l7,465,38,636e" filled="f" strokeweight=".72pt">
                <v:path arrowok="t"/>
              </v:shape>
            </v:group>
            <v:group id="_x0000_s1303" style="position:absolute;left:1333;top:603;width:193;height:34" coordorigin="1333,603" coordsize="193,34">
              <v:shape id="_x0000_s1304" style="position:absolute;left:1333;top:603;width:193;height:34" coordorigin="1333,603" coordsize="193,34" path="m1333,636r192,-33e" filled="f" strokeweight=".72pt">
                <v:path arrowok="t"/>
              </v:shape>
            </v:group>
            <v:group id="_x0000_s1305" style="position:absolute;left:55;top:448;width:46;height:8" coordorigin="55,448" coordsize="46,8">
              <v:shape id="_x0000_s1306" style="position:absolute;left:55;top:448;width:46;height:8" coordorigin="55,448" coordsize="46,8" path="m101,448r-46,8e" filled="f" strokeweight=".72pt">
                <v:path arrowok="t"/>
              </v:shape>
            </v:group>
            <v:group id="_x0000_s1307" style="position:absolute;left:101;top:436;width:69;height:12" coordorigin="101,436" coordsize="69,12">
              <v:shape id="_x0000_s1308" style="position:absolute;left:101;top:436;width:69;height:12" coordorigin="101,436" coordsize="69,12" path="m169,436r-68,12e" filled="f" strokeweight=".72pt">
                <v:path arrowok="t"/>
              </v:shape>
            </v:group>
            <v:group id="_x0000_s1309" style="position:absolute;left:169;top:366;width:399;height:70" coordorigin="169,366" coordsize="399,70">
              <v:shape id="_x0000_s1310" style="position:absolute;left:169;top:366;width:399;height:70" coordorigin="169,366" coordsize="399,70" path="m568,366l169,436e" filled="f" strokeweight=".72pt">
                <v:path arrowok="t"/>
              </v:shape>
            </v:group>
            <v:group id="_x0000_s1311" style="position:absolute;left:568;top:346;width:114;height:20" coordorigin="568,346" coordsize="114,20">
              <v:shape id="_x0000_s1312" style="position:absolute;left:568;top:346;width:114;height:20" coordorigin="568,346" coordsize="114,20" path="m681,346l568,366e" filled="f" strokeweight=".72pt">
                <v:path arrowok="t"/>
              </v:shape>
            </v:group>
            <v:group id="_x0000_s1313" style="position:absolute;left:681;top:312;width:194;height:34" coordorigin="681,312" coordsize="194,34">
              <v:shape id="_x0000_s1314" style="position:absolute;left:681;top:312;width:194;height:34" coordorigin="681,312" coordsize="194,34" path="m875,312l681,346e" filled="f" strokeweight=".72pt">
                <v:path arrowok="t"/>
              </v:shape>
            </v:group>
            <v:group id="_x0000_s1315" style="position:absolute;left:875;top:304;width:46;height:8" coordorigin="875,304" coordsize="46,8">
              <v:shape id="_x0000_s1316" style="position:absolute;left:875;top:304;width:46;height:8" coordorigin="875,304" coordsize="46,8" path="m921,304r-46,8e" filled="f" strokeweight=".72pt">
                <v:path arrowok="t"/>
              </v:shape>
            </v:group>
            <v:group id="_x0000_s1317" style="position:absolute;left:921;top:292;width:69;height:12" coordorigin="921,292" coordsize="69,12">
              <v:shape id="_x0000_s1318" style="position:absolute;left:921;top:292;width:69;height:12" coordorigin="921,292" coordsize="69,12" path="m989,292r-68,12e" filled="f" strokeweight=".72pt">
                <v:path arrowok="t"/>
              </v:shape>
            </v:group>
            <v:group id="_x0000_s1319" style="position:absolute;left:989;top:222;width:399;height:70" coordorigin="989,222" coordsize="399,70">
              <v:shape id="_x0000_s1320" style="position:absolute;left:989;top:222;width:399;height:70" coordorigin="989,222" coordsize="399,70" path="m1388,222l989,292e" filled="f" strokeweight=".72pt">
                <v:path arrowok="t"/>
              </v:shape>
            </v:group>
            <v:group id="_x0000_s1321" style="position:absolute;left:1388;top:209;width:76;height:14" coordorigin="1388,209" coordsize="76,14">
              <v:shape id="_x0000_s1322" style="position:absolute;left:1388;top:209;width:76;height:14" coordorigin="1388,209" coordsize="76,14" path="m1463,209r-75,13e" filled="f" strokeweight=".72pt">
                <v:path arrowok="t"/>
              </v:shape>
            </v:group>
            <v:group id="_x0000_s1323" style="position:absolute;left:83;top:452;width:29;height:167" coordorigin="83,452" coordsize="29,167">
              <v:shape id="_x0000_s1324" style="position:absolute;left:83;top:452;width:29;height:167" coordorigin="83,452" coordsize="29,167" path="m83,452r29,166e" filled="f" strokeweight=".48pt">
                <v:path arrowok="t"/>
              </v:shape>
            </v:group>
            <v:group id="_x0000_s1325" style="position:absolute;left:202;top:430;width:16;height:90" coordorigin="202,430" coordsize="16,90">
              <v:shape id="_x0000_s1326" style="position:absolute;left:202;top:430;width:16;height:90" coordorigin="202,430" coordsize="16,90" path="m202,430r15,90e" filled="f" strokeweight=".48pt">
                <v:path arrowok="t"/>
              </v:shape>
            </v:group>
            <v:group id="_x0000_s1327" style="position:absolute;left:502;top:378;width:16;height:89" coordorigin="502,378" coordsize="16,89">
              <v:shape id="_x0000_s1328" style="position:absolute;left:502;top:378;width:16;height:89" coordorigin="502,378" coordsize="16,89" path="m502,378r15,89e" filled="f" strokeweight=".48pt">
                <v:path arrowok="t"/>
              </v:shape>
            </v:group>
            <v:group id="_x0000_s1329" style="position:absolute;left:262;top:419;width:16;height:90" coordorigin="262,419" coordsize="16,90">
              <v:shape id="_x0000_s1330" style="position:absolute;left:262;top:419;width:16;height:90" coordorigin="262,419" coordsize="16,90" path="m262,419r15,90e" filled="f" strokeweight=".48pt">
                <v:path arrowok="t"/>
              </v:shape>
            </v:group>
            <v:group id="_x0000_s1331" style="position:absolute;left:322;top:410;width:16;height:89" coordorigin="322,410" coordsize="16,89">
              <v:shape id="_x0000_s1332" style="position:absolute;left:322;top:410;width:16;height:89" coordorigin="322,410" coordsize="16,89" path="m322,410r15,88e" filled="f" strokeweight=".48pt">
                <v:path arrowok="t"/>
              </v:shape>
            </v:group>
            <v:group id="_x0000_s1333" style="position:absolute;left:142;top:441;width:16;height:90" coordorigin="142,441" coordsize="16,90">
              <v:shape id="_x0000_s1334" style="position:absolute;left:142;top:441;width:16;height:90" coordorigin="142,441" coordsize="16,90" path="m142,441r15,90e" filled="f" strokeweight=".48pt">
                <v:path arrowok="t"/>
              </v:shape>
            </v:group>
            <v:group id="_x0000_s1335" style="position:absolute;left:382;top:399;width:23;height:128" coordorigin="382,399" coordsize="23,128">
              <v:shape id="_x0000_s1336" style="position:absolute;left:382;top:399;width:23;height:128" coordorigin="382,399" coordsize="23,128" path="m382,399r22,127e" filled="f" strokeweight=".48pt">
                <v:path arrowok="t"/>
              </v:shape>
            </v:group>
            <v:group id="_x0000_s1337" style="position:absolute;left:622;top:357;width:16;height:89" coordorigin="622,357" coordsize="16,89">
              <v:shape id="_x0000_s1338" style="position:absolute;left:622;top:357;width:16;height:89" coordorigin="622,357" coordsize="16,89" path="m622,357r15,89e" filled="f" strokeweight=".48pt">
                <v:path arrowok="t"/>
              </v:shape>
            </v:group>
            <v:group id="_x0000_s1339" style="position:absolute;left:442;top:388;width:16;height:90" coordorigin="442,388" coordsize="16,90">
              <v:shape id="_x0000_s1340" style="position:absolute;left:442;top:388;width:16;height:90" coordorigin="442,388" coordsize="16,90" path="m442,388r15,90e" filled="f" strokeweight=".48pt">
                <v:path arrowok="t"/>
              </v:shape>
            </v:group>
            <v:group id="_x0000_s1341" style="position:absolute;left:682;top:346;width:29;height:167" coordorigin="682,346" coordsize="29,167">
              <v:shape id="_x0000_s1342" style="position:absolute;left:682;top:346;width:29;height:167" coordorigin="682,346" coordsize="29,167" path="m682,346r28,167e" filled="f" strokeweight=".48pt">
                <v:path arrowok="t"/>
              </v:shape>
            </v:group>
            <v:group id="_x0000_s1343" style="position:absolute;left:562;top:368;width:16;height:89" coordorigin="562,368" coordsize="16,89">
              <v:shape id="_x0000_s1344" style="position:absolute;left:562;top:368;width:16;height:89" coordorigin="562,368" coordsize="16,89" path="m562,368r15,88e" filled="f" strokeweight=".48pt">
                <v:path arrowok="t"/>
              </v:shape>
            </v:group>
            <v:group id="_x0000_s1345" style="position:absolute;left:802;top:326;width:16;height:89" coordorigin="802,326" coordsize="16,89">
              <v:shape id="_x0000_s1346" style="position:absolute;left:802;top:326;width:16;height:89" coordorigin="802,326" coordsize="16,89" path="m802,326r15,88e" filled="f" strokeweight=".48pt">
                <v:path arrowok="t"/>
              </v:shape>
            </v:group>
            <v:group id="_x0000_s1347" style="position:absolute;left:1100;top:273;width:17;height:89" coordorigin="1100,273" coordsize="17,89">
              <v:shape id="_x0000_s1348" style="position:absolute;left:1100;top:273;width:17;height:89" coordorigin="1100,273" coordsize="17,89" path="m1100,273r17,89e" filled="f" strokeweight=".48pt">
                <v:path arrowok="t"/>
              </v:shape>
            </v:group>
            <v:group id="_x0000_s1349" style="position:absolute;left:862;top:315;width:16;height:89" coordorigin="862,315" coordsize="16,89">
              <v:shape id="_x0000_s1350" style="position:absolute;left:862;top:315;width:16;height:89" coordorigin="862,315" coordsize="16,89" path="m862,315r15,89e" filled="f" strokeweight=".48pt">
                <v:path arrowok="t"/>
              </v:shape>
            </v:group>
            <v:group id="_x0000_s1351" style="position:absolute;left:920;top:304;width:16;height:90" coordorigin="920,304" coordsize="16,90">
              <v:shape id="_x0000_s1352" style="position:absolute;left:920;top:304;width:16;height:90" coordorigin="920,304" coordsize="16,90" path="m920,304r16,90e" filled="f" strokeweight=".48pt">
                <v:path arrowok="t"/>
              </v:shape>
            </v:group>
            <v:group id="_x0000_s1353" style="position:absolute;left:742;top:335;width:16;height:90" coordorigin="742,335" coordsize="16,90">
              <v:shape id="_x0000_s1354" style="position:absolute;left:742;top:335;width:16;height:90" coordorigin="742,335" coordsize="16,90" path="m742,335r15,90e" filled="f" strokeweight=".48pt">
                <v:path arrowok="t"/>
              </v:shape>
            </v:group>
            <v:group id="_x0000_s1355" style="position:absolute;left:980;top:293;width:23;height:129" coordorigin="980,293" coordsize="23,129">
              <v:shape id="_x0000_s1356" style="position:absolute;left:980;top:293;width:23;height:129" coordorigin="980,293" coordsize="23,129" path="m980,293r23,129e" filled="f" strokeweight=".48pt">
                <v:path arrowok="t"/>
              </v:shape>
            </v:group>
            <v:group id="_x0000_s1357" style="position:absolute;left:1222;top:251;width:16;height:90" coordorigin="1222,251" coordsize="16,90">
              <v:shape id="_x0000_s1358" style="position:absolute;left:1222;top:251;width:16;height:90" coordorigin="1222,251" coordsize="16,90" path="m1222,251r15,90e" filled="f" strokeweight=".48pt">
                <v:path arrowok="t"/>
              </v:shape>
            </v:group>
            <v:group id="_x0000_s1359" style="position:absolute;left:1040;top:284;width:16;height:89" coordorigin="1040,284" coordsize="16,89">
              <v:shape id="_x0000_s1360" style="position:absolute;left:1040;top:284;width:16;height:89" coordorigin="1040,284" coordsize="16,89" path="m1040,284r16,88e" filled="f" strokeweight=".48pt">
                <v:path arrowok="t"/>
              </v:shape>
            </v:group>
            <v:group id="_x0000_s1361" style="position:absolute;left:1282;top:242;width:29;height:167" coordorigin="1282,242" coordsize="29,167">
              <v:shape id="_x0000_s1362" style="position:absolute;left:1282;top:242;width:29;height:167" coordorigin="1282,242" coordsize="29,167" path="m1282,242r28,166e" filled="f" strokeweight=".48pt">
                <v:path arrowok="t"/>
              </v:shape>
            </v:group>
            <v:group id="_x0000_s1363" style="position:absolute;left:1162;top:262;width:16;height:90" coordorigin="1162,262" coordsize="16,90">
              <v:shape id="_x0000_s1364" style="position:absolute;left:1162;top:262;width:16;height:90" coordorigin="1162,262" coordsize="16,90" path="m1162,262r15,90e" filled="f" strokeweight=".48pt">
                <v:path arrowok="t"/>
              </v:shape>
            </v:group>
            <v:group id="_x0000_s1365" style="position:absolute;left:131;top:651;width:2;height:2" coordorigin="131,651" coordsize="2,2">
              <v:shape id="_x0000_s1366" style="position:absolute;left:131;top:651;width:2;height:2" coordorigin="131,651" coordsize="2,0" path="m131,651r1,e" filled="f" strokecolor="#0b090a" strokeweight=".06pt">
                <v:path arrowok="t"/>
              </v:shape>
              <v:shape id="_x0000_s1367" type="#_x0000_t75" style="position:absolute;left:92;top:650;width:72;height:108">
                <v:imagedata r:id="rId15" o:title=""/>
              </v:shape>
            </v:group>
            <v:group id="_x0000_s1368" style="position:absolute;left:133;top:757;width:2;height:2" coordorigin="133,757" coordsize="2,2">
              <v:shape id="_x0000_s1369" style="position:absolute;left:133;top:757;width:2;height:2" coordorigin="133,757" coordsize="2,0" path="m133,757r1,e" filled="f" strokecolor="#0a0809" strokeweight=".06pt">
                <v:path arrowok="t"/>
              </v:shape>
            </v:group>
            <v:group id="_x0000_s1370" style="position:absolute;left:125;top:762;width:2;height:2" coordorigin="125,762" coordsize="2,2">
              <v:shape id="_x0000_s1371" style="position:absolute;left:125;top:762;width:2;height:2" coordorigin="125,762" coordsize="2,0" path="m125,762r1,e" filled="f" strokecolor="#0a0809" strokeweight=".06pt">
                <v:path arrowok="t"/>
              </v:shape>
              <v:shape id="_x0000_s1372" type="#_x0000_t75" style="position:absolute;left:118;top:756;width:31;height:7">
                <v:imagedata r:id="rId16" o:title=""/>
              </v:shape>
              <v:shape id="_x0000_s1373" type="#_x0000_t75" style="position:absolute;left:703;top:551;width:60;height:115">
                <v:imagedata r:id="rId17" o:title=""/>
              </v:shape>
            </v:group>
            <v:group id="_x0000_s1374" style="position:absolute;left:721;top:667;width:2;height:2" coordorigin="721,667" coordsize="2,2">
              <v:shape id="_x0000_s1375" style="position:absolute;left:721;top:667;width:2;height:2" coordorigin="721,667" coordsize="2,0" path="m721,667r1,e" filled="f" strokeweight=".06pt">
                <v:path arrowok="t"/>
              </v:shape>
            </v:group>
            <v:group id="_x0000_s1376" style="position:absolute;left:1334;top:444;width:2;height:2" coordorigin="1334,444" coordsize="2,2">
              <v:shape id="_x0000_s1377" style="position:absolute;left:1334;top:444;width:2;height:2" coordorigin="1334,444" coordsize="2,0" path="m1334,444r2,e" filled="f" strokecolor="#090708" strokeweight=".06pt">
                <v:path arrowok="t"/>
              </v:shape>
            </v:group>
            <v:group id="_x0000_s1378" style="position:absolute;left:1369;top:527;width:2;height:2" coordorigin="1369,527" coordsize="2,2">
              <v:shape id="_x0000_s1379" style="position:absolute;left:1369;top:527;width:2;height:2" coordorigin="1369,527" coordsize="2,0" path="m1369,527r1,e" filled="f" strokecolor="#080707" strokeweight=".06pt">
                <v:path arrowok="t"/>
              </v:shape>
              <v:shape id="_x0000_s1380" type="#_x0000_t75" style="position:absolute;left:1291;top:442;width:80;height:118">
                <v:imagedata r:id="rId18" o:title=""/>
              </v:shape>
            </v:group>
            <w10:anchorlock/>
          </v:group>
        </w:pict>
      </w:r>
    </w:p>
    <w:p w:rsidR="001B72D3" w:rsidRDefault="001B72D3">
      <w:pPr>
        <w:pStyle w:val="BodyText"/>
        <w:tabs>
          <w:tab w:val="left" w:pos="1820"/>
          <w:tab w:val="left" w:pos="3640"/>
          <w:tab w:val="left" w:pos="5565"/>
        </w:tabs>
        <w:spacing w:before="74"/>
        <w:ind w:left="0" w:right="894"/>
        <w:jc w:val="center"/>
        <w:rPr>
          <w:rFonts w:ascii="Times New Roman" w:hAnsi="Times New Roman"/>
          <w:lang w:eastAsia="zh-CN"/>
        </w:rPr>
      </w:pPr>
      <w:r>
        <w:rPr>
          <w:rFonts w:ascii="Times New Roman"/>
          <w:lang w:eastAsia="zh-CN"/>
        </w:rPr>
        <w:t>A</w:t>
      </w:r>
      <w:r>
        <w:rPr>
          <w:rFonts w:ascii="Times New Roman"/>
          <w:lang w:eastAsia="zh-CN"/>
        </w:rPr>
        <w:tab/>
      </w:r>
      <w:r>
        <w:rPr>
          <w:rFonts w:ascii="Times New Roman"/>
          <w:w w:val="95"/>
          <w:lang w:eastAsia="zh-CN"/>
        </w:rPr>
        <w:t>B</w:t>
      </w:r>
      <w:r>
        <w:rPr>
          <w:rFonts w:ascii="Times New Roman"/>
          <w:w w:val="95"/>
          <w:lang w:eastAsia="zh-CN"/>
        </w:rPr>
        <w:tab/>
        <w:t>C</w:t>
      </w:r>
      <w:r>
        <w:rPr>
          <w:rFonts w:ascii="Times New Roman"/>
          <w:w w:val="95"/>
          <w:lang w:eastAsia="zh-CN"/>
        </w:rPr>
        <w:tab/>
      </w:r>
      <w:r>
        <w:rPr>
          <w:rFonts w:ascii="Times New Roman"/>
          <w:lang w:eastAsia="zh-CN"/>
        </w:rPr>
        <w:t>D</w:t>
      </w:r>
    </w:p>
    <w:p w:rsidR="001B72D3" w:rsidRDefault="001B72D3">
      <w:pPr>
        <w:spacing w:before="20" w:line="220" w:lineRule="atLeast"/>
        <w:rPr>
          <w:rFonts w:ascii="Times New Roman" w:hAnsi="Times New Roman"/>
          <w:sz w:val="19"/>
          <w:szCs w:val="19"/>
          <w:lang w:eastAsia="zh-CN"/>
        </w:rPr>
      </w:pPr>
    </w:p>
    <w:p w:rsidR="001B72D3" w:rsidRDefault="001B72D3">
      <w:pPr>
        <w:pStyle w:val="BodyText"/>
        <w:spacing w:before="0"/>
        <w:ind w:left="107"/>
        <w:rPr>
          <w:lang w:eastAsia="zh-CN"/>
        </w:rPr>
      </w:pPr>
      <w:r>
        <w:rPr>
          <w:rFonts w:ascii="Times New Roman" w:hAnsi="Times New Roman"/>
          <w:spacing w:val="7"/>
          <w:lang w:eastAsia="zh-CN"/>
        </w:rPr>
        <w:t>3</w:t>
      </w:r>
      <w:r>
        <w:rPr>
          <w:rFonts w:hint="eastAsia"/>
          <w:spacing w:val="7"/>
          <w:lang w:eastAsia="zh-CN"/>
        </w:rPr>
        <w:t>．</w:t>
      </w:r>
      <w:r>
        <w:rPr>
          <w:spacing w:val="-75"/>
          <w:lang w:eastAsia="zh-CN"/>
        </w:rPr>
        <w:t xml:space="preserve"> </w:t>
      </w:r>
      <w:r>
        <w:rPr>
          <w:rFonts w:cs="宋体" w:hint="eastAsia"/>
          <w:spacing w:val="15"/>
          <w:lang w:eastAsia="zh-CN"/>
        </w:rPr>
        <w:t>以下</w:t>
      </w:r>
      <w:r>
        <w:rPr>
          <w:rFonts w:cs="宋体"/>
          <w:spacing w:val="-75"/>
          <w:lang w:eastAsia="zh-CN"/>
        </w:rPr>
        <w:t xml:space="preserve"> </w:t>
      </w:r>
      <w:r>
        <w:rPr>
          <w:rFonts w:hint="eastAsia"/>
          <w:lang w:eastAsia="zh-CN"/>
        </w:rPr>
        <w:t>是</w:t>
      </w:r>
      <w:r>
        <w:rPr>
          <w:spacing w:val="-75"/>
          <w:lang w:eastAsia="zh-CN"/>
        </w:rPr>
        <w:t xml:space="preserve"> </w:t>
      </w:r>
      <w:r>
        <w:rPr>
          <w:rFonts w:cs="宋体" w:hint="eastAsia"/>
          <w:lang w:eastAsia="zh-CN"/>
        </w:rPr>
        <w:t>同</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lang w:eastAsia="zh-CN"/>
        </w:rPr>
        <w:t>们</w:t>
      </w:r>
      <w:r>
        <w:rPr>
          <w:rFonts w:cs="宋体"/>
          <w:spacing w:val="-75"/>
          <w:lang w:eastAsia="zh-CN"/>
        </w:rPr>
        <w:t xml:space="preserve"> </w:t>
      </w:r>
      <w:r>
        <w:rPr>
          <w:rFonts w:hint="eastAsia"/>
          <w:spacing w:val="15"/>
          <w:lang w:eastAsia="zh-CN"/>
        </w:rPr>
        <w:t>的一</w:t>
      </w:r>
      <w:r>
        <w:rPr>
          <w:spacing w:val="-75"/>
          <w:lang w:eastAsia="zh-CN"/>
        </w:rPr>
        <w:t xml:space="preserve"> </w:t>
      </w:r>
      <w:r>
        <w:rPr>
          <w:rFonts w:cs="宋体" w:hint="eastAsia"/>
          <w:spacing w:val="15"/>
          <w:lang w:eastAsia="zh-CN"/>
        </w:rPr>
        <w:t>些估</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spacing w:val="15"/>
          <w:lang w:eastAsia="zh-CN"/>
        </w:rPr>
        <w:t>数据</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你认</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spacing w:val="30"/>
          <w:lang w:eastAsia="zh-CN"/>
        </w:rPr>
        <w:t>数据符合实</w:t>
      </w:r>
      <w:r>
        <w:rPr>
          <w:rFonts w:cs="宋体" w:hint="eastAsia"/>
          <w:lang w:eastAsia="zh-CN"/>
        </w:rPr>
        <w:t>际</w:t>
      </w:r>
      <w:r>
        <w:rPr>
          <w:rFonts w:cs="宋体"/>
          <w:spacing w:val="-75"/>
          <w:lang w:eastAsia="zh-CN"/>
        </w:rPr>
        <w:t xml:space="preserve"> </w:t>
      </w:r>
      <w:r>
        <w:rPr>
          <w:rFonts w:hint="eastAsia"/>
          <w:spacing w:val="15"/>
          <w:lang w:eastAsia="zh-CN"/>
        </w:rPr>
        <w:t>的是</w:t>
      </w:r>
      <w:r>
        <w:rPr>
          <w:spacing w:val="-75"/>
          <w:lang w:eastAsia="zh-CN"/>
        </w:rPr>
        <w:t xml:space="preserve"> </w:t>
      </w:r>
    </w:p>
    <w:p w:rsidR="001B72D3" w:rsidRDefault="001B72D3">
      <w:pPr>
        <w:pStyle w:val="BodyText"/>
        <w:spacing w:line="309" w:lineRule="auto"/>
        <w:ind w:right="4113"/>
        <w:rPr>
          <w:rFonts w:ascii="Times New Roman" w:hAnsi="Times New Roman"/>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spacing w:val="30"/>
          <w:lang w:eastAsia="zh-CN"/>
        </w:rPr>
        <w:t>人体感到舒</w:t>
      </w:r>
      <w:r>
        <w:rPr>
          <w:rFonts w:cs="宋体" w:hint="eastAsia"/>
          <w:lang w:eastAsia="zh-CN"/>
        </w:rPr>
        <w:t>适</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气温</w:t>
      </w:r>
      <w:r>
        <w:rPr>
          <w:rFonts w:cs="宋体"/>
          <w:spacing w:val="-75"/>
          <w:lang w:eastAsia="zh-CN"/>
        </w:rPr>
        <w:t xml:space="preserve"> </w:t>
      </w:r>
      <w:r>
        <w:rPr>
          <w:rFonts w:hint="eastAsia"/>
          <w:lang w:eastAsia="zh-CN"/>
        </w:rPr>
        <w:t>是</w:t>
      </w:r>
      <w:r>
        <w:rPr>
          <w:spacing w:val="-15"/>
          <w:lang w:eastAsia="zh-CN"/>
        </w:rPr>
        <w:t xml:space="preserve"> </w:t>
      </w:r>
      <w:r>
        <w:rPr>
          <w:rFonts w:ascii="Times New Roman" w:hAnsi="Times New Roman"/>
          <w:spacing w:val="10"/>
          <w:lang w:eastAsia="zh-CN"/>
        </w:rPr>
        <w:t>37</w:t>
      </w:r>
      <w:r>
        <w:rPr>
          <w:rFonts w:ascii="新宋体" w:eastAsia="新宋体" w:hAnsi="新宋体" w:cs="新宋体" w:hint="eastAsia"/>
          <w:spacing w:val="10"/>
          <w:lang w:eastAsia="zh-CN"/>
        </w:rPr>
        <w:t>℃</w:t>
      </w:r>
      <w:r>
        <w:rPr>
          <w:rFonts w:ascii="新宋体" w:eastAsia="新宋体" w:hAnsi="新宋体" w:cs="新宋体"/>
          <w:spacing w:val="302"/>
          <w:lang w:eastAsia="zh-CN"/>
        </w:rPr>
        <w:t xml:space="preserve"> </w:t>
      </w:r>
      <w:r>
        <w:rPr>
          <w:rFonts w:ascii="Times New Roman" w:hAnsi="Times New Roman"/>
          <w:spacing w:val="18"/>
          <w:lang w:eastAsia="zh-CN"/>
        </w:rPr>
        <w:t>B</w:t>
      </w:r>
      <w:r>
        <w:rPr>
          <w:rFonts w:hint="eastAsia"/>
          <w:spacing w:val="18"/>
          <w:lang w:eastAsia="zh-CN"/>
        </w:rPr>
        <w:t>．一节</w:t>
      </w:r>
      <w:r>
        <w:rPr>
          <w:spacing w:val="-76"/>
          <w:lang w:eastAsia="zh-CN"/>
        </w:rPr>
        <w:t xml:space="preserve"> </w:t>
      </w:r>
      <w:r>
        <w:rPr>
          <w:rFonts w:cs="宋体" w:hint="eastAsia"/>
          <w:lang w:eastAsia="zh-CN"/>
        </w:rPr>
        <w:t>课</w:t>
      </w:r>
      <w:r>
        <w:rPr>
          <w:rFonts w:cs="宋体"/>
          <w:spacing w:val="-75"/>
          <w:lang w:eastAsia="zh-CN"/>
        </w:rPr>
        <w:t xml:space="preserve"> </w:t>
      </w:r>
      <w:r>
        <w:rPr>
          <w:rFonts w:hint="eastAsia"/>
          <w:spacing w:val="15"/>
          <w:lang w:eastAsia="zh-CN"/>
        </w:rPr>
        <w:t>的时</w:t>
      </w:r>
      <w:r>
        <w:rPr>
          <w:spacing w:val="-75"/>
          <w:lang w:eastAsia="zh-CN"/>
        </w:rPr>
        <w:t xml:space="preserve"> </w:t>
      </w:r>
      <w:r>
        <w:rPr>
          <w:rFonts w:cs="宋体" w:hint="eastAsia"/>
          <w:lang w:eastAsia="zh-CN"/>
        </w:rPr>
        <w:t>间</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约</w:t>
      </w:r>
      <w:r>
        <w:rPr>
          <w:rFonts w:cs="宋体"/>
          <w:spacing w:val="-16"/>
          <w:lang w:eastAsia="zh-CN"/>
        </w:rPr>
        <w:t xml:space="preserve"> </w:t>
      </w:r>
      <w:r>
        <w:rPr>
          <w:rFonts w:ascii="Times New Roman" w:hAnsi="Times New Roman"/>
          <w:spacing w:val="10"/>
          <w:lang w:eastAsia="zh-CN"/>
        </w:rPr>
        <w:t>40h</w:t>
      </w:r>
    </w:p>
    <w:p w:rsidR="001B72D3" w:rsidRDefault="001B72D3">
      <w:pPr>
        <w:pStyle w:val="BodyText"/>
        <w:spacing w:before="16" w:line="309" w:lineRule="auto"/>
        <w:ind w:right="3386"/>
        <w:rPr>
          <w:rFonts w:ascii="Times New Roman" w:hAnsi="Times New Roman"/>
        </w:rPr>
      </w:pPr>
      <w:r>
        <w:rPr>
          <w:rFonts w:ascii="Times New Roman" w:hAnsi="Times New Roman"/>
          <w:spacing w:val="14"/>
        </w:rPr>
        <w:t>C</w:t>
      </w:r>
      <w:r>
        <w:rPr>
          <w:rFonts w:hint="eastAsia"/>
          <w:spacing w:val="14"/>
        </w:rPr>
        <w:t>．教</w:t>
      </w:r>
      <w:r>
        <w:rPr>
          <w:spacing w:val="-76"/>
        </w:rPr>
        <w:t xml:space="preserve"> </w:t>
      </w:r>
      <w:r>
        <w:rPr>
          <w:rFonts w:cs="宋体" w:hint="eastAsia"/>
          <w:spacing w:val="15"/>
        </w:rPr>
        <w:t>室地</w:t>
      </w:r>
      <w:r>
        <w:rPr>
          <w:rFonts w:cs="宋体"/>
          <w:spacing w:val="-75"/>
        </w:rPr>
        <w:t xml:space="preserve"> </w:t>
      </w:r>
      <w:r>
        <w:rPr>
          <w:rFonts w:hint="eastAsia"/>
        </w:rPr>
        <w:t>面</w:t>
      </w:r>
      <w:r>
        <w:rPr>
          <w:spacing w:val="-76"/>
        </w:rPr>
        <w:t xml:space="preserve"> </w:t>
      </w:r>
      <w:r>
        <w:rPr>
          <w:rFonts w:cs="宋体" w:hint="eastAsia"/>
          <w:spacing w:val="30"/>
        </w:rPr>
        <w:t>到天花</w:t>
      </w:r>
      <w:r>
        <w:rPr>
          <w:rFonts w:cs="宋体" w:hint="eastAsia"/>
        </w:rPr>
        <w:t>板</w:t>
      </w:r>
      <w:r>
        <w:rPr>
          <w:rFonts w:cs="宋体"/>
          <w:spacing w:val="-75"/>
        </w:rPr>
        <w:t xml:space="preserve"> </w:t>
      </w:r>
      <w:r>
        <w:rPr>
          <w:rFonts w:hint="eastAsia"/>
        </w:rPr>
        <w:t>的</w:t>
      </w:r>
      <w:r>
        <w:rPr>
          <w:spacing w:val="-76"/>
        </w:rPr>
        <w:t xml:space="preserve"> </w:t>
      </w:r>
      <w:r>
        <w:rPr>
          <w:rFonts w:cs="宋体" w:hint="eastAsia"/>
        </w:rPr>
        <w:t>高</w:t>
      </w:r>
      <w:r>
        <w:rPr>
          <w:rFonts w:cs="宋体"/>
          <w:spacing w:val="-75"/>
        </w:rPr>
        <w:t xml:space="preserve"> </w:t>
      </w:r>
      <w:r>
        <w:rPr>
          <w:rFonts w:hint="eastAsia"/>
          <w:spacing w:val="15"/>
        </w:rPr>
        <w:t>度大</w:t>
      </w:r>
      <w:r>
        <w:rPr>
          <w:spacing w:val="-75"/>
        </w:rPr>
        <w:t xml:space="preserve"> </w:t>
      </w:r>
      <w:r>
        <w:rPr>
          <w:rFonts w:cs="宋体" w:hint="eastAsia"/>
        </w:rPr>
        <w:t>约</w:t>
      </w:r>
      <w:r>
        <w:rPr>
          <w:rFonts w:cs="宋体"/>
          <w:spacing w:val="-76"/>
        </w:rPr>
        <w:t xml:space="preserve"> </w:t>
      </w:r>
      <w:r>
        <w:rPr>
          <w:rFonts w:hint="eastAsia"/>
        </w:rPr>
        <w:t>为</w:t>
      </w:r>
      <w:r>
        <w:rPr>
          <w:spacing w:val="-16"/>
        </w:rPr>
        <w:t xml:space="preserve"> </w:t>
      </w:r>
      <w:r>
        <w:rPr>
          <w:rFonts w:ascii="Times New Roman" w:hAnsi="Times New Roman"/>
          <w:spacing w:val="12"/>
        </w:rPr>
        <w:t>300mm</w:t>
      </w:r>
      <w:r>
        <w:rPr>
          <w:rFonts w:ascii="Times New Roman" w:hAnsi="Times New Roman"/>
          <w:spacing w:val="184"/>
          <w:w w:val="99"/>
        </w:rPr>
        <w:t xml:space="preserve"> </w:t>
      </w:r>
      <w:r>
        <w:rPr>
          <w:rFonts w:ascii="Times New Roman" w:hAnsi="Times New Roman"/>
          <w:spacing w:val="7"/>
        </w:rPr>
        <w:t>D</w:t>
      </w:r>
      <w:r>
        <w:rPr>
          <w:rFonts w:hint="eastAsia"/>
          <w:spacing w:val="7"/>
        </w:rPr>
        <w:t>．</w:t>
      </w:r>
      <w:r>
        <w:rPr>
          <w:spacing w:val="-76"/>
        </w:rPr>
        <w:t xml:space="preserve"> </w:t>
      </w:r>
      <w:r>
        <w:rPr>
          <w:rFonts w:cs="宋体" w:hint="eastAsia"/>
          <w:spacing w:val="15"/>
        </w:rPr>
        <w:t>人步</w:t>
      </w:r>
      <w:r>
        <w:rPr>
          <w:rFonts w:cs="宋体"/>
          <w:spacing w:val="-75"/>
        </w:rPr>
        <w:t xml:space="preserve"> </w:t>
      </w:r>
      <w:r>
        <w:rPr>
          <w:rFonts w:hint="eastAsia"/>
          <w:spacing w:val="15"/>
        </w:rPr>
        <w:t>行的</w:t>
      </w:r>
      <w:r>
        <w:rPr>
          <w:spacing w:val="-75"/>
        </w:rPr>
        <w:t xml:space="preserve"> </w:t>
      </w:r>
      <w:r>
        <w:rPr>
          <w:rFonts w:cs="宋体" w:hint="eastAsia"/>
        </w:rPr>
        <w:t>速</w:t>
      </w:r>
      <w:r>
        <w:rPr>
          <w:rFonts w:cs="宋体"/>
          <w:spacing w:val="-75"/>
        </w:rPr>
        <w:t xml:space="preserve"> </w:t>
      </w:r>
      <w:r>
        <w:rPr>
          <w:rFonts w:hint="eastAsia"/>
        </w:rPr>
        <w:t>度</w:t>
      </w:r>
      <w:r>
        <w:rPr>
          <w:spacing w:val="-76"/>
        </w:rPr>
        <w:t xml:space="preserve"> </w:t>
      </w:r>
      <w:r>
        <w:rPr>
          <w:rFonts w:cs="宋体" w:hint="eastAsia"/>
        </w:rPr>
        <w:t>约</w:t>
      </w:r>
      <w:r>
        <w:rPr>
          <w:rFonts w:cs="宋体"/>
          <w:spacing w:val="-75"/>
        </w:rPr>
        <w:t xml:space="preserve"> </w:t>
      </w:r>
      <w:r>
        <w:rPr>
          <w:rFonts w:hint="eastAsia"/>
        </w:rPr>
        <w:t>是</w:t>
      </w:r>
      <w:r>
        <w:rPr>
          <w:spacing w:val="-16"/>
        </w:rPr>
        <w:t xml:space="preserve"> </w:t>
      </w:r>
      <w:r>
        <w:rPr>
          <w:rFonts w:ascii="Times New Roman" w:hAnsi="Times New Roman"/>
          <w:spacing w:val="12"/>
        </w:rPr>
        <w:t>1.1m/s</w:t>
      </w:r>
    </w:p>
    <w:p w:rsidR="001B72D3" w:rsidRDefault="001B72D3">
      <w:pPr>
        <w:spacing w:line="309" w:lineRule="auto"/>
        <w:rPr>
          <w:rFonts w:ascii="Times New Roman" w:hAnsi="Times New Roman"/>
        </w:rPr>
        <w:sectPr w:rsidR="001B72D3">
          <w:footerReference w:type="default" r:id="rId19"/>
          <w:type w:val="continuous"/>
          <w:pgSz w:w="9520" w:h="13840"/>
          <w:pgMar w:top="660" w:right="340" w:bottom="520" w:left="460" w:header="720" w:footer="340" w:gutter="0"/>
          <w:pgNumType w:start="1"/>
          <w:cols w:space="720"/>
        </w:sectPr>
      </w:pPr>
    </w:p>
    <w:p w:rsidR="001B72D3" w:rsidRDefault="001B72D3">
      <w:pPr>
        <w:pStyle w:val="BodyText"/>
        <w:spacing w:before="7"/>
        <w:ind w:left="107"/>
        <w:rPr>
          <w:lang w:eastAsia="zh-CN"/>
        </w:rPr>
      </w:pPr>
      <w:r>
        <w:rPr>
          <w:rFonts w:ascii="Times New Roman" w:hAnsi="Times New Roman"/>
          <w:spacing w:val="7"/>
          <w:lang w:eastAsia="zh-CN"/>
        </w:rPr>
        <w:t>4</w:t>
      </w:r>
      <w:r>
        <w:rPr>
          <w:rFonts w:hint="eastAsia"/>
          <w:spacing w:val="7"/>
          <w:lang w:eastAsia="zh-CN"/>
        </w:rPr>
        <w:t>．</w:t>
      </w:r>
      <w:r>
        <w:rPr>
          <w:spacing w:val="-75"/>
          <w:lang w:eastAsia="zh-CN"/>
        </w:rPr>
        <w:t xml:space="preserve"> </w:t>
      </w:r>
      <w:r>
        <w:rPr>
          <w:rFonts w:cs="宋体" w:hint="eastAsia"/>
          <w:spacing w:val="30"/>
          <w:lang w:eastAsia="zh-CN"/>
        </w:rPr>
        <w:t>下列</w:t>
      </w:r>
      <w:r>
        <w:rPr>
          <w:rFonts w:cs="宋体" w:hint="eastAsia"/>
          <w:lang w:eastAsia="zh-CN"/>
        </w:rPr>
        <w:t>四</w:t>
      </w:r>
      <w:r>
        <w:rPr>
          <w:rFonts w:cs="宋体"/>
          <w:spacing w:val="-75"/>
          <w:lang w:eastAsia="zh-CN"/>
        </w:rPr>
        <w:t xml:space="preserve"> </w:t>
      </w:r>
      <w:r>
        <w:rPr>
          <w:rFonts w:hint="eastAsia"/>
          <w:lang w:eastAsia="zh-CN"/>
        </w:rPr>
        <w:t>种</w:t>
      </w:r>
      <w:r>
        <w:rPr>
          <w:spacing w:val="-75"/>
          <w:lang w:eastAsia="zh-CN"/>
        </w:rPr>
        <w:t xml:space="preserve"> </w:t>
      </w:r>
      <w:r>
        <w:rPr>
          <w:rFonts w:cs="宋体" w:hint="eastAsia"/>
          <w:spacing w:val="30"/>
          <w:lang w:eastAsia="zh-CN"/>
        </w:rPr>
        <w:t>光现</w:t>
      </w:r>
      <w:r>
        <w:rPr>
          <w:rFonts w:cs="宋体" w:hint="eastAsia"/>
          <w:lang w:eastAsia="zh-CN"/>
        </w:rPr>
        <w:t>象</w:t>
      </w:r>
      <w:r>
        <w:rPr>
          <w:rFonts w:cs="宋体"/>
          <w:spacing w:val="-75"/>
          <w:lang w:eastAsia="zh-CN"/>
        </w:rPr>
        <w:t xml:space="preserve"> </w:t>
      </w:r>
      <w:r>
        <w:rPr>
          <w:rFonts w:hint="eastAsia"/>
          <w:spacing w:val="15"/>
          <w:lang w:eastAsia="zh-CN"/>
        </w:rPr>
        <w:t>中，</w:t>
      </w:r>
      <w:r>
        <w:rPr>
          <w:spacing w:val="-75"/>
          <w:lang w:eastAsia="zh-CN"/>
        </w:rPr>
        <w:t xml:space="preserve"> </w:t>
      </w:r>
      <w:r>
        <w:rPr>
          <w:rFonts w:cs="宋体" w:hint="eastAsia"/>
          <w:spacing w:val="30"/>
          <w:lang w:eastAsia="zh-CN"/>
        </w:rPr>
        <w:t>形成</w:t>
      </w:r>
      <w:r>
        <w:rPr>
          <w:rFonts w:cs="宋体" w:hint="eastAsia"/>
          <w:lang w:eastAsia="zh-CN"/>
        </w:rPr>
        <w:t>原</w:t>
      </w:r>
      <w:r>
        <w:rPr>
          <w:rFonts w:cs="宋体"/>
          <w:spacing w:val="-75"/>
          <w:lang w:eastAsia="zh-CN"/>
        </w:rPr>
        <w:t xml:space="preserve"> </w:t>
      </w:r>
      <w:r>
        <w:rPr>
          <w:rFonts w:hint="eastAsia"/>
          <w:lang w:eastAsia="zh-CN"/>
        </w:rPr>
        <w:t>因</w:t>
      </w:r>
      <w:r>
        <w:rPr>
          <w:spacing w:val="-75"/>
          <w:lang w:eastAsia="zh-CN"/>
        </w:rPr>
        <w:t xml:space="preserve"> </w:t>
      </w:r>
      <w:r>
        <w:rPr>
          <w:rFonts w:cs="宋体" w:hint="eastAsia"/>
          <w:lang w:eastAsia="zh-CN"/>
        </w:rPr>
        <w:t>其</w:t>
      </w:r>
      <w:r>
        <w:rPr>
          <w:rFonts w:cs="宋体"/>
          <w:spacing w:val="-75"/>
          <w:lang w:eastAsia="zh-CN"/>
        </w:rPr>
        <w:t xml:space="preserve"> </w:t>
      </w:r>
      <w:r>
        <w:rPr>
          <w:rFonts w:hint="eastAsia"/>
          <w:spacing w:val="30"/>
          <w:lang w:eastAsia="zh-CN"/>
        </w:rPr>
        <w:t>中一</w:t>
      </w:r>
      <w:r>
        <w:rPr>
          <w:rFonts w:hint="eastAsia"/>
          <w:lang w:eastAsia="zh-CN"/>
        </w:rPr>
        <w:t>种</w:t>
      </w:r>
      <w:r>
        <w:rPr>
          <w:spacing w:val="-75"/>
          <w:lang w:eastAsia="zh-CN"/>
        </w:rPr>
        <w:t xml:space="preserve"> </w:t>
      </w:r>
      <w:r>
        <w:rPr>
          <w:rFonts w:cs="宋体" w:hint="eastAsia"/>
          <w:spacing w:val="30"/>
          <w:lang w:eastAsia="zh-CN"/>
        </w:rPr>
        <w:t>与其他</w:t>
      </w:r>
      <w:r>
        <w:rPr>
          <w:rFonts w:cs="宋体" w:hint="eastAsia"/>
          <w:lang w:eastAsia="zh-CN"/>
        </w:rPr>
        <w:t>三</w:t>
      </w:r>
      <w:r>
        <w:rPr>
          <w:rFonts w:cs="宋体"/>
          <w:spacing w:val="-75"/>
          <w:lang w:eastAsia="zh-CN"/>
        </w:rPr>
        <w:t xml:space="preserve"> </w:t>
      </w:r>
      <w:r>
        <w:rPr>
          <w:rFonts w:hint="eastAsia"/>
          <w:lang w:eastAsia="zh-CN"/>
        </w:rPr>
        <w:t>种</w:t>
      </w:r>
      <w:r>
        <w:rPr>
          <w:spacing w:val="-75"/>
          <w:lang w:eastAsia="zh-CN"/>
        </w:rPr>
        <w:t xml:space="preserve"> </w:t>
      </w:r>
      <w:r>
        <w:rPr>
          <w:rFonts w:cs="宋体" w:hint="eastAsia"/>
          <w:spacing w:val="15"/>
          <w:lang w:eastAsia="zh-CN"/>
        </w:rPr>
        <w:t>不同</w:t>
      </w:r>
      <w:r>
        <w:rPr>
          <w:rFonts w:cs="宋体"/>
          <w:spacing w:val="-75"/>
          <w:lang w:eastAsia="zh-CN"/>
        </w:rPr>
        <w:t xml:space="preserve"> </w:t>
      </w:r>
      <w:r>
        <w:rPr>
          <w:rFonts w:hint="eastAsia"/>
          <w:spacing w:val="15"/>
          <w:lang w:eastAsia="zh-CN"/>
        </w:rPr>
        <w:t>的是</w:t>
      </w:r>
      <w:r>
        <w:rPr>
          <w:spacing w:val="-75"/>
          <w:lang w:eastAsia="zh-CN"/>
        </w:rPr>
        <w:t xml:space="preserve"> </w:t>
      </w:r>
    </w:p>
    <w:p w:rsidR="001B72D3" w:rsidRDefault="001B72D3">
      <w:pPr>
        <w:spacing w:before="7" w:line="100" w:lineRule="atLeast"/>
        <w:rPr>
          <w:rFonts w:ascii="宋体" w:cs="宋体"/>
          <w:sz w:val="7"/>
          <w:szCs w:val="7"/>
          <w:lang w:eastAsia="zh-CN"/>
        </w:rPr>
      </w:pPr>
    </w:p>
    <w:p w:rsidR="001B72D3" w:rsidRDefault="001B72D3">
      <w:pPr>
        <w:tabs>
          <w:tab w:val="left" w:pos="2904"/>
          <w:tab w:val="left" w:pos="4434"/>
          <w:tab w:val="left" w:pos="6351"/>
        </w:tabs>
        <w:spacing w:line="200" w:lineRule="atLeast"/>
        <w:ind w:left="423"/>
        <w:rPr>
          <w:rFonts w:ascii="宋体" w:cs="宋体"/>
          <w:sz w:val="20"/>
          <w:szCs w:val="20"/>
        </w:rPr>
      </w:pPr>
      <w:r w:rsidRPr="00F84C4B">
        <w:rPr>
          <w:rFonts w:ascii="宋体"/>
          <w:sz w:val="20"/>
        </w:rPr>
        <w:pict>
          <v:shape id="_x0000_i1029" type="#_x0000_t75" style="width:117pt;height:57pt;mso-position-horizontal-relative:char;mso-position-vertical-relative:line">
            <v:imagedata r:id="rId20" o:title=""/>
          </v:shape>
        </w:pict>
      </w:r>
      <w:r>
        <w:rPr>
          <w:rFonts w:ascii="宋体"/>
          <w:sz w:val="20"/>
        </w:rPr>
        <w:tab/>
      </w:r>
      <w:r w:rsidRPr="00F84C4B">
        <w:rPr>
          <w:rFonts w:ascii="宋体"/>
          <w:sz w:val="20"/>
        </w:rPr>
        <w:pict>
          <v:shape id="_x0000_i1030" type="#_x0000_t75" style="width:69pt;height:71.25pt;mso-position-horizontal-relative:char;mso-position-vertical-relative:line">
            <v:imagedata r:id="rId21" o:title=""/>
          </v:shape>
        </w:pict>
      </w:r>
      <w:r>
        <w:rPr>
          <w:rFonts w:ascii="宋体"/>
          <w:sz w:val="20"/>
        </w:rPr>
        <w:tab/>
      </w:r>
      <w:r w:rsidRPr="00F84C4B">
        <w:rPr>
          <w:rFonts w:ascii="宋体"/>
          <w:sz w:val="20"/>
        </w:rPr>
        <w:pict>
          <v:shape id="_x0000_i1031" type="#_x0000_t75" style="width:88.5pt;height:71.25pt;mso-position-horizontal-relative:char;mso-position-vertical-relative:line">
            <v:imagedata r:id="rId22" o:title=""/>
          </v:shape>
        </w:pict>
      </w:r>
      <w:r>
        <w:rPr>
          <w:rFonts w:ascii="宋体"/>
          <w:sz w:val="20"/>
        </w:rPr>
        <w:tab/>
      </w:r>
      <w:r w:rsidRPr="00F84C4B">
        <w:rPr>
          <w:rFonts w:ascii="宋体"/>
          <w:sz w:val="20"/>
        </w:rPr>
        <w:pict>
          <v:shape id="_x0000_i1032" type="#_x0000_t75" style="width:90.75pt;height:71.25pt;mso-position-horizontal-relative:char;mso-position-vertical-relative:line">
            <v:imagedata r:id="rId23" o:title=""/>
          </v:shape>
        </w:pict>
      </w:r>
    </w:p>
    <w:p w:rsidR="001B72D3" w:rsidRDefault="001B72D3">
      <w:pPr>
        <w:pStyle w:val="BodyText"/>
        <w:tabs>
          <w:tab w:val="left" w:pos="2132"/>
          <w:tab w:val="left" w:pos="3847"/>
          <w:tab w:val="left" w:pos="5696"/>
        </w:tabs>
        <w:spacing w:before="59"/>
        <w:ind w:left="0" w:right="159"/>
        <w:jc w:val="center"/>
        <w:rPr>
          <w:rFonts w:cs="宋体"/>
          <w:lang w:eastAsia="zh-CN"/>
        </w:rPr>
      </w:pPr>
      <w:r>
        <w:rPr>
          <w:rFonts w:ascii="Times New Roman" w:hAnsi="Times New Roman"/>
          <w:lang w:eastAsia="zh-CN"/>
        </w:rPr>
        <w:t>A</w:t>
      </w:r>
      <w:r>
        <w:rPr>
          <w:rFonts w:ascii="Times New Roman" w:hAnsi="Times New Roman"/>
          <w:spacing w:val="22"/>
          <w:lang w:eastAsia="zh-CN"/>
        </w:rPr>
        <w:t xml:space="preserve"> </w:t>
      </w:r>
      <w:r>
        <w:rPr>
          <w:rFonts w:cs="宋体" w:hint="eastAsia"/>
          <w:spacing w:val="30"/>
          <w:lang w:eastAsia="zh-CN"/>
        </w:rPr>
        <w:t>小孔成</w:t>
      </w:r>
      <w:r>
        <w:rPr>
          <w:rFonts w:cs="宋体" w:hint="eastAsia"/>
          <w:lang w:eastAsia="zh-CN"/>
        </w:rPr>
        <w:t>像</w:t>
      </w:r>
      <w:r>
        <w:rPr>
          <w:rFonts w:cs="宋体"/>
          <w:lang w:eastAsia="zh-CN"/>
        </w:rPr>
        <w:tab/>
      </w:r>
      <w:r>
        <w:rPr>
          <w:rFonts w:ascii="Times New Roman" w:hAnsi="Times New Roman"/>
          <w:lang w:eastAsia="zh-CN"/>
        </w:rPr>
        <w:t>B</w:t>
      </w:r>
      <w:r>
        <w:rPr>
          <w:rFonts w:ascii="Times New Roman" w:hAnsi="Times New Roman"/>
          <w:spacing w:val="21"/>
          <w:lang w:eastAsia="zh-CN"/>
        </w:rPr>
        <w:t xml:space="preserve"> </w:t>
      </w:r>
      <w:r>
        <w:rPr>
          <w:rFonts w:hint="eastAsia"/>
          <w:lang w:eastAsia="zh-CN"/>
        </w:rPr>
        <w:t>手</w:t>
      </w:r>
      <w:r>
        <w:rPr>
          <w:spacing w:val="-76"/>
          <w:lang w:eastAsia="zh-CN"/>
        </w:rPr>
        <w:t xml:space="preserve"> </w:t>
      </w:r>
      <w:r>
        <w:rPr>
          <w:rFonts w:cs="宋体" w:hint="eastAsia"/>
          <w:spacing w:val="30"/>
          <w:lang w:eastAsia="zh-CN"/>
        </w:rPr>
        <w:t>影游</w:t>
      </w:r>
      <w:r>
        <w:rPr>
          <w:rFonts w:cs="宋体" w:hint="eastAsia"/>
          <w:lang w:eastAsia="zh-CN"/>
        </w:rPr>
        <w:t>戏</w:t>
      </w:r>
      <w:r>
        <w:rPr>
          <w:rFonts w:cs="宋体"/>
          <w:lang w:eastAsia="zh-CN"/>
        </w:rPr>
        <w:tab/>
      </w:r>
      <w:r>
        <w:rPr>
          <w:rFonts w:ascii="Times New Roman" w:hAnsi="Times New Roman"/>
          <w:lang w:eastAsia="zh-CN"/>
        </w:rPr>
        <w:t>C</w:t>
      </w:r>
      <w:r>
        <w:rPr>
          <w:rFonts w:ascii="Times New Roman" w:hAnsi="Times New Roman"/>
          <w:spacing w:val="21"/>
          <w:lang w:eastAsia="zh-CN"/>
        </w:rPr>
        <w:t xml:space="preserve"> </w:t>
      </w:r>
      <w:r>
        <w:rPr>
          <w:rFonts w:cs="宋体" w:hint="eastAsia"/>
          <w:lang w:eastAsia="zh-CN"/>
        </w:rPr>
        <w:t>水</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倒影</w:t>
      </w:r>
      <w:r>
        <w:rPr>
          <w:rFonts w:cs="宋体"/>
          <w:spacing w:val="15"/>
          <w:lang w:eastAsia="zh-CN"/>
        </w:rPr>
        <w:tab/>
      </w:r>
      <w:r>
        <w:rPr>
          <w:rFonts w:ascii="Times New Roman" w:hAnsi="Times New Roman"/>
          <w:lang w:eastAsia="zh-CN"/>
        </w:rPr>
        <w:t>D</w:t>
      </w:r>
      <w:r>
        <w:rPr>
          <w:rFonts w:ascii="Times New Roman" w:hAnsi="Times New Roman"/>
          <w:spacing w:val="22"/>
          <w:lang w:eastAsia="zh-CN"/>
        </w:rPr>
        <w:t xml:space="preserve"> </w:t>
      </w:r>
      <w:r>
        <w:rPr>
          <w:rFonts w:cs="宋体" w:hint="eastAsia"/>
          <w:spacing w:val="30"/>
          <w:lang w:eastAsia="zh-CN"/>
        </w:rPr>
        <w:t>树下阴</w:t>
      </w:r>
      <w:r>
        <w:rPr>
          <w:rFonts w:cs="宋体" w:hint="eastAsia"/>
          <w:lang w:eastAsia="zh-CN"/>
        </w:rPr>
        <w:t>影</w:t>
      </w:r>
      <w:r>
        <w:rPr>
          <w:rFonts w:cs="宋体"/>
          <w:spacing w:val="-75"/>
          <w:lang w:eastAsia="zh-CN"/>
        </w:rPr>
        <w:t xml:space="preserve"> </w:t>
      </w:r>
    </w:p>
    <w:p w:rsidR="001B72D3" w:rsidRDefault="001B72D3">
      <w:pPr>
        <w:pStyle w:val="BodyText"/>
        <w:spacing w:before="193" w:line="278" w:lineRule="auto"/>
        <w:ind w:right="195" w:hanging="360"/>
        <w:jc w:val="both"/>
        <w:rPr>
          <w:lang w:eastAsia="zh-CN"/>
        </w:rPr>
      </w:pPr>
      <w:r>
        <w:rPr>
          <w:rFonts w:ascii="Times New Roman" w:hAnsi="Times New Roman"/>
          <w:lang w:eastAsia="zh-CN"/>
        </w:rPr>
        <w:t>5</w:t>
      </w:r>
      <w:r>
        <w:rPr>
          <w:rFonts w:ascii="Times New Roman" w:hAnsi="Times New Roman"/>
          <w:spacing w:val="-34"/>
          <w:lang w:eastAsia="zh-CN"/>
        </w:rPr>
        <w:t xml:space="preserve"> </w:t>
      </w:r>
      <w:r>
        <w:rPr>
          <w:rFonts w:hint="eastAsia"/>
          <w:lang w:eastAsia="zh-CN"/>
        </w:rPr>
        <w:t>．</w:t>
      </w:r>
      <w:r>
        <w:rPr>
          <w:spacing w:val="-72"/>
          <w:lang w:eastAsia="zh-CN"/>
        </w:rPr>
        <w:t xml:space="preserve"> </w:t>
      </w:r>
      <w:r>
        <w:rPr>
          <w:rFonts w:cs="宋体" w:hint="eastAsia"/>
          <w:spacing w:val="33"/>
          <w:lang w:eastAsia="zh-CN"/>
        </w:rPr>
        <w:t>暖水</w:t>
      </w:r>
      <w:r>
        <w:rPr>
          <w:rFonts w:cs="宋体" w:hint="eastAsia"/>
          <w:lang w:eastAsia="zh-CN"/>
        </w:rPr>
        <w:t>瓶</w:t>
      </w:r>
      <w:r>
        <w:rPr>
          <w:rFonts w:cs="宋体"/>
          <w:spacing w:val="-73"/>
          <w:lang w:eastAsia="zh-CN"/>
        </w:rPr>
        <w:t xml:space="preserve"> </w:t>
      </w:r>
      <w:r>
        <w:rPr>
          <w:rFonts w:hint="eastAsia"/>
          <w:lang w:eastAsia="zh-CN"/>
        </w:rPr>
        <w:t>的</w:t>
      </w:r>
      <w:r>
        <w:rPr>
          <w:spacing w:val="-72"/>
          <w:lang w:eastAsia="zh-CN"/>
        </w:rPr>
        <w:t xml:space="preserve"> </w:t>
      </w:r>
      <w:r>
        <w:rPr>
          <w:rFonts w:cs="宋体" w:hint="eastAsia"/>
          <w:spacing w:val="33"/>
          <w:lang w:eastAsia="zh-CN"/>
        </w:rPr>
        <w:t>瓶胆夹</w:t>
      </w:r>
      <w:r>
        <w:rPr>
          <w:rFonts w:cs="宋体" w:hint="eastAsia"/>
          <w:lang w:eastAsia="zh-CN"/>
        </w:rPr>
        <w:t>壁</w:t>
      </w:r>
      <w:r>
        <w:rPr>
          <w:rFonts w:cs="宋体"/>
          <w:spacing w:val="-73"/>
          <w:lang w:eastAsia="zh-CN"/>
        </w:rPr>
        <w:t xml:space="preserve"> </w:t>
      </w:r>
      <w:r>
        <w:rPr>
          <w:rFonts w:hint="eastAsia"/>
          <w:lang w:eastAsia="zh-CN"/>
        </w:rPr>
        <w:t>是</w:t>
      </w:r>
      <w:r>
        <w:rPr>
          <w:spacing w:val="-72"/>
          <w:lang w:eastAsia="zh-CN"/>
        </w:rPr>
        <w:t xml:space="preserve"> </w:t>
      </w:r>
      <w:r>
        <w:rPr>
          <w:rFonts w:cs="宋体" w:hint="eastAsia"/>
          <w:spacing w:val="16"/>
          <w:lang w:eastAsia="zh-CN"/>
        </w:rPr>
        <w:t>真空</w:t>
      </w:r>
      <w:r>
        <w:rPr>
          <w:rFonts w:cs="宋体"/>
          <w:spacing w:val="-72"/>
          <w:lang w:eastAsia="zh-CN"/>
        </w:rPr>
        <w:t xml:space="preserve"> </w:t>
      </w:r>
      <w:r>
        <w:rPr>
          <w:rFonts w:hint="eastAsia"/>
          <w:lang w:eastAsia="zh-CN"/>
        </w:rPr>
        <w:t>，</w:t>
      </w:r>
      <w:r>
        <w:rPr>
          <w:spacing w:val="-72"/>
          <w:lang w:eastAsia="zh-CN"/>
        </w:rPr>
        <w:t xml:space="preserve"> </w:t>
      </w:r>
      <w:r>
        <w:rPr>
          <w:rFonts w:cs="宋体" w:hint="eastAsia"/>
          <w:lang w:eastAsia="zh-CN"/>
        </w:rPr>
        <w:t>小</w:t>
      </w:r>
      <w:r>
        <w:rPr>
          <w:rFonts w:cs="宋体"/>
          <w:spacing w:val="-73"/>
          <w:lang w:eastAsia="zh-CN"/>
        </w:rPr>
        <w:t xml:space="preserve"> </w:t>
      </w:r>
      <w:r>
        <w:rPr>
          <w:rFonts w:cs="宋体" w:hint="eastAsia"/>
          <w:spacing w:val="33"/>
          <w:lang w:eastAsia="zh-CN"/>
        </w:rPr>
        <w:t>明想利用</w:t>
      </w:r>
      <w:r>
        <w:rPr>
          <w:rFonts w:cs="宋体" w:hint="eastAsia"/>
          <w:lang w:eastAsia="zh-CN"/>
        </w:rPr>
        <w:t>它</w:t>
      </w:r>
      <w:r>
        <w:rPr>
          <w:rFonts w:cs="宋体"/>
          <w:spacing w:val="-73"/>
          <w:lang w:eastAsia="zh-CN"/>
        </w:rPr>
        <w:t xml:space="preserve"> </w:t>
      </w:r>
      <w:r>
        <w:rPr>
          <w:rFonts w:hint="eastAsia"/>
          <w:lang w:eastAsia="zh-CN"/>
        </w:rPr>
        <w:t>来</w:t>
      </w:r>
      <w:r>
        <w:rPr>
          <w:spacing w:val="-72"/>
          <w:lang w:eastAsia="zh-CN"/>
        </w:rPr>
        <w:t xml:space="preserve"> </w:t>
      </w:r>
      <w:r>
        <w:rPr>
          <w:rFonts w:cs="宋体" w:hint="eastAsia"/>
          <w:spacing w:val="33"/>
          <w:lang w:eastAsia="zh-CN"/>
        </w:rPr>
        <w:t>探究</w:t>
      </w:r>
      <w:r>
        <w:rPr>
          <w:rFonts w:cs="宋体" w:hint="eastAsia"/>
          <w:lang w:eastAsia="zh-CN"/>
        </w:rPr>
        <w:t>真</w:t>
      </w:r>
      <w:r>
        <w:rPr>
          <w:rFonts w:cs="宋体"/>
          <w:spacing w:val="-72"/>
          <w:lang w:eastAsia="zh-CN"/>
        </w:rPr>
        <w:t xml:space="preserve"> </w:t>
      </w:r>
      <w:r>
        <w:rPr>
          <w:rFonts w:cs="宋体" w:hint="eastAsia"/>
          <w:lang w:eastAsia="zh-CN"/>
        </w:rPr>
        <w:t>空</w:t>
      </w:r>
      <w:r>
        <w:rPr>
          <w:rFonts w:cs="宋体"/>
          <w:spacing w:val="-73"/>
          <w:lang w:eastAsia="zh-CN"/>
        </w:rPr>
        <w:t xml:space="preserve"> </w:t>
      </w:r>
      <w:r>
        <w:rPr>
          <w:rFonts w:cs="宋体" w:hint="eastAsia"/>
          <w:spacing w:val="33"/>
          <w:lang w:eastAsia="zh-CN"/>
        </w:rPr>
        <w:t>能否</w:t>
      </w:r>
      <w:r>
        <w:rPr>
          <w:rFonts w:cs="宋体" w:hint="eastAsia"/>
          <w:lang w:eastAsia="zh-CN"/>
        </w:rPr>
        <w:t>传</w:t>
      </w:r>
      <w:r>
        <w:rPr>
          <w:rFonts w:cs="宋体"/>
          <w:spacing w:val="-72"/>
          <w:lang w:eastAsia="zh-CN"/>
        </w:rPr>
        <w:t xml:space="preserve"> </w:t>
      </w:r>
      <w:r>
        <w:rPr>
          <w:rFonts w:hint="eastAsia"/>
          <w:spacing w:val="16"/>
          <w:lang w:eastAsia="zh-CN"/>
        </w:rPr>
        <w:t>声，</w:t>
      </w:r>
      <w:r>
        <w:rPr>
          <w:spacing w:val="-73"/>
          <w:lang w:eastAsia="zh-CN"/>
        </w:rPr>
        <w:t xml:space="preserve"> </w:t>
      </w:r>
      <w:r>
        <w:rPr>
          <w:rFonts w:cs="宋体" w:hint="eastAsia"/>
          <w:spacing w:val="16"/>
          <w:lang w:eastAsia="zh-CN"/>
        </w:rPr>
        <w:t>他把</w:t>
      </w:r>
      <w:r>
        <w:rPr>
          <w:rFonts w:cs="宋体"/>
          <w:spacing w:val="-72"/>
          <w:lang w:eastAsia="zh-CN"/>
        </w:rPr>
        <w:t xml:space="preserve"> </w:t>
      </w:r>
      <w:r>
        <w:rPr>
          <w:rFonts w:hint="eastAsia"/>
          <w:lang w:eastAsia="zh-CN"/>
        </w:rPr>
        <w:t>音</w:t>
      </w:r>
      <w:r>
        <w:rPr>
          <w:spacing w:val="-72"/>
          <w:lang w:eastAsia="zh-CN"/>
        </w:rPr>
        <w:t xml:space="preserve"> </w:t>
      </w:r>
      <w:r>
        <w:rPr>
          <w:rFonts w:cs="宋体" w:hint="eastAsia"/>
          <w:spacing w:val="16"/>
          <w:lang w:eastAsia="zh-CN"/>
        </w:rPr>
        <w:t>乐贺</w:t>
      </w:r>
      <w:r>
        <w:rPr>
          <w:rFonts w:cs="宋体"/>
          <w:spacing w:val="791"/>
          <w:lang w:eastAsia="zh-CN"/>
        </w:rPr>
        <w:t xml:space="preserve"> </w:t>
      </w:r>
      <w:r>
        <w:rPr>
          <w:rFonts w:cs="宋体" w:hint="eastAsia"/>
          <w:spacing w:val="16"/>
          <w:lang w:eastAsia="zh-CN"/>
        </w:rPr>
        <w:t>卡里</w:t>
      </w:r>
      <w:r>
        <w:rPr>
          <w:rFonts w:cs="宋体"/>
          <w:spacing w:val="-72"/>
          <w:lang w:eastAsia="zh-CN"/>
        </w:rPr>
        <w:t xml:space="preserve"> </w:t>
      </w:r>
      <w:r>
        <w:rPr>
          <w:rFonts w:hint="eastAsia"/>
          <w:spacing w:val="16"/>
          <w:lang w:eastAsia="zh-CN"/>
        </w:rPr>
        <w:t>的电</w:t>
      </w:r>
      <w:r>
        <w:rPr>
          <w:spacing w:val="-72"/>
          <w:lang w:eastAsia="zh-CN"/>
        </w:rPr>
        <w:t xml:space="preserve"> </w:t>
      </w:r>
      <w:r>
        <w:rPr>
          <w:rFonts w:cs="宋体" w:hint="eastAsia"/>
          <w:lang w:eastAsia="zh-CN"/>
        </w:rPr>
        <w:t>子</w:t>
      </w:r>
      <w:r>
        <w:rPr>
          <w:rFonts w:cs="宋体"/>
          <w:spacing w:val="-72"/>
          <w:lang w:eastAsia="zh-CN"/>
        </w:rPr>
        <w:t xml:space="preserve"> </w:t>
      </w:r>
      <w:r>
        <w:rPr>
          <w:rFonts w:hint="eastAsia"/>
          <w:lang w:eastAsia="zh-CN"/>
        </w:rPr>
        <w:t>发</w:t>
      </w:r>
      <w:r>
        <w:rPr>
          <w:spacing w:val="-72"/>
          <w:lang w:eastAsia="zh-CN"/>
        </w:rPr>
        <w:t xml:space="preserve"> </w:t>
      </w:r>
      <w:r>
        <w:rPr>
          <w:rFonts w:cs="宋体" w:hint="eastAsia"/>
          <w:spacing w:val="33"/>
          <w:lang w:eastAsia="zh-CN"/>
        </w:rPr>
        <w:t>生器</w:t>
      </w:r>
      <w:r>
        <w:rPr>
          <w:rFonts w:cs="宋体" w:hint="eastAsia"/>
          <w:lang w:eastAsia="zh-CN"/>
        </w:rPr>
        <w:t>放</w:t>
      </w:r>
      <w:r>
        <w:rPr>
          <w:rFonts w:cs="宋体"/>
          <w:spacing w:val="-72"/>
          <w:lang w:eastAsia="zh-CN"/>
        </w:rPr>
        <w:t xml:space="preserve"> </w:t>
      </w:r>
      <w:r>
        <w:rPr>
          <w:rFonts w:cs="宋体" w:hint="eastAsia"/>
          <w:lang w:eastAsia="zh-CN"/>
        </w:rPr>
        <w:t>入</w:t>
      </w:r>
      <w:r>
        <w:rPr>
          <w:rFonts w:cs="宋体"/>
          <w:spacing w:val="-72"/>
          <w:lang w:eastAsia="zh-CN"/>
        </w:rPr>
        <w:t xml:space="preserve"> </w:t>
      </w:r>
      <w:r>
        <w:rPr>
          <w:rFonts w:cs="宋体" w:hint="eastAsia"/>
          <w:lang w:eastAsia="zh-CN"/>
        </w:rPr>
        <w:t>瓶</w:t>
      </w:r>
      <w:r>
        <w:rPr>
          <w:rFonts w:cs="宋体"/>
          <w:spacing w:val="-72"/>
          <w:lang w:eastAsia="zh-CN"/>
        </w:rPr>
        <w:t xml:space="preserve"> </w:t>
      </w:r>
      <w:r>
        <w:rPr>
          <w:rFonts w:hint="eastAsia"/>
          <w:spacing w:val="16"/>
          <w:lang w:eastAsia="zh-CN"/>
        </w:rPr>
        <w:t>中，</w:t>
      </w:r>
      <w:r>
        <w:rPr>
          <w:spacing w:val="-72"/>
          <w:lang w:eastAsia="zh-CN"/>
        </w:rPr>
        <w:t xml:space="preserve"> </w:t>
      </w:r>
      <w:r>
        <w:rPr>
          <w:rFonts w:cs="宋体" w:hint="eastAsia"/>
          <w:lang w:eastAsia="zh-CN"/>
        </w:rPr>
        <w:t>根</w:t>
      </w:r>
      <w:r>
        <w:rPr>
          <w:rFonts w:cs="宋体"/>
          <w:spacing w:val="-72"/>
          <w:lang w:eastAsia="zh-CN"/>
        </w:rPr>
        <w:t xml:space="preserve"> </w:t>
      </w:r>
      <w:r>
        <w:rPr>
          <w:rFonts w:cs="宋体" w:hint="eastAsia"/>
          <w:lang w:eastAsia="zh-CN"/>
        </w:rPr>
        <w:t>据</w:t>
      </w:r>
      <w:r>
        <w:rPr>
          <w:rFonts w:cs="宋体"/>
          <w:spacing w:val="-72"/>
          <w:lang w:eastAsia="zh-CN"/>
        </w:rPr>
        <w:t xml:space="preserve"> </w:t>
      </w:r>
      <w:r>
        <w:rPr>
          <w:rFonts w:cs="宋体" w:hint="eastAsia"/>
          <w:lang w:eastAsia="zh-CN"/>
        </w:rPr>
        <w:t>听</w:t>
      </w:r>
      <w:r>
        <w:rPr>
          <w:rFonts w:cs="宋体"/>
          <w:spacing w:val="-72"/>
          <w:lang w:eastAsia="zh-CN"/>
        </w:rPr>
        <w:t xml:space="preserve"> </w:t>
      </w:r>
      <w:r>
        <w:rPr>
          <w:rFonts w:cs="宋体" w:hint="eastAsia"/>
          <w:lang w:eastAsia="zh-CN"/>
        </w:rPr>
        <w:t>到</w:t>
      </w:r>
      <w:r>
        <w:rPr>
          <w:rFonts w:cs="宋体"/>
          <w:spacing w:val="-72"/>
          <w:lang w:eastAsia="zh-CN"/>
        </w:rPr>
        <w:t xml:space="preserve"> </w:t>
      </w:r>
      <w:r>
        <w:rPr>
          <w:rFonts w:hint="eastAsia"/>
          <w:spacing w:val="33"/>
          <w:lang w:eastAsia="zh-CN"/>
        </w:rPr>
        <w:t>的声音进</w:t>
      </w:r>
      <w:r>
        <w:rPr>
          <w:rFonts w:hint="eastAsia"/>
          <w:lang w:eastAsia="zh-CN"/>
        </w:rPr>
        <w:t>行</w:t>
      </w:r>
      <w:r>
        <w:rPr>
          <w:spacing w:val="-72"/>
          <w:lang w:eastAsia="zh-CN"/>
        </w:rPr>
        <w:t xml:space="preserve"> </w:t>
      </w:r>
      <w:r>
        <w:rPr>
          <w:rFonts w:cs="宋体" w:hint="eastAsia"/>
          <w:spacing w:val="16"/>
          <w:lang w:eastAsia="zh-CN"/>
        </w:rPr>
        <w:t>判断</w:t>
      </w:r>
      <w:r>
        <w:rPr>
          <w:rFonts w:cs="宋体"/>
          <w:spacing w:val="-72"/>
          <w:lang w:eastAsia="zh-CN"/>
        </w:rPr>
        <w:t xml:space="preserve"> </w:t>
      </w:r>
      <w:r>
        <w:rPr>
          <w:rFonts w:hint="eastAsia"/>
          <w:spacing w:val="16"/>
          <w:lang w:eastAsia="zh-CN"/>
        </w:rPr>
        <w:t>，在</w:t>
      </w:r>
      <w:r>
        <w:rPr>
          <w:spacing w:val="-72"/>
          <w:lang w:eastAsia="zh-CN"/>
        </w:rPr>
        <w:t xml:space="preserve"> </w:t>
      </w:r>
      <w:r>
        <w:rPr>
          <w:rFonts w:cs="宋体" w:hint="eastAsia"/>
          <w:lang w:eastAsia="zh-CN"/>
        </w:rPr>
        <w:t>他</w:t>
      </w:r>
      <w:r>
        <w:rPr>
          <w:rFonts w:cs="宋体"/>
          <w:spacing w:val="-72"/>
          <w:lang w:eastAsia="zh-CN"/>
        </w:rPr>
        <w:t xml:space="preserve"> </w:t>
      </w:r>
      <w:r>
        <w:rPr>
          <w:rFonts w:cs="宋体" w:hint="eastAsia"/>
          <w:spacing w:val="16"/>
          <w:lang w:eastAsia="zh-CN"/>
        </w:rPr>
        <w:t>设计</w:t>
      </w:r>
      <w:r>
        <w:rPr>
          <w:rFonts w:cs="宋体"/>
          <w:spacing w:val="-72"/>
          <w:lang w:eastAsia="zh-CN"/>
        </w:rPr>
        <w:t xml:space="preserve"> </w:t>
      </w:r>
      <w:r>
        <w:rPr>
          <w:rFonts w:hint="eastAsia"/>
          <w:lang w:eastAsia="zh-CN"/>
        </w:rPr>
        <w:t>的</w:t>
      </w:r>
      <w:r>
        <w:rPr>
          <w:spacing w:val="-72"/>
          <w:lang w:eastAsia="zh-CN"/>
        </w:rPr>
        <w:t xml:space="preserve"> </w:t>
      </w:r>
      <w:r>
        <w:rPr>
          <w:rFonts w:cs="宋体" w:hint="eastAsia"/>
          <w:spacing w:val="16"/>
          <w:lang w:eastAsia="zh-CN"/>
        </w:rPr>
        <w:t>下列</w:t>
      </w:r>
      <w:r>
        <w:rPr>
          <w:rFonts w:cs="宋体"/>
          <w:spacing w:val="-73"/>
          <w:lang w:eastAsia="zh-CN"/>
        </w:rPr>
        <w:t xml:space="preserve"> </w:t>
      </w:r>
      <w:r>
        <w:rPr>
          <w:rFonts w:cs="宋体" w:hint="eastAsia"/>
          <w:lang w:eastAsia="zh-CN"/>
        </w:rPr>
        <w:t>几</w:t>
      </w:r>
      <w:r>
        <w:rPr>
          <w:rFonts w:cs="宋体"/>
          <w:spacing w:val="408"/>
          <w:lang w:eastAsia="zh-CN"/>
        </w:rPr>
        <w:t xml:space="preserve"> </w:t>
      </w:r>
      <w:r>
        <w:rPr>
          <w:rFonts w:cs="宋体" w:hint="eastAsia"/>
          <w:spacing w:val="15"/>
          <w:lang w:eastAsia="zh-CN"/>
        </w:rPr>
        <w:t>组比</w:t>
      </w:r>
      <w:r>
        <w:rPr>
          <w:rFonts w:cs="宋体"/>
          <w:spacing w:val="-75"/>
          <w:lang w:eastAsia="zh-CN"/>
        </w:rPr>
        <w:t xml:space="preserve"> </w:t>
      </w:r>
      <w:r>
        <w:rPr>
          <w:rFonts w:hint="eastAsia"/>
          <w:spacing w:val="15"/>
          <w:lang w:eastAsia="zh-CN"/>
        </w:rPr>
        <w:t>较因</w:t>
      </w:r>
      <w:r>
        <w:rPr>
          <w:spacing w:val="-75"/>
          <w:lang w:eastAsia="zh-CN"/>
        </w:rPr>
        <w:t xml:space="preserve"> </w:t>
      </w:r>
      <w:r>
        <w:rPr>
          <w:rFonts w:cs="宋体" w:hint="eastAsia"/>
          <w:lang w:eastAsia="zh-CN"/>
        </w:rPr>
        <w:t>素</w:t>
      </w:r>
      <w:r>
        <w:rPr>
          <w:rFonts w:cs="宋体"/>
          <w:spacing w:val="-75"/>
          <w:lang w:eastAsia="zh-CN"/>
        </w:rPr>
        <w:t xml:space="preserve"> </w:t>
      </w:r>
      <w:r>
        <w:rPr>
          <w:rFonts w:hint="eastAsia"/>
          <w:spacing w:val="15"/>
          <w:lang w:eastAsia="zh-CN"/>
        </w:rPr>
        <w:t>中最</w:t>
      </w:r>
      <w:r>
        <w:rPr>
          <w:spacing w:val="-75"/>
          <w:lang w:eastAsia="zh-CN"/>
        </w:rPr>
        <w:t xml:space="preserve"> </w:t>
      </w:r>
      <w:r>
        <w:rPr>
          <w:rFonts w:cs="宋体" w:hint="eastAsia"/>
          <w:lang w:eastAsia="zh-CN"/>
        </w:rPr>
        <w:t>合</w:t>
      </w:r>
      <w:r>
        <w:rPr>
          <w:rFonts w:cs="宋体"/>
          <w:spacing w:val="-75"/>
          <w:lang w:eastAsia="zh-CN"/>
        </w:rPr>
        <w:t xml:space="preserve"> </w:t>
      </w:r>
      <w:r>
        <w:rPr>
          <w:rFonts w:hint="eastAsia"/>
          <w:spacing w:val="30"/>
          <w:lang w:eastAsia="zh-CN"/>
        </w:rPr>
        <w:t>理的</w:t>
      </w:r>
      <w:r>
        <w:rPr>
          <w:rFonts w:hint="eastAsia"/>
          <w:lang w:eastAsia="zh-CN"/>
        </w:rPr>
        <w:t>是</w:t>
      </w:r>
      <w:r>
        <w:rPr>
          <w:spacing w:val="-75"/>
          <w:lang w:eastAsia="zh-CN"/>
        </w:rPr>
        <w:t xml:space="preserve"> </w:t>
      </w:r>
    </w:p>
    <w:p w:rsidR="001B72D3" w:rsidRDefault="001B72D3">
      <w:pPr>
        <w:pStyle w:val="BodyText"/>
        <w:spacing w:before="19"/>
        <w:rPr>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lang w:eastAsia="zh-CN"/>
        </w:rPr>
        <w:t>塞</w:t>
      </w:r>
      <w:r>
        <w:rPr>
          <w:rFonts w:cs="宋体"/>
          <w:spacing w:val="-75"/>
          <w:lang w:eastAsia="zh-CN"/>
        </w:rPr>
        <w:t xml:space="preserve"> </w:t>
      </w:r>
      <w:r>
        <w:rPr>
          <w:rFonts w:hint="eastAsia"/>
          <w:lang w:eastAsia="zh-CN"/>
        </w:rPr>
        <w:t>上</w:t>
      </w:r>
      <w:r>
        <w:rPr>
          <w:spacing w:val="-75"/>
          <w:lang w:eastAsia="zh-CN"/>
        </w:rPr>
        <w:t xml:space="preserve"> </w:t>
      </w:r>
      <w:r>
        <w:rPr>
          <w:rFonts w:cs="宋体" w:hint="eastAsia"/>
          <w:lang w:eastAsia="zh-CN"/>
        </w:rPr>
        <w:t>瓶</w:t>
      </w:r>
      <w:r>
        <w:rPr>
          <w:rFonts w:cs="宋体"/>
          <w:spacing w:val="-75"/>
          <w:lang w:eastAsia="zh-CN"/>
        </w:rPr>
        <w:t xml:space="preserve"> </w:t>
      </w:r>
      <w:r>
        <w:rPr>
          <w:rFonts w:cs="宋体" w:hint="eastAsia"/>
          <w:spacing w:val="15"/>
          <w:lang w:eastAsia="zh-CN"/>
        </w:rPr>
        <w:t>塞和</w:t>
      </w:r>
      <w:r>
        <w:rPr>
          <w:rFonts w:cs="宋体"/>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塞</w:t>
      </w:r>
      <w:r>
        <w:rPr>
          <w:rFonts w:cs="宋体"/>
          <w:spacing w:val="-75"/>
          <w:lang w:eastAsia="zh-CN"/>
        </w:rPr>
        <w:t xml:space="preserve"> </w:t>
      </w:r>
      <w:r>
        <w:rPr>
          <w:rFonts w:cs="宋体" w:hint="eastAsia"/>
          <w:lang w:eastAsia="zh-CN"/>
        </w:rPr>
        <w:t>瓶</w:t>
      </w:r>
      <w:r>
        <w:rPr>
          <w:rFonts w:cs="宋体"/>
          <w:spacing w:val="-75"/>
          <w:lang w:eastAsia="zh-CN"/>
        </w:rPr>
        <w:t xml:space="preserve"> </w:t>
      </w:r>
      <w:r>
        <w:rPr>
          <w:rFonts w:cs="宋体" w:hint="eastAsia"/>
          <w:lang w:eastAsia="zh-CN"/>
        </w:rPr>
        <w:t>塞</w:t>
      </w:r>
      <w:r>
        <w:rPr>
          <w:rFonts w:cs="宋体"/>
          <w:spacing w:val="-75"/>
          <w:lang w:eastAsia="zh-CN"/>
        </w:rPr>
        <w:t xml:space="preserve"> </w:t>
      </w:r>
      <w:r>
        <w:rPr>
          <w:rFonts w:hint="eastAsia"/>
          <w:spacing w:val="15"/>
          <w:lang w:eastAsia="zh-CN"/>
        </w:rPr>
        <w:t>进行</w:t>
      </w:r>
      <w:r>
        <w:rPr>
          <w:spacing w:val="-75"/>
          <w:lang w:eastAsia="zh-CN"/>
        </w:rPr>
        <w:t xml:space="preserve"> </w:t>
      </w:r>
      <w:r>
        <w:rPr>
          <w:rFonts w:cs="宋体" w:hint="eastAsia"/>
          <w:lang w:eastAsia="zh-CN"/>
        </w:rPr>
        <w:t>比</w:t>
      </w:r>
      <w:r>
        <w:rPr>
          <w:rFonts w:cs="宋体"/>
          <w:spacing w:val="-75"/>
          <w:lang w:eastAsia="zh-CN"/>
        </w:rPr>
        <w:t xml:space="preserve"> </w:t>
      </w:r>
      <w:r>
        <w:rPr>
          <w:rFonts w:hint="eastAsia"/>
          <w:lang w:eastAsia="zh-CN"/>
        </w:rPr>
        <w:t>较</w:t>
      </w:r>
    </w:p>
    <w:p w:rsidR="001B72D3" w:rsidRDefault="001B72D3">
      <w:pPr>
        <w:pStyle w:val="BodyText"/>
        <w:spacing w:before="37"/>
        <w:rPr>
          <w:lang w:eastAsia="zh-CN"/>
        </w:rPr>
      </w:pPr>
      <w:r>
        <w:rPr>
          <w:rFonts w:ascii="Times New Roman" w:hAnsi="Times New Roman"/>
          <w:spacing w:val="7"/>
          <w:lang w:eastAsia="zh-CN"/>
        </w:rPr>
        <w:t>B</w:t>
      </w:r>
      <w:r>
        <w:rPr>
          <w:rFonts w:hint="eastAsia"/>
          <w:spacing w:val="7"/>
          <w:lang w:eastAsia="zh-CN"/>
        </w:rPr>
        <w:t>．</w:t>
      </w:r>
      <w:r>
        <w:rPr>
          <w:spacing w:val="-76"/>
          <w:lang w:eastAsia="zh-CN"/>
        </w:rPr>
        <w:t xml:space="preserve"> </w:t>
      </w:r>
      <w:r>
        <w:rPr>
          <w:rFonts w:cs="宋体" w:hint="eastAsia"/>
          <w:lang w:eastAsia="zh-CN"/>
        </w:rPr>
        <w:t>用</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spacing w:val="30"/>
          <w:lang w:eastAsia="zh-CN"/>
        </w:rPr>
        <w:t>个完</w:t>
      </w:r>
      <w:r>
        <w:rPr>
          <w:rFonts w:cs="宋体" w:hint="eastAsia"/>
          <w:lang w:eastAsia="zh-CN"/>
        </w:rPr>
        <w:t>好</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和</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spacing w:val="30"/>
          <w:lang w:eastAsia="zh-CN"/>
        </w:rPr>
        <w:t>个已经</w:t>
      </w:r>
      <w:r>
        <w:rPr>
          <w:rFonts w:cs="宋体" w:hint="eastAsia"/>
          <w:lang w:eastAsia="zh-CN"/>
        </w:rPr>
        <w:t>漏</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hint="eastAsia"/>
          <w:lang w:eastAsia="zh-CN"/>
        </w:rPr>
        <w:t>的</w:t>
      </w:r>
      <w:r>
        <w:rPr>
          <w:spacing w:val="-76"/>
          <w:lang w:eastAsia="zh-CN"/>
        </w:rPr>
        <w:t xml:space="preserve"> </w:t>
      </w:r>
      <w:r>
        <w:rPr>
          <w:rFonts w:cs="宋体" w:hint="eastAsia"/>
          <w:spacing w:val="15"/>
          <w:lang w:eastAsia="zh-CN"/>
        </w:rPr>
        <w:t>瓶胆</w:t>
      </w:r>
      <w:r>
        <w:rPr>
          <w:rFonts w:cs="宋体"/>
          <w:spacing w:val="-75"/>
          <w:lang w:eastAsia="zh-CN"/>
        </w:rPr>
        <w:t xml:space="preserve"> </w:t>
      </w:r>
      <w:r>
        <w:rPr>
          <w:rFonts w:hint="eastAsia"/>
          <w:spacing w:val="15"/>
          <w:lang w:eastAsia="zh-CN"/>
        </w:rPr>
        <w:t>进行</w:t>
      </w:r>
      <w:r>
        <w:rPr>
          <w:spacing w:val="-75"/>
          <w:lang w:eastAsia="zh-CN"/>
        </w:rPr>
        <w:t xml:space="preserve"> </w:t>
      </w:r>
      <w:r>
        <w:rPr>
          <w:rFonts w:cs="宋体" w:hint="eastAsia"/>
          <w:lang w:eastAsia="zh-CN"/>
        </w:rPr>
        <w:t>比</w:t>
      </w:r>
      <w:r>
        <w:rPr>
          <w:rFonts w:cs="宋体"/>
          <w:spacing w:val="-75"/>
          <w:lang w:eastAsia="zh-CN"/>
        </w:rPr>
        <w:t xml:space="preserve"> </w:t>
      </w:r>
      <w:r>
        <w:rPr>
          <w:rFonts w:hint="eastAsia"/>
          <w:lang w:eastAsia="zh-CN"/>
        </w:rPr>
        <w:t>较</w:t>
      </w:r>
    </w:p>
    <w:p w:rsidR="001B72D3" w:rsidRDefault="001B72D3">
      <w:pPr>
        <w:pStyle w:val="BodyText"/>
        <w:spacing w:before="37"/>
        <w:rPr>
          <w:lang w:eastAsia="zh-CN"/>
        </w:rPr>
      </w:pPr>
      <w:r>
        <w:rPr>
          <w:rFonts w:ascii="Times New Roman" w:hAnsi="Times New Roman"/>
          <w:spacing w:val="7"/>
          <w:lang w:eastAsia="zh-CN"/>
        </w:rPr>
        <w:t>C</w:t>
      </w:r>
      <w:r>
        <w:rPr>
          <w:rFonts w:hint="eastAsia"/>
          <w:spacing w:val="7"/>
          <w:lang w:eastAsia="zh-CN"/>
        </w:rPr>
        <w:t>．</w:t>
      </w:r>
      <w:r>
        <w:rPr>
          <w:spacing w:val="-76"/>
          <w:lang w:eastAsia="zh-CN"/>
        </w:rPr>
        <w:t xml:space="preserve"> </w:t>
      </w:r>
      <w:r>
        <w:rPr>
          <w:rFonts w:cs="宋体" w:hint="eastAsia"/>
          <w:spacing w:val="30"/>
          <w:lang w:eastAsia="zh-CN"/>
        </w:rPr>
        <w:t>把瓶胆</w:t>
      </w:r>
      <w:r>
        <w:rPr>
          <w:rFonts w:cs="宋体" w:hint="eastAsia"/>
          <w:lang w:eastAsia="zh-CN"/>
        </w:rPr>
        <w:t>放</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spacing w:val="30"/>
          <w:lang w:eastAsia="zh-CN"/>
        </w:rPr>
        <w:t>近处和远</w:t>
      </w:r>
      <w:r>
        <w:rPr>
          <w:rFonts w:cs="宋体" w:hint="eastAsia"/>
          <w:lang w:eastAsia="zh-CN"/>
        </w:rPr>
        <w:t>处</w:t>
      </w:r>
      <w:r>
        <w:rPr>
          <w:rFonts w:cs="宋体"/>
          <w:spacing w:val="-75"/>
          <w:lang w:eastAsia="zh-CN"/>
        </w:rPr>
        <w:t xml:space="preserve"> </w:t>
      </w:r>
      <w:r>
        <w:rPr>
          <w:rFonts w:hint="eastAsia"/>
          <w:spacing w:val="15"/>
          <w:lang w:eastAsia="zh-CN"/>
        </w:rPr>
        <w:t>进行</w:t>
      </w:r>
      <w:r>
        <w:rPr>
          <w:spacing w:val="-76"/>
          <w:lang w:eastAsia="zh-CN"/>
        </w:rPr>
        <w:t xml:space="preserve"> </w:t>
      </w:r>
      <w:r>
        <w:rPr>
          <w:rFonts w:cs="宋体" w:hint="eastAsia"/>
          <w:lang w:eastAsia="zh-CN"/>
        </w:rPr>
        <w:t>比</w:t>
      </w:r>
      <w:r>
        <w:rPr>
          <w:rFonts w:cs="宋体"/>
          <w:spacing w:val="-75"/>
          <w:lang w:eastAsia="zh-CN"/>
        </w:rPr>
        <w:t xml:space="preserve"> </w:t>
      </w:r>
      <w:r>
        <w:rPr>
          <w:rFonts w:hint="eastAsia"/>
          <w:lang w:eastAsia="zh-CN"/>
        </w:rPr>
        <w:t>较</w:t>
      </w:r>
    </w:p>
    <w:p w:rsidR="001B72D3" w:rsidRDefault="001B72D3">
      <w:pPr>
        <w:pStyle w:val="BodyText"/>
        <w:spacing w:before="37"/>
        <w:rPr>
          <w:lang w:eastAsia="zh-CN"/>
        </w:rPr>
      </w:pPr>
      <w:r>
        <w:rPr>
          <w:rFonts w:ascii="Times New Roman" w:hAnsi="Times New Roman"/>
          <w:spacing w:val="15"/>
          <w:lang w:eastAsia="zh-CN"/>
        </w:rPr>
        <w:t>D</w:t>
      </w:r>
      <w:r>
        <w:rPr>
          <w:rFonts w:hint="eastAsia"/>
          <w:spacing w:val="30"/>
          <w:lang w:eastAsia="zh-CN"/>
        </w:rPr>
        <w:t>．将音量</w:t>
      </w:r>
      <w:r>
        <w:rPr>
          <w:rFonts w:hint="eastAsia"/>
          <w:lang w:eastAsia="zh-CN"/>
        </w:rPr>
        <w:t>大</w:t>
      </w:r>
      <w:r>
        <w:rPr>
          <w:spacing w:val="-75"/>
          <w:lang w:eastAsia="zh-CN"/>
        </w:rPr>
        <w:t xml:space="preserve"> </w:t>
      </w:r>
      <w:r>
        <w:rPr>
          <w:rFonts w:cs="宋体" w:hint="eastAsia"/>
          <w:spacing w:val="30"/>
          <w:lang w:eastAsia="zh-CN"/>
        </w:rPr>
        <w:t>小不</w:t>
      </w:r>
      <w:r>
        <w:rPr>
          <w:rFonts w:cs="宋体" w:hint="eastAsia"/>
          <w:lang w:eastAsia="zh-CN"/>
        </w:rPr>
        <w:t>同</w:t>
      </w:r>
      <w:r>
        <w:rPr>
          <w:rFonts w:cs="宋体"/>
          <w:spacing w:val="-75"/>
          <w:lang w:eastAsia="zh-CN"/>
        </w:rPr>
        <w:t xml:space="preserve"> </w:t>
      </w:r>
      <w:r>
        <w:rPr>
          <w:rFonts w:hint="eastAsia"/>
          <w:spacing w:val="15"/>
          <w:lang w:eastAsia="zh-CN"/>
        </w:rPr>
        <w:t>的电</w:t>
      </w:r>
      <w:r>
        <w:rPr>
          <w:spacing w:val="-75"/>
          <w:lang w:eastAsia="zh-CN"/>
        </w:rPr>
        <w:t xml:space="preserve"> </w:t>
      </w:r>
      <w:r>
        <w:rPr>
          <w:rFonts w:cs="宋体" w:hint="eastAsia"/>
          <w:lang w:eastAsia="zh-CN"/>
        </w:rPr>
        <w:t>子</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spacing w:val="15"/>
          <w:lang w:eastAsia="zh-CN"/>
        </w:rPr>
        <w:t>生器</w:t>
      </w:r>
      <w:r>
        <w:rPr>
          <w:rFonts w:cs="宋体"/>
          <w:spacing w:val="-75"/>
          <w:lang w:eastAsia="zh-CN"/>
        </w:rPr>
        <w:t xml:space="preserve"> </w:t>
      </w:r>
      <w:r>
        <w:rPr>
          <w:rFonts w:cs="宋体" w:hint="eastAsia"/>
          <w:spacing w:val="15"/>
          <w:lang w:eastAsia="zh-CN"/>
        </w:rPr>
        <w:t>先后</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cs="宋体" w:hint="eastAsia"/>
          <w:spacing w:val="15"/>
          <w:lang w:eastAsia="zh-CN"/>
        </w:rPr>
        <w:t>瓶胆</w:t>
      </w:r>
      <w:r>
        <w:rPr>
          <w:rFonts w:cs="宋体"/>
          <w:spacing w:val="-75"/>
          <w:lang w:eastAsia="zh-CN"/>
        </w:rPr>
        <w:t xml:space="preserve"> </w:t>
      </w:r>
      <w:r>
        <w:rPr>
          <w:rFonts w:hint="eastAsia"/>
          <w:spacing w:val="30"/>
          <w:lang w:eastAsia="zh-CN"/>
        </w:rPr>
        <w:t>中进</w:t>
      </w:r>
      <w:r>
        <w:rPr>
          <w:rFonts w:hint="eastAsia"/>
          <w:lang w:eastAsia="zh-CN"/>
        </w:rPr>
        <w:t>行</w:t>
      </w:r>
      <w:r>
        <w:rPr>
          <w:spacing w:val="-75"/>
          <w:lang w:eastAsia="zh-CN"/>
        </w:rPr>
        <w:t xml:space="preserve"> </w:t>
      </w:r>
      <w:r>
        <w:rPr>
          <w:rFonts w:cs="宋体" w:hint="eastAsia"/>
          <w:lang w:eastAsia="zh-CN"/>
        </w:rPr>
        <w:t>比</w:t>
      </w:r>
      <w:r>
        <w:rPr>
          <w:rFonts w:cs="宋体"/>
          <w:spacing w:val="-75"/>
          <w:lang w:eastAsia="zh-CN"/>
        </w:rPr>
        <w:t xml:space="preserve"> </w:t>
      </w:r>
      <w:r>
        <w:rPr>
          <w:rFonts w:hint="eastAsia"/>
          <w:lang w:eastAsia="zh-CN"/>
        </w:rPr>
        <w:t>较</w:t>
      </w:r>
    </w:p>
    <w:p w:rsidR="001B72D3" w:rsidRDefault="001B72D3">
      <w:pPr>
        <w:pStyle w:val="BodyText"/>
        <w:spacing w:before="193"/>
        <w:ind w:left="107"/>
        <w:rPr>
          <w:rFonts w:cs="宋体"/>
          <w:lang w:eastAsia="zh-CN"/>
        </w:rPr>
      </w:pPr>
      <w:r>
        <w:rPr>
          <w:rFonts w:ascii="Times New Roman" w:hAnsi="Times New Roman"/>
          <w:spacing w:val="7"/>
          <w:lang w:eastAsia="zh-CN"/>
        </w:rPr>
        <w:t>6</w:t>
      </w:r>
      <w:r>
        <w:rPr>
          <w:rFonts w:hint="eastAsia"/>
          <w:spacing w:val="7"/>
          <w:lang w:eastAsia="zh-CN"/>
        </w:rPr>
        <w:t>．</w:t>
      </w:r>
      <w:r>
        <w:rPr>
          <w:spacing w:val="-76"/>
          <w:lang w:eastAsia="zh-CN"/>
        </w:rPr>
        <w:t xml:space="preserve"> </w:t>
      </w:r>
      <w:r>
        <w:rPr>
          <w:rFonts w:cs="宋体" w:hint="eastAsia"/>
          <w:lang w:eastAsia="zh-CN"/>
        </w:rPr>
        <w:t>用</w:t>
      </w:r>
      <w:r>
        <w:rPr>
          <w:rFonts w:cs="宋体"/>
          <w:spacing w:val="-75"/>
          <w:lang w:eastAsia="zh-CN"/>
        </w:rPr>
        <w:t xml:space="preserve"> </w:t>
      </w:r>
      <w:r>
        <w:rPr>
          <w:rFonts w:cs="宋体" w:hint="eastAsia"/>
          <w:spacing w:val="15"/>
          <w:lang w:eastAsia="zh-CN"/>
        </w:rPr>
        <w:t>字母</w:t>
      </w:r>
      <w:r>
        <w:rPr>
          <w:rFonts w:cs="宋体"/>
          <w:spacing w:val="3"/>
          <w:lang w:eastAsia="zh-CN"/>
        </w:rPr>
        <w:t xml:space="preserve"> </w:t>
      </w:r>
      <w:r>
        <w:rPr>
          <w:rFonts w:ascii="Times New Roman" w:hAnsi="Times New Roman"/>
          <w:i/>
          <w:lang w:eastAsia="zh-CN"/>
        </w:rPr>
        <w:t>s</w:t>
      </w:r>
      <w:r>
        <w:rPr>
          <w:rFonts w:ascii="Times New Roman" w:hAnsi="Times New Roman"/>
          <w:i/>
          <w:spacing w:val="41"/>
          <w:lang w:eastAsia="zh-CN"/>
        </w:rPr>
        <w:t xml:space="preserve"> </w:t>
      </w:r>
      <w:r>
        <w:rPr>
          <w:rFonts w:cs="宋体" w:hint="eastAsia"/>
          <w:spacing w:val="30"/>
          <w:lang w:eastAsia="zh-CN"/>
        </w:rPr>
        <w:t>表示路</w:t>
      </w:r>
      <w:r>
        <w:rPr>
          <w:rFonts w:cs="宋体" w:hint="eastAsia"/>
          <w:lang w:eastAsia="zh-CN"/>
        </w:rPr>
        <w:t>程</w:t>
      </w:r>
      <w:r>
        <w:rPr>
          <w:rFonts w:cs="宋体"/>
          <w:spacing w:val="-75"/>
          <w:lang w:eastAsia="zh-CN"/>
        </w:rPr>
        <w:t xml:space="preserve"> </w:t>
      </w:r>
      <w:r>
        <w:rPr>
          <w:rFonts w:hint="eastAsia"/>
          <w:lang w:eastAsia="zh-CN"/>
        </w:rPr>
        <w:t>，</w:t>
      </w:r>
      <w:r>
        <w:rPr>
          <w:spacing w:val="-75"/>
          <w:lang w:eastAsia="zh-CN"/>
        </w:rPr>
        <w:t xml:space="preserve"> </w:t>
      </w:r>
      <w:r>
        <w:rPr>
          <w:rFonts w:ascii="Times New Roman" w:hAnsi="Times New Roman"/>
          <w:i/>
          <w:lang w:eastAsia="zh-CN"/>
        </w:rPr>
        <w:t>v</w:t>
      </w:r>
      <w:r>
        <w:rPr>
          <w:rFonts w:ascii="Times New Roman" w:hAnsi="Times New Roman"/>
          <w:i/>
          <w:spacing w:val="40"/>
          <w:lang w:eastAsia="zh-CN"/>
        </w:rPr>
        <w:t xml:space="preserve"> </w:t>
      </w:r>
      <w:r>
        <w:rPr>
          <w:rFonts w:cs="宋体" w:hint="eastAsia"/>
          <w:spacing w:val="15"/>
          <w:lang w:eastAsia="zh-CN"/>
        </w:rPr>
        <w:t>表示</w:t>
      </w:r>
      <w:r>
        <w:rPr>
          <w:rFonts w:cs="宋体"/>
          <w:spacing w:val="-75"/>
          <w:lang w:eastAsia="zh-CN"/>
        </w:rPr>
        <w:t xml:space="preserve"> </w:t>
      </w:r>
      <w:r>
        <w:rPr>
          <w:rFonts w:cs="宋体" w:hint="eastAsia"/>
          <w:lang w:eastAsia="zh-CN"/>
        </w:rPr>
        <w:t>速</w:t>
      </w:r>
      <w:r>
        <w:rPr>
          <w:rFonts w:cs="宋体"/>
          <w:spacing w:val="-77"/>
          <w:lang w:eastAsia="zh-CN"/>
        </w:rPr>
        <w:t xml:space="preserve"> </w:t>
      </w:r>
      <w:r>
        <w:rPr>
          <w:rFonts w:hint="eastAsia"/>
          <w:spacing w:val="15"/>
          <w:lang w:eastAsia="zh-CN"/>
        </w:rPr>
        <w:t>度，</w:t>
      </w:r>
      <w:r>
        <w:rPr>
          <w:spacing w:val="-75"/>
          <w:lang w:eastAsia="zh-CN"/>
        </w:rPr>
        <w:t xml:space="preserve"> </w:t>
      </w:r>
      <w:r>
        <w:rPr>
          <w:rFonts w:ascii="Times New Roman" w:hAnsi="Times New Roman"/>
          <w:i/>
          <w:lang w:eastAsia="zh-CN"/>
        </w:rPr>
        <w:t>t</w:t>
      </w:r>
      <w:r>
        <w:rPr>
          <w:rFonts w:ascii="Times New Roman" w:hAnsi="Times New Roman"/>
          <w:i/>
          <w:spacing w:val="39"/>
          <w:lang w:eastAsia="zh-CN"/>
        </w:rPr>
        <w:t xml:space="preserve"> </w:t>
      </w:r>
      <w:r>
        <w:rPr>
          <w:rFonts w:cs="宋体" w:hint="eastAsia"/>
          <w:spacing w:val="15"/>
          <w:lang w:eastAsia="zh-CN"/>
        </w:rPr>
        <w:t>表示</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间</w:t>
      </w:r>
      <w:r>
        <w:rPr>
          <w:rFonts w:cs="宋体"/>
          <w:spacing w:val="-75"/>
          <w:lang w:eastAsia="zh-CN"/>
        </w:rPr>
        <w:t xml:space="preserve"> </w:t>
      </w:r>
      <w:r>
        <w:rPr>
          <w:rFonts w:cs="宋体" w:hint="eastAsia"/>
          <w:lang w:eastAsia="zh-CN"/>
        </w:rPr>
        <w:t>。</w:t>
      </w:r>
      <w:r>
        <w:rPr>
          <w:rFonts w:cs="宋体"/>
          <w:spacing w:val="-75"/>
          <w:lang w:eastAsia="zh-CN"/>
        </w:rPr>
        <w:t xml:space="preserve"> </w:t>
      </w:r>
      <w:r>
        <w:rPr>
          <w:rFonts w:cs="宋体" w:hint="eastAsia"/>
          <w:spacing w:val="30"/>
          <w:lang w:eastAsia="zh-CN"/>
        </w:rPr>
        <w:t>下列</w:t>
      </w:r>
      <w:r>
        <w:rPr>
          <w:rFonts w:cs="宋体" w:hint="eastAsia"/>
          <w:lang w:eastAsia="zh-CN"/>
        </w:rPr>
        <w:t>四</w:t>
      </w:r>
      <w:r>
        <w:rPr>
          <w:rFonts w:cs="宋体"/>
          <w:spacing w:val="-75"/>
          <w:lang w:eastAsia="zh-CN"/>
        </w:rPr>
        <w:t xml:space="preserve"> </w:t>
      </w:r>
      <w:r>
        <w:rPr>
          <w:rFonts w:cs="宋体" w:hint="eastAsia"/>
          <w:lang w:eastAsia="zh-CN"/>
        </w:rPr>
        <w:t>个</w:t>
      </w:r>
      <w:r>
        <w:rPr>
          <w:rFonts w:cs="宋体"/>
          <w:spacing w:val="-75"/>
          <w:lang w:eastAsia="zh-CN"/>
        </w:rPr>
        <w:t xml:space="preserve"> </w:t>
      </w:r>
      <w:r>
        <w:rPr>
          <w:rFonts w:cs="宋体" w:hint="eastAsia"/>
          <w:spacing w:val="15"/>
          <w:lang w:eastAsia="zh-CN"/>
        </w:rPr>
        <w:t>图象</w:t>
      </w:r>
      <w:r>
        <w:rPr>
          <w:rFonts w:cs="宋体"/>
          <w:spacing w:val="-75"/>
          <w:lang w:eastAsia="zh-CN"/>
        </w:rPr>
        <w:t xml:space="preserve"> </w:t>
      </w:r>
      <w:r>
        <w:rPr>
          <w:rFonts w:hint="eastAsia"/>
          <w:spacing w:val="15"/>
          <w:lang w:eastAsia="zh-CN"/>
        </w:rPr>
        <w:t>中，</w:t>
      </w:r>
      <w:r>
        <w:rPr>
          <w:spacing w:val="-75"/>
          <w:lang w:eastAsia="zh-CN"/>
        </w:rPr>
        <w:t xml:space="preserve"> </w:t>
      </w:r>
      <w:r>
        <w:rPr>
          <w:rFonts w:cs="宋体" w:hint="eastAsia"/>
          <w:spacing w:val="15"/>
          <w:lang w:eastAsia="zh-CN"/>
        </w:rPr>
        <w:t>描述</w:t>
      </w:r>
      <w:r>
        <w:rPr>
          <w:rFonts w:cs="宋体"/>
          <w:spacing w:val="-75"/>
          <w:lang w:eastAsia="zh-CN"/>
        </w:rPr>
        <w:t xml:space="preserve"> </w:t>
      </w:r>
      <w:r>
        <w:rPr>
          <w:rFonts w:hint="eastAsia"/>
          <w:spacing w:val="15"/>
          <w:lang w:eastAsia="zh-CN"/>
        </w:rPr>
        <w:t>的是</w:t>
      </w:r>
      <w:r>
        <w:rPr>
          <w:spacing w:val="-75"/>
          <w:lang w:eastAsia="zh-CN"/>
        </w:rPr>
        <w:t xml:space="preserve"> </w:t>
      </w:r>
      <w:r>
        <w:rPr>
          <w:rFonts w:cs="宋体" w:hint="eastAsia"/>
          <w:lang w:eastAsia="zh-CN"/>
        </w:rPr>
        <w:t>同</w:t>
      </w:r>
    </w:p>
    <w:p w:rsidR="001B72D3" w:rsidRDefault="001B72D3">
      <w:pPr>
        <w:pStyle w:val="BodyText"/>
        <w:spacing w:before="37"/>
      </w:pPr>
      <w:r>
        <w:rPr>
          <w:rFonts w:hint="eastAsia"/>
          <w:spacing w:val="15"/>
        </w:rPr>
        <w:t>一种</w:t>
      </w:r>
      <w:r>
        <w:rPr>
          <w:spacing w:val="-75"/>
        </w:rPr>
        <w:t xml:space="preserve"> </w:t>
      </w:r>
      <w:r>
        <w:rPr>
          <w:rFonts w:cs="宋体" w:hint="eastAsia"/>
          <w:spacing w:val="30"/>
        </w:rPr>
        <w:t>运动状</w:t>
      </w:r>
      <w:r>
        <w:rPr>
          <w:rFonts w:cs="宋体" w:hint="eastAsia"/>
        </w:rPr>
        <w:t>态</w:t>
      </w:r>
      <w:r>
        <w:rPr>
          <w:rFonts w:cs="宋体"/>
          <w:spacing w:val="-75"/>
        </w:rPr>
        <w:t xml:space="preserve"> </w:t>
      </w:r>
      <w:r>
        <w:rPr>
          <w:rFonts w:hint="eastAsia"/>
          <w:spacing w:val="15"/>
        </w:rPr>
        <w:t>的是</w:t>
      </w:r>
      <w:r>
        <w:rPr>
          <w:spacing w:val="-75"/>
        </w:rPr>
        <w:t xml:space="preserve"> </w:t>
      </w:r>
    </w:p>
    <w:p w:rsidR="001B72D3" w:rsidRDefault="001B72D3">
      <w:pPr>
        <w:tabs>
          <w:tab w:val="left" w:pos="2463"/>
          <w:tab w:val="left" w:pos="4371"/>
          <w:tab w:val="left" w:pos="6127"/>
        </w:tabs>
        <w:spacing w:before="107"/>
        <w:ind w:left="706"/>
        <w:rPr>
          <w:rFonts w:ascii="Times New Roman" w:hAnsi="Times New Roman"/>
          <w:sz w:val="21"/>
          <w:szCs w:val="21"/>
        </w:rPr>
      </w:pPr>
      <w:r>
        <w:rPr>
          <w:noProof/>
          <w:lang w:eastAsia="zh-CN"/>
        </w:rPr>
        <w:pict>
          <v:group id="_x0000_s1382" style="position:absolute;left:0;text-align:left;margin-left:323.85pt;margin-top:10.05pt;width:48.85pt;height:43.45pt;z-index:-251673088;mso-position-horizontal-relative:page" coordorigin="6477,201" coordsize="977,869">
            <v:group id="_x0000_s1383" style="position:absolute;left:6487;top:211;width:80;height:816" coordorigin="6487,211" coordsize="80,816">
              <v:shape id="_x0000_s1384" style="position:absolute;left:6487;top:211;width:80;height:816" coordorigin="6487,211" coordsize="80,816" path="m6527,303r-5,2l6520,310r,709l6522,1024r5,3l6533,1024r1,-5l6534,310r-1,-5l6527,303xe" fillcolor="black" stroked="f">
                <v:path arrowok="t"/>
              </v:shape>
              <v:shape id="_x0000_s1385" style="position:absolute;left:6487;top:211;width:80;height:816" coordorigin="6487,211" coordsize="80,816" path="m6527,211r-40,120l6520,331r,-21l6522,305r5,-2l6557,303r-30,-92xe" fillcolor="black" stroked="f">
                <v:path arrowok="t"/>
              </v:shape>
              <v:shape id="_x0000_s1386" style="position:absolute;left:6487;top:211;width:80;height:816" coordorigin="6487,211" coordsize="80,816" path="m6557,303r-30,l6533,305r1,5l6534,331r32,l6557,303xe" fillcolor="black" stroked="f">
                <v:path arrowok="t"/>
              </v:shape>
            </v:group>
            <v:group id="_x0000_s1387" style="position:absolute;left:6520;top:980;width:924;height:80" coordorigin="6520,980" coordsize="924,80">
              <v:shape id="_x0000_s1388" style="position:absolute;left:6520;top:980;width:924;height:80" coordorigin="6520,980" coordsize="924,80" path="m7324,980r,79l7422,1027r-78,l7349,1024r2,-5l7349,1015r-5,-3l7422,1012r-98,-32xe" fillcolor="black" stroked="f">
                <v:path arrowok="t"/>
              </v:shape>
              <v:shape id="_x0000_s1389" style="position:absolute;left:6520;top:980;width:924;height:80" coordorigin="6520,980" coordsize="924,80" path="m7324,1012r-797,l6522,1015r-2,4l6522,1024r5,3l7324,1027r,-15xe" fillcolor="black" stroked="f">
                <v:path arrowok="t"/>
              </v:shape>
              <v:shape id="_x0000_s1390" style="position:absolute;left:6520;top:980;width:924;height:80" coordorigin="6520,980" coordsize="924,80" path="m7422,1012r-78,l7349,1015r2,4l7349,1024r-5,3l7422,1027r22,-8l7422,1012xe" fillcolor="black" stroked="f">
                <v:path arrowok="t"/>
              </v:shape>
            </v:group>
            <v:group id="_x0000_s1391" style="position:absolute;left:6527;top:446;width:752;height:574" coordorigin="6527,446" coordsize="752,574">
              <v:shape id="_x0000_s1392" style="position:absolute;left:6527;top:446;width:752;height:574" coordorigin="6527,446" coordsize="752,574" path="m6527,1019l7278,446e" filled="f" strokeweight=".78pt">
                <v:path arrowok="t"/>
              </v:shape>
            </v:group>
            <w10:wrap anchorx="page"/>
          </v:group>
        </w:pict>
      </w:r>
      <w:r>
        <w:rPr>
          <w:noProof/>
          <w:lang w:eastAsia="zh-CN"/>
        </w:rPr>
        <w:pict>
          <v:group id="_x0000_s1393" style="position:absolute;left:0;text-align:left;margin-left:140.75pt;margin-top:10.15pt;width:48.7pt;height:43.2pt;z-index:-251672064;mso-position-horizontal-relative:page" coordorigin="2815,203" coordsize="974,864">
            <v:group id="_x0000_s1394" style="position:absolute;left:2822;top:211;width:81;height:816" coordorigin="2822,211" coordsize="81,816">
              <v:shape id="_x0000_s1395" style="position:absolute;left:2822;top:211;width:81;height:816" coordorigin="2822,211" coordsize="81,816" path="m2863,303r-6,2l2856,310r,709l2857,1024r6,3l2868,1024r2,-5l2870,310r-2,-5l2863,303xe" fillcolor="black" stroked="f">
                <v:path arrowok="t"/>
              </v:shape>
              <v:shape id="_x0000_s1396" style="position:absolute;left:2822;top:211;width:81;height:816" coordorigin="2822,211" coordsize="81,816" path="m2863,211r-41,120l2856,331r,-21l2857,305r6,-2l2894,303r-31,-92xe" fillcolor="black" stroked="f">
                <v:path arrowok="t"/>
              </v:shape>
              <v:shape id="_x0000_s1397" style="position:absolute;left:2822;top:211;width:81;height:816" coordorigin="2822,211" coordsize="81,816" path="m2894,303r-31,l2868,305r2,5l2870,331r33,l2894,303xe" fillcolor="black" stroked="f">
                <v:path arrowok="t"/>
              </v:shape>
            </v:group>
            <v:group id="_x0000_s1398" style="position:absolute;left:2856;top:980;width:924;height:80" coordorigin="2856,980" coordsize="924,80">
              <v:shape id="_x0000_s1399" style="position:absolute;left:2856;top:980;width:924;height:80" coordorigin="2856,980" coordsize="924,80" path="m3660,980r,79l3758,1027r-78,l3685,1024r3,-5l3685,1015r-5,-3l3758,1012r-98,-32xe" fillcolor="black" stroked="f">
                <v:path arrowok="t"/>
              </v:shape>
              <v:shape id="_x0000_s1400" style="position:absolute;left:2856;top:980;width:924;height:80" coordorigin="2856,980" coordsize="924,80" path="m3660,1012r-797,l2857,1015r-1,4l2857,1024r6,3l3660,1027r,-15xe" fillcolor="black" stroked="f">
                <v:path arrowok="t"/>
              </v:shape>
              <v:shape id="_x0000_s1401" style="position:absolute;left:2856;top:980;width:924;height:80" coordorigin="2856,980" coordsize="924,80" path="m3758,1012r-78,l3685,1015r3,4l3685,1024r-5,3l3758,1027r22,-8l3758,1012xe" fillcolor="black" stroked="f">
                <v:path arrowok="t"/>
              </v:shape>
            </v:group>
            <v:group id="_x0000_s1402" style="position:absolute;left:2861;top:584;width:744;height:2" coordorigin="2861,584" coordsize="744,2">
              <v:shape id="_x0000_s1403" style="position:absolute;left:2861;top:584;width:744;height:2" coordorigin="2861,584" coordsize="744,0" path="m2861,584r744,e" filled="f" strokeweight=".78pt">
                <v:path arrowok="t"/>
              </v:shape>
            </v:group>
            <w10:wrap anchorx="page"/>
          </v:group>
        </w:pict>
      </w:r>
      <w:r>
        <w:rPr>
          <w:noProof/>
          <w:lang w:eastAsia="zh-CN"/>
        </w:rPr>
        <w:pict>
          <v:group id="_x0000_s1404" style="position:absolute;left:0;text-align:left;margin-left:235.75pt;margin-top:10.15pt;width:48.6pt;height:43.2pt;z-index:-251671040;mso-position-horizontal-relative:page" coordorigin="4715,203" coordsize="972,864">
            <v:group id="_x0000_s1405" style="position:absolute;left:4723;top:211;width:80;height:816" coordorigin="4723,211" coordsize="80,816">
              <v:shape id="_x0000_s1406" style="position:absolute;left:4723;top:211;width:80;height:816" coordorigin="4723,211" coordsize="80,816" path="m4763,303r-5,2l4756,310r,709l4758,1024r5,3l4769,1024r1,-5l4770,310r-1,-5l4763,303xe" fillcolor="black" stroked="f">
                <v:path arrowok="t"/>
              </v:shape>
              <v:shape id="_x0000_s1407" style="position:absolute;left:4723;top:211;width:80;height:816" coordorigin="4723,211" coordsize="80,816" path="m4763,211r-40,120l4756,331r,-21l4758,305r5,-2l4793,303r-30,-92xe" fillcolor="black" stroked="f">
                <v:path arrowok="t"/>
              </v:shape>
              <v:shape id="_x0000_s1408" style="position:absolute;left:4723;top:211;width:80;height:816" coordorigin="4723,211" coordsize="80,816" path="m4793,303r-30,l4769,305r1,5l4770,331r32,l4793,303xe" fillcolor="black" stroked="f">
                <v:path arrowok="t"/>
              </v:shape>
            </v:group>
            <v:group id="_x0000_s1409" style="position:absolute;left:4756;top:980;width:924;height:80" coordorigin="4756,980" coordsize="924,80">
              <v:shape id="_x0000_s1410" style="position:absolute;left:4756;top:980;width:924;height:80" coordorigin="4756,980" coordsize="924,80" path="m5560,980r,79l5658,1027r-78,l5585,1024r2,-5l5585,1015r-5,-3l5658,1012r-98,-32xe" fillcolor="black" stroked="f">
                <v:path arrowok="t"/>
              </v:shape>
              <v:shape id="_x0000_s1411" style="position:absolute;left:4756;top:980;width:924;height:80" coordorigin="4756,980" coordsize="924,80" path="m5560,1012r-797,l4758,1015r-2,4l4758,1024r5,3l5560,1027r,-15xe" fillcolor="black" stroked="f">
                <v:path arrowok="t"/>
              </v:shape>
              <v:shape id="_x0000_s1412" style="position:absolute;left:4756;top:980;width:924;height:80" coordorigin="4756,980" coordsize="924,80" path="m5658,1012r-78,l5585,1015r2,4l5585,1024r-5,3l5658,1027r22,-8l5658,1012xe" fillcolor="black" stroked="f">
                <v:path arrowok="t"/>
              </v:shape>
            </v:group>
            <v:group id="_x0000_s1413" style="position:absolute;left:4763;top:446;width:752;height:574" coordorigin="4763,446" coordsize="752,574">
              <v:shape id="_x0000_s1414" style="position:absolute;left:4763;top:446;width:752;height:574" coordorigin="4763,446" coordsize="752,574" path="m4763,1019l5514,446e" filled="f" strokeweight=".78pt">
                <v:path arrowok="t"/>
              </v:shape>
            </v:group>
            <w10:wrap anchorx="page"/>
          </v:group>
        </w:pict>
      </w:r>
      <w:r>
        <w:rPr>
          <w:noProof/>
          <w:lang w:eastAsia="zh-CN"/>
        </w:rPr>
        <w:pict>
          <v:group id="_x0000_s1415" style="position:absolute;left:0;text-align:left;margin-left:52.55pt;margin-top:10.15pt;width:48.7pt;height:43.2pt;z-index:-251670016;mso-position-horizontal-relative:page" coordorigin="1051,203" coordsize="974,864">
            <v:group id="_x0000_s1416" style="position:absolute;left:1058;top:211;width:81;height:816" coordorigin="1058,211" coordsize="81,816">
              <v:shape id="_x0000_s1417" style="position:absolute;left:1058;top:211;width:81;height:816" coordorigin="1058,211" coordsize="81,816" path="m1099,303r-6,2l1092,310r,709l1093,1024r6,3l1104,1024r2,-5l1106,310r-2,-5l1099,303xe" fillcolor="black" stroked="f">
                <v:path arrowok="t"/>
              </v:shape>
              <v:shape id="_x0000_s1418" style="position:absolute;left:1058;top:211;width:81;height:816" coordorigin="1058,211" coordsize="81,816" path="m1099,211r-41,120l1092,331r,-21l1093,305r6,-2l1130,303r-31,-92xe" fillcolor="black" stroked="f">
                <v:path arrowok="t"/>
              </v:shape>
              <v:shape id="_x0000_s1419" style="position:absolute;left:1058;top:211;width:81;height:816" coordorigin="1058,211" coordsize="81,816" path="m1130,303r-31,l1104,305r2,5l1106,331r33,l1130,303xe" fillcolor="black" stroked="f">
                <v:path arrowok="t"/>
              </v:shape>
            </v:group>
            <v:group id="_x0000_s1420" style="position:absolute;left:1092;top:980;width:924;height:80" coordorigin="1092,980" coordsize="924,80">
              <v:shape id="_x0000_s1421" style="position:absolute;left:1092;top:980;width:924;height:80" coordorigin="1092,980" coordsize="924,80" path="m1896,980r,79l1994,1027r-78,l1921,1024r3,-5l1921,1015r-5,-3l1994,1012r-98,-32xe" fillcolor="black" stroked="f">
                <v:path arrowok="t"/>
              </v:shape>
              <v:shape id="_x0000_s1422" style="position:absolute;left:1092;top:980;width:924;height:80" coordorigin="1092,980" coordsize="924,80" path="m1896,1012r-797,l1093,1015r-1,4l1093,1024r6,3l1896,1027r,-15xe" fillcolor="black" stroked="f">
                <v:path arrowok="t"/>
              </v:shape>
              <v:shape id="_x0000_s1423" style="position:absolute;left:1092;top:980;width:924;height:80" coordorigin="1092,980" coordsize="924,80" path="m1994,1012r-78,l1921,1015r3,4l1921,1024r-5,3l1994,1027r22,-8l1994,1012xe" fillcolor="black" stroked="f">
                <v:path arrowok="t"/>
              </v:shape>
            </v:group>
            <v:group id="_x0000_s1424" style="position:absolute;left:1097;top:584;width:744;height:2" coordorigin="1097,584" coordsize="744,2">
              <v:shape id="_x0000_s1425" style="position:absolute;left:1097;top:584;width:744;height:2" coordorigin="1097,584" coordsize="744,0" path="m1097,584r744,e" filled="f" strokeweight=".78pt">
                <v:path arrowok="t"/>
              </v:shape>
            </v:group>
            <w10:wrap anchorx="page"/>
          </v:group>
        </w:pict>
      </w:r>
      <w:r>
        <w:rPr>
          <w:rFonts w:ascii="Times New Roman"/>
          <w:i/>
          <w:sz w:val="21"/>
        </w:rPr>
        <w:t>s</w:t>
      </w:r>
      <w:r>
        <w:rPr>
          <w:rFonts w:ascii="Times New Roman"/>
          <w:i/>
          <w:sz w:val="21"/>
        </w:rPr>
        <w:tab/>
        <w:t>v</w:t>
      </w:r>
      <w:r>
        <w:rPr>
          <w:rFonts w:ascii="Times New Roman"/>
          <w:i/>
          <w:sz w:val="21"/>
        </w:rPr>
        <w:tab/>
        <w:t>s</w:t>
      </w:r>
      <w:r>
        <w:rPr>
          <w:rFonts w:ascii="Times New Roman"/>
          <w:i/>
          <w:sz w:val="21"/>
        </w:rPr>
        <w:tab/>
      </w:r>
      <w:r>
        <w:rPr>
          <w:rFonts w:ascii="Times New Roman"/>
          <w:i/>
          <w:w w:val="105"/>
          <w:sz w:val="21"/>
        </w:rPr>
        <w:t>v</w:t>
      </w:r>
    </w:p>
    <w:p w:rsidR="001B72D3" w:rsidRDefault="001B72D3">
      <w:pPr>
        <w:spacing w:before="2" w:line="130" w:lineRule="atLeast"/>
        <w:rPr>
          <w:rFonts w:ascii="Times New Roman" w:hAnsi="Times New Roman"/>
          <w:sz w:val="11"/>
          <w:szCs w:val="11"/>
        </w:rPr>
      </w:pPr>
    </w:p>
    <w:p w:rsidR="001B72D3" w:rsidRDefault="001B72D3">
      <w:pPr>
        <w:spacing w:line="200" w:lineRule="atLeast"/>
        <w:rPr>
          <w:rFonts w:ascii="Times New Roman" w:hAnsi="Times New Roman"/>
          <w:sz w:val="17"/>
          <w:szCs w:val="17"/>
        </w:rPr>
      </w:pPr>
    </w:p>
    <w:p w:rsidR="001B72D3" w:rsidRDefault="001B72D3">
      <w:pPr>
        <w:spacing w:line="200" w:lineRule="atLeast"/>
        <w:rPr>
          <w:rFonts w:ascii="Times New Roman" w:hAnsi="Times New Roman"/>
          <w:sz w:val="17"/>
          <w:szCs w:val="17"/>
        </w:rPr>
      </w:pPr>
    </w:p>
    <w:p w:rsidR="001B72D3" w:rsidRDefault="001B72D3">
      <w:pPr>
        <w:spacing w:line="200" w:lineRule="atLeast"/>
        <w:rPr>
          <w:rFonts w:ascii="Times New Roman" w:hAnsi="Times New Roman"/>
          <w:sz w:val="17"/>
          <w:szCs w:val="17"/>
        </w:rPr>
        <w:sectPr w:rsidR="001B72D3">
          <w:pgSz w:w="9520" w:h="13840"/>
          <w:pgMar w:top="560" w:right="360" w:bottom="520" w:left="460" w:header="0" w:footer="340" w:gutter="0"/>
          <w:cols w:space="720"/>
        </w:sectPr>
      </w:pPr>
    </w:p>
    <w:p w:rsidR="001B72D3" w:rsidRDefault="001B72D3">
      <w:pPr>
        <w:tabs>
          <w:tab w:val="left" w:pos="1515"/>
          <w:tab w:val="left" w:pos="2309"/>
          <w:tab w:val="left" w:pos="3279"/>
        </w:tabs>
        <w:spacing w:before="77"/>
        <w:ind w:left="545"/>
        <w:rPr>
          <w:rFonts w:ascii="Times New Roman" w:hAnsi="Times New Roman"/>
          <w:sz w:val="21"/>
          <w:szCs w:val="21"/>
        </w:rPr>
      </w:pPr>
      <w:r>
        <w:rPr>
          <w:rFonts w:ascii="Times New Roman"/>
          <w:i/>
          <w:w w:val="105"/>
          <w:sz w:val="14"/>
        </w:rPr>
        <w:t>O</w:t>
      </w:r>
      <w:r>
        <w:rPr>
          <w:rFonts w:ascii="Times New Roman"/>
          <w:i/>
          <w:w w:val="105"/>
          <w:sz w:val="14"/>
        </w:rPr>
        <w:tab/>
      </w:r>
      <w:r>
        <w:rPr>
          <w:rFonts w:ascii="Times New Roman"/>
          <w:i/>
          <w:position w:val="-1"/>
          <w:sz w:val="21"/>
        </w:rPr>
        <w:t>t</w:t>
      </w:r>
      <w:r>
        <w:rPr>
          <w:rFonts w:ascii="Times New Roman"/>
          <w:i/>
          <w:position w:val="-1"/>
          <w:sz w:val="21"/>
        </w:rPr>
        <w:tab/>
      </w:r>
      <w:r>
        <w:rPr>
          <w:rFonts w:ascii="Times New Roman"/>
          <w:i/>
          <w:w w:val="105"/>
          <w:sz w:val="14"/>
        </w:rPr>
        <w:t>O</w:t>
      </w:r>
      <w:r>
        <w:rPr>
          <w:rFonts w:ascii="Times New Roman"/>
          <w:i/>
          <w:w w:val="105"/>
          <w:sz w:val="14"/>
        </w:rPr>
        <w:tab/>
      </w:r>
      <w:r>
        <w:rPr>
          <w:rFonts w:ascii="Times New Roman"/>
          <w:i/>
          <w:position w:val="-1"/>
          <w:sz w:val="21"/>
        </w:rPr>
        <w:t>t</w:t>
      </w:r>
    </w:p>
    <w:p w:rsidR="001B72D3" w:rsidRDefault="001B72D3">
      <w:pPr>
        <w:tabs>
          <w:tab w:val="left" w:pos="1515"/>
          <w:tab w:val="left" w:pos="2309"/>
          <w:tab w:val="left" w:pos="3279"/>
        </w:tabs>
        <w:spacing w:before="77"/>
        <w:ind w:left="545"/>
        <w:rPr>
          <w:rFonts w:ascii="Times New Roman" w:hAnsi="Times New Roman"/>
          <w:sz w:val="21"/>
          <w:szCs w:val="21"/>
        </w:rPr>
      </w:pPr>
      <w:r>
        <w:rPr>
          <w:w w:val="105"/>
        </w:rPr>
        <w:br w:type="column"/>
      </w:r>
      <w:r>
        <w:rPr>
          <w:rFonts w:ascii="Times New Roman"/>
          <w:i/>
          <w:w w:val="105"/>
          <w:sz w:val="14"/>
        </w:rPr>
        <w:t>O</w:t>
      </w:r>
      <w:r>
        <w:rPr>
          <w:rFonts w:ascii="Times New Roman"/>
          <w:i/>
          <w:w w:val="105"/>
          <w:sz w:val="14"/>
        </w:rPr>
        <w:tab/>
      </w:r>
      <w:r>
        <w:rPr>
          <w:rFonts w:ascii="Times New Roman"/>
          <w:i/>
          <w:position w:val="-1"/>
          <w:sz w:val="21"/>
        </w:rPr>
        <w:t>t</w:t>
      </w:r>
      <w:r>
        <w:rPr>
          <w:rFonts w:ascii="Times New Roman"/>
          <w:i/>
          <w:position w:val="-1"/>
          <w:sz w:val="21"/>
        </w:rPr>
        <w:tab/>
      </w:r>
      <w:r>
        <w:rPr>
          <w:rFonts w:ascii="Times New Roman"/>
          <w:i/>
          <w:w w:val="105"/>
          <w:sz w:val="14"/>
        </w:rPr>
        <w:t>O</w:t>
      </w:r>
      <w:r>
        <w:rPr>
          <w:rFonts w:ascii="Times New Roman"/>
          <w:i/>
          <w:w w:val="105"/>
          <w:sz w:val="14"/>
        </w:rPr>
        <w:tab/>
      </w:r>
      <w:r>
        <w:rPr>
          <w:rFonts w:ascii="Times New Roman"/>
          <w:i/>
          <w:w w:val="105"/>
          <w:position w:val="-1"/>
          <w:sz w:val="21"/>
        </w:rPr>
        <w:t>t</w:t>
      </w:r>
    </w:p>
    <w:p w:rsidR="001B72D3" w:rsidRDefault="001B72D3">
      <w:pPr>
        <w:rPr>
          <w:rFonts w:ascii="Times New Roman" w:hAnsi="Times New Roman"/>
          <w:sz w:val="21"/>
          <w:szCs w:val="21"/>
        </w:rPr>
        <w:sectPr w:rsidR="001B72D3">
          <w:type w:val="continuous"/>
          <w:pgSz w:w="9520" w:h="13840"/>
          <w:pgMar w:top="660" w:right="360" w:bottom="520" w:left="460" w:header="720" w:footer="720" w:gutter="0"/>
          <w:cols w:num="2" w:space="720" w:equalWidth="0">
            <w:col w:w="3340" w:space="324"/>
            <w:col w:w="5036"/>
          </w:cols>
        </w:sectPr>
      </w:pPr>
    </w:p>
    <w:p w:rsidR="001B72D3" w:rsidRDefault="001B72D3">
      <w:pPr>
        <w:pStyle w:val="BodyText"/>
        <w:tabs>
          <w:tab w:val="left" w:pos="2701"/>
          <w:tab w:val="left" w:pos="4590"/>
          <w:tab w:val="left" w:pos="6376"/>
        </w:tabs>
        <w:spacing w:before="102"/>
        <w:ind w:left="918"/>
        <w:rPr>
          <w:rFonts w:cs="宋体"/>
        </w:rPr>
      </w:pPr>
      <w:r>
        <w:rPr>
          <w:rFonts w:cs="宋体" w:hint="eastAsia"/>
        </w:rPr>
        <w:t>甲</w:t>
      </w:r>
      <w:r>
        <w:rPr>
          <w:rFonts w:cs="宋体"/>
        </w:rPr>
        <w:tab/>
      </w:r>
      <w:r>
        <w:rPr>
          <w:rFonts w:cs="宋体" w:hint="eastAsia"/>
        </w:rPr>
        <w:t>乙</w:t>
      </w:r>
      <w:r>
        <w:rPr>
          <w:rFonts w:cs="宋体"/>
        </w:rPr>
        <w:tab/>
      </w:r>
      <w:r>
        <w:rPr>
          <w:rFonts w:cs="宋体" w:hint="eastAsia"/>
        </w:rPr>
        <w:t>丙</w:t>
      </w:r>
      <w:r>
        <w:rPr>
          <w:rFonts w:cs="宋体"/>
        </w:rPr>
        <w:tab/>
      </w:r>
      <w:r>
        <w:rPr>
          <w:rFonts w:cs="宋体" w:hint="eastAsia"/>
        </w:rPr>
        <w:t>丁</w:t>
      </w:r>
    </w:p>
    <w:p w:rsidR="001B72D3" w:rsidRDefault="001B72D3">
      <w:pPr>
        <w:pStyle w:val="BodyText"/>
        <w:tabs>
          <w:tab w:val="left" w:pos="2404"/>
          <w:tab w:val="left" w:pos="4433"/>
          <w:tab w:val="left" w:pos="6358"/>
        </w:tabs>
        <w:spacing w:before="52"/>
        <w:rPr>
          <w:rFonts w:cs="宋体"/>
        </w:rPr>
      </w:pPr>
      <w:r>
        <w:rPr>
          <w:rFonts w:ascii="Times New Roman" w:hAnsi="Times New Roman"/>
          <w:spacing w:val="7"/>
        </w:rPr>
        <w:t>A</w:t>
      </w:r>
      <w:r>
        <w:rPr>
          <w:rFonts w:hint="eastAsia"/>
          <w:spacing w:val="7"/>
        </w:rPr>
        <w:t>．</w:t>
      </w:r>
      <w:r>
        <w:rPr>
          <w:spacing w:val="-75"/>
        </w:rPr>
        <w:t xml:space="preserve"> </w:t>
      </w:r>
      <w:r>
        <w:rPr>
          <w:rFonts w:cs="宋体" w:hint="eastAsia"/>
        </w:rPr>
        <w:t>甲</w:t>
      </w:r>
      <w:r>
        <w:rPr>
          <w:rFonts w:cs="宋体"/>
          <w:spacing w:val="-75"/>
        </w:rPr>
        <w:t xml:space="preserve"> </w:t>
      </w:r>
      <w:r>
        <w:rPr>
          <w:rFonts w:cs="宋体" w:hint="eastAsia"/>
        </w:rPr>
        <w:t>与</w:t>
      </w:r>
      <w:r>
        <w:rPr>
          <w:rFonts w:cs="宋体"/>
          <w:spacing w:val="-74"/>
        </w:rPr>
        <w:t xml:space="preserve"> </w:t>
      </w:r>
      <w:r>
        <w:rPr>
          <w:rFonts w:cs="宋体" w:hint="eastAsia"/>
        </w:rPr>
        <w:t>乙</w:t>
      </w:r>
      <w:r>
        <w:rPr>
          <w:rFonts w:cs="宋体"/>
        </w:rPr>
        <w:tab/>
      </w:r>
      <w:r>
        <w:rPr>
          <w:rFonts w:ascii="Times New Roman" w:hAnsi="Times New Roman"/>
          <w:spacing w:val="7"/>
        </w:rPr>
        <w:t>B</w:t>
      </w:r>
      <w:r>
        <w:rPr>
          <w:rFonts w:hint="eastAsia"/>
          <w:spacing w:val="7"/>
        </w:rPr>
        <w:t>．</w:t>
      </w:r>
      <w:r>
        <w:rPr>
          <w:spacing w:val="-76"/>
        </w:rPr>
        <w:t xml:space="preserve"> </w:t>
      </w:r>
      <w:r>
        <w:rPr>
          <w:rFonts w:cs="宋体" w:hint="eastAsia"/>
        </w:rPr>
        <w:t>乙与</w:t>
      </w:r>
      <w:r>
        <w:rPr>
          <w:rFonts w:cs="宋体"/>
          <w:spacing w:val="-76"/>
        </w:rPr>
        <w:t xml:space="preserve"> </w:t>
      </w:r>
      <w:r>
        <w:rPr>
          <w:rFonts w:cs="宋体" w:hint="eastAsia"/>
        </w:rPr>
        <w:t>丙</w:t>
      </w:r>
      <w:r>
        <w:rPr>
          <w:rFonts w:cs="宋体"/>
        </w:rPr>
        <w:tab/>
      </w:r>
      <w:r>
        <w:rPr>
          <w:rFonts w:ascii="Times New Roman" w:hAnsi="Times New Roman"/>
          <w:spacing w:val="7"/>
        </w:rPr>
        <w:t>C</w:t>
      </w:r>
      <w:r>
        <w:rPr>
          <w:rFonts w:hint="eastAsia"/>
          <w:spacing w:val="7"/>
        </w:rPr>
        <w:t>．</w:t>
      </w:r>
      <w:r>
        <w:rPr>
          <w:spacing w:val="-75"/>
        </w:rPr>
        <w:t xml:space="preserve"> </w:t>
      </w:r>
      <w:r>
        <w:rPr>
          <w:rFonts w:cs="宋体" w:hint="eastAsia"/>
        </w:rPr>
        <w:t>丙</w:t>
      </w:r>
      <w:r>
        <w:rPr>
          <w:rFonts w:cs="宋体"/>
          <w:spacing w:val="-76"/>
        </w:rPr>
        <w:t xml:space="preserve"> </w:t>
      </w:r>
      <w:r>
        <w:rPr>
          <w:rFonts w:cs="宋体" w:hint="eastAsia"/>
        </w:rPr>
        <w:t>与</w:t>
      </w:r>
      <w:r>
        <w:rPr>
          <w:rFonts w:cs="宋体"/>
          <w:spacing w:val="-75"/>
        </w:rPr>
        <w:t xml:space="preserve"> </w:t>
      </w:r>
      <w:r>
        <w:rPr>
          <w:rFonts w:cs="宋体" w:hint="eastAsia"/>
        </w:rPr>
        <w:t>丁</w:t>
      </w:r>
      <w:r>
        <w:rPr>
          <w:rFonts w:cs="宋体"/>
        </w:rPr>
        <w:tab/>
      </w:r>
      <w:r>
        <w:rPr>
          <w:rFonts w:ascii="Times New Roman" w:hAnsi="Times New Roman"/>
          <w:spacing w:val="6"/>
        </w:rPr>
        <w:t>D</w:t>
      </w:r>
      <w:r>
        <w:rPr>
          <w:rFonts w:hint="eastAsia"/>
          <w:spacing w:val="6"/>
        </w:rPr>
        <w:t>．</w:t>
      </w:r>
      <w:r>
        <w:rPr>
          <w:spacing w:val="-75"/>
        </w:rPr>
        <w:t xml:space="preserve"> </w:t>
      </w:r>
      <w:r>
        <w:rPr>
          <w:rFonts w:cs="宋体" w:hint="eastAsia"/>
        </w:rPr>
        <w:t>甲</w:t>
      </w:r>
      <w:r>
        <w:rPr>
          <w:rFonts w:cs="宋体"/>
          <w:spacing w:val="-75"/>
        </w:rPr>
        <w:t xml:space="preserve"> </w:t>
      </w:r>
      <w:r>
        <w:rPr>
          <w:rFonts w:cs="宋体" w:hint="eastAsia"/>
        </w:rPr>
        <w:t>与</w:t>
      </w:r>
      <w:r>
        <w:rPr>
          <w:rFonts w:cs="宋体"/>
          <w:spacing w:val="-75"/>
        </w:rPr>
        <w:t xml:space="preserve"> </w:t>
      </w:r>
      <w:r>
        <w:rPr>
          <w:rFonts w:cs="宋体" w:hint="eastAsia"/>
        </w:rPr>
        <w:t>丙</w:t>
      </w:r>
    </w:p>
    <w:p w:rsidR="001B72D3" w:rsidRDefault="001B72D3">
      <w:pPr>
        <w:pStyle w:val="BodyText"/>
        <w:spacing w:before="193"/>
        <w:ind w:left="107"/>
        <w:rPr>
          <w:rFonts w:cs="宋体"/>
          <w:lang w:eastAsia="zh-CN"/>
        </w:rPr>
      </w:pPr>
      <w:r>
        <w:rPr>
          <w:rFonts w:ascii="Times New Roman" w:hAnsi="Times New Roman"/>
          <w:lang w:eastAsia="zh-CN"/>
        </w:rPr>
        <w:t>7</w:t>
      </w:r>
      <w:r>
        <w:rPr>
          <w:rFonts w:ascii="Times New Roman" w:hAnsi="Times New Roman"/>
          <w:spacing w:val="-34"/>
          <w:lang w:eastAsia="zh-CN"/>
        </w:rPr>
        <w:t xml:space="preserve"> </w:t>
      </w:r>
      <w:r>
        <w:rPr>
          <w:rFonts w:hint="eastAsia"/>
          <w:spacing w:val="16"/>
          <w:lang w:eastAsia="zh-CN"/>
        </w:rPr>
        <w:t>．自</w:t>
      </w:r>
      <w:r>
        <w:rPr>
          <w:spacing w:val="-72"/>
          <w:lang w:eastAsia="zh-CN"/>
        </w:rPr>
        <w:t xml:space="preserve"> </w:t>
      </w:r>
      <w:r>
        <w:rPr>
          <w:rFonts w:cs="宋体" w:hint="eastAsia"/>
          <w:spacing w:val="16"/>
          <w:lang w:eastAsia="zh-CN"/>
        </w:rPr>
        <w:t>然界</w:t>
      </w:r>
      <w:r>
        <w:rPr>
          <w:rFonts w:cs="宋体"/>
          <w:spacing w:val="-73"/>
          <w:lang w:eastAsia="zh-CN"/>
        </w:rPr>
        <w:t xml:space="preserve"> </w:t>
      </w:r>
      <w:r>
        <w:rPr>
          <w:rFonts w:hint="eastAsia"/>
          <w:lang w:eastAsia="zh-CN"/>
        </w:rPr>
        <w:t>中</w:t>
      </w:r>
      <w:r>
        <w:rPr>
          <w:spacing w:val="-72"/>
          <w:lang w:eastAsia="zh-CN"/>
        </w:rPr>
        <w:t xml:space="preserve"> </w:t>
      </w:r>
      <w:r>
        <w:rPr>
          <w:rFonts w:cs="宋体" w:hint="eastAsia"/>
          <w:spacing w:val="16"/>
          <w:lang w:eastAsia="zh-CN"/>
        </w:rPr>
        <w:t>水不</w:t>
      </w:r>
      <w:r>
        <w:rPr>
          <w:rFonts w:cs="宋体"/>
          <w:spacing w:val="-72"/>
          <w:lang w:eastAsia="zh-CN"/>
        </w:rPr>
        <w:t xml:space="preserve"> </w:t>
      </w:r>
      <w:r>
        <w:rPr>
          <w:rFonts w:cs="宋体" w:hint="eastAsia"/>
          <w:lang w:eastAsia="zh-CN"/>
        </w:rPr>
        <w:t>停</w:t>
      </w:r>
      <w:r>
        <w:rPr>
          <w:rFonts w:cs="宋体"/>
          <w:spacing w:val="-72"/>
          <w:lang w:eastAsia="zh-CN"/>
        </w:rPr>
        <w:t xml:space="preserve"> </w:t>
      </w:r>
      <w:r>
        <w:rPr>
          <w:rFonts w:cs="宋体" w:hint="eastAsia"/>
          <w:lang w:eastAsia="zh-CN"/>
        </w:rPr>
        <w:t>地</w:t>
      </w:r>
      <w:r>
        <w:rPr>
          <w:rFonts w:cs="宋体"/>
          <w:spacing w:val="-73"/>
          <w:lang w:eastAsia="zh-CN"/>
        </w:rPr>
        <w:t xml:space="preserve"> </w:t>
      </w:r>
      <w:r>
        <w:rPr>
          <w:rFonts w:cs="宋体" w:hint="eastAsia"/>
          <w:spacing w:val="33"/>
          <w:lang w:eastAsia="zh-CN"/>
        </w:rPr>
        <w:t>运动、变</w:t>
      </w:r>
      <w:r>
        <w:rPr>
          <w:rFonts w:cs="宋体" w:hint="eastAsia"/>
          <w:lang w:eastAsia="zh-CN"/>
        </w:rPr>
        <w:t>化</w:t>
      </w:r>
      <w:r>
        <w:rPr>
          <w:rFonts w:cs="宋体"/>
          <w:spacing w:val="-73"/>
          <w:lang w:eastAsia="zh-CN"/>
        </w:rPr>
        <w:t xml:space="preserve"> </w:t>
      </w:r>
      <w:r>
        <w:rPr>
          <w:rFonts w:hint="eastAsia"/>
          <w:spacing w:val="16"/>
          <w:lang w:eastAsia="zh-CN"/>
        </w:rPr>
        <w:t>着，</w:t>
      </w:r>
      <w:r>
        <w:rPr>
          <w:spacing w:val="-72"/>
          <w:lang w:eastAsia="zh-CN"/>
        </w:rPr>
        <w:t xml:space="preserve"> </w:t>
      </w:r>
      <w:r>
        <w:rPr>
          <w:rFonts w:cs="宋体" w:hint="eastAsia"/>
          <w:spacing w:val="16"/>
          <w:lang w:eastAsia="zh-CN"/>
        </w:rPr>
        <w:t>形成</w:t>
      </w:r>
      <w:r>
        <w:rPr>
          <w:rFonts w:cs="宋体"/>
          <w:spacing w:val="-72"/>
          <w:lang w:eastAsia="zh-CN"/>
        </w:rPr>
        <w:t xml:space="preserve"> </w:t>
      </w:r>
      <w:r>
        <w:rPr>
          <w:rFonts w:hint="eastAsia"/>
          <w:lang w:eastAsia="zh-CN"/>
        </w:rPr>
        <w:t>一</w:t>
      </w:r>
      <w:r>
        <w:rPr>
          <w:spacing w:val="-73"/>
          <w:lang w:eastAsia="zh-CN"/>
        </w:rPr>
        <w:t xml:space="preserve"> </w:t>
      </w:r>
      <w:r>
        <w:rPr>
          <w:rFonts w:cs="宋体" w:hint="eastAsia"/>
          <w:spacing w:val="16"/>
          <w:lang w:eastAsia="zh-CN"/>
        </w:rPr>
        <w:t>个巨</w:t>
      </w:r>
      <w:r>
        <w:rPr>
          <w:rFonts w:cs="宋体"/>
          <w:spacing w:val="-72"/>
          <w:lang w:eastAsia="zh-CN"/>
        </w:rPr>
        <w:t xml:space="preserve"> </w:t>
      </w:r>
      <w:r>
        <w:rPr>
          <w:rFonts w:hint="eastAsia"/>
          <w:spacing w:val="16"/>
          <w:lang w:eastAsia="zh-CN"/>
        </w:rPr>
        <w:t>大的</w:t>
      </w:r>
      <w:r>
        <w:rPr>
          <w:spacing w:val="-72"/>
          <w:lang w:eastAsia="zh-CN"/>
        </w:rPr>
        <w:t xml:space="preserve"> </w:t>
      </w:r>
      <w:r>
        <w:rPr>
          <w:rFonts w:cs="宋体" w:hint="eastAsia"/>
          <w:lang w:eastAsia="zh-CN"/>
        </w:rPr>
        <w:t>循</w:t>
      </w:r>
      <w:r>
        <w:rPr>
          <w:rFonts w:cs="宋体"/>
          <w:spacing w:val="-73"/>
          <w:lang w:eastAsia="zh-CN"/>
        </w:rPr>
        <w:t xml:space="preserve"> </w:t>
      </w:r>
      <w:r>
        <w:rPr>
          <w:rFonts w:cs="宋体" w:hint="eastAsia"/>
          <w:spacing w:val="33"/>
          <w:lang w:eastAsia="zh-CN"/>
        </w:rPr>
        <w:t>环系</w:t>
      </w:r>
      <w:r>
        <w:rPr>
          <w:rFonts w:cs="宋体" w:hint="eastAsia"/>
          <w:lang w:eastAsia="zh-CN"/>
        </w:rPr>
        <w:t>统</w:t>
      </w:r>
      <w:r>
        <w:rPr>
          <w:rFonts w:cs="宋体"/>
          <w:spacing w:val="-72"/>
          <w:lang w:eastAsia="zh-CN"/>
        </w:rPr>
        <w:t xml:space="preserve"> </w:t>
      </w:r>
      <w:r>
        <w:rPr>
          <w:rFonts w:hint="eastAsia"/>
          <w:lang w:eastAsia="zh-CN"/>
        </w:rPr>
        <w:t>，</w:t>
      </w:r>
      <w:r>
        <w:rPr>
          <w:spacing w:val="-72"/>
          <w:lang w:eastAsia="zh-CN"/>
        </w:rPr>
        <w:t xml:space="preserve"> </w:t>
      </w:r>
      <w:r>
        <w:rPr>
          <w:rFonts w:cs="宋体" w:hint="eastAsia"/>
          <w:spacing w:val="16"/>
          <w:lang w:eastAsia="zh-CN"/>
        </w:rPr>
        <w:t>下列</w:t>
      </w:r>
      <w:r>
        <w:rPr>
          <w:rFonts w:cs="宋体"/>
          <w:spacing w:val="-72"/>
          <w:lang w:eastAsia="zh-CN"/>
        </w:rPr>
        <w:t xml:space="preserve"> </w:t>
      </w:r>
      <w:r>
        <w:rPr>
          <w:rFonts w:cs="宋体" w:hint="eastAsia"/>
          <w:spacing w:val="16"/>
          <w:lang w:eastAsia="zh-CN"/>
        </w:rPr>
        <w:t>说法</w:t>
      </w:r>
      <w:r>
        <w:rPr>
          <w:rFonts w:cs="宋体"/>
          <w:spacing w:val="-72"/>
          <w:lang w:eastAsia="zh-CN"/>
        </w:rPr>
        <w:t xml:space="preserve"> </w:t>
      </w:r>
      <w:r>
        <w:rPr>
          <w:rFonts w:cs="宋体" w:hint="eastAsia"/>
          <w:spacing w:val="16"/>
          <w:lang w:eastAsia="zh-CN"/>
        </w:rPr>
        <w:t>正确</w:t>
      </w:r>
      <w:r>
        <w:rPr>
          <w:rFonts w:cs="宋体"/>
          <w:spacing w:val="-73"/>
          <w:lang w:eastAsia="zh-CN"/>
        </w:rPr>
        <w:t xml:space="preserve"> </w:t>
      </w:r>
    </w:p>
    <w:p w:rsidR="001B72D3" w:rsidRDefault="001B72D3">
      <w:pPr>
        <w:pStyle w:val="BodyText"/>
        <w:spacing w:before="37"/>
        <w:rPr>
          <w:lang w:eastAsia="zh-CN"/>
        </w:rPr>
      </w:pPr>
      <w:r>
        <w:rPr>
          <w:rFonts w:hint="eastAsia"/>
          <w:spacing w:val="15"/>
          <w:lang w:eastAsia="zh-CN"/>
        </w:rPr>
        <w:t>的是</w:t>
      </w:r>
      <w:r>
        <w:rPr>
          <w:spacing w:val="-75"/>
          <w:lang w:eastAsia="zh-CN"/>
        </w:rPr>
        <w:t xml:space="preserve"> </w:t>
      </w:r>
    </w:p>
    <w:p w:rsidR="001B72D3" w:rsidRDefault="001B72D3">
      <w:pPr>
        <w:pStyle w:val="BodyText"/>
        <w:spacing w:before="52"/>
        <w:rPr>
          <w:rFonts w:cs="宋体"/>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lang w:eastAsia="zh-CN"/>
        </w:rPr>
        <w:t>水</w:t>
      </w:r>
      <w:r>
        <w:rPr>
          <w:rFonts w:cs="宋体"/>
          <w:spacing w:val="-75"/>
          <w:lang w:eastAsia="zh-CN"/>
        </w:rPr>
        <w:t xml:space="preserve"> </w:t>
      </w:r>
      <w:r>
        <w:rPr>
          <w:rFonts w:cs="宋体" w:hint="eastAsia"/>
          <w:lang w:eastAsia="zh-CN"/>
        </w:rPr>
        <w:t>蒸</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spacing w:val="15"/>
          <w:lang w:eastAsia="zh-CN"/>
        </w:rPr>
        <w:t>高空</w:t>
      </w:r>
      <w:r>
        <w:rPr>
          <w:rFonts w:cs="宋体"/>
          <w:spacing w:val="-75"/>
          <w:lang w:eastAsia="zh-CN"/>
        </w:rPr>
        <w:t xml:space="preserve"> </w:t>
      </w:r>
      <w:r>
        <w:rPr>
          <w:rFonts w:cs="宋体" w:hint="eastAsia"/>
          <w:spacing w:val="15"/>
          <w:lang w:eastAsia="zh-CN"/>
        </w:rPr>
        <w:t>遇冷</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spacing w:val="30"/>
          <w:lang w:eastAsia="zh-CN"/>
        </w:rPr>
        <w:t>热凝</w:t>
      </w:r>
      <w:r>
        <w:rPr>
          <w:rFonts w:cs="宋体" w:hint="eastAsia"/>
          <w:lang w:eastAsia="zh-CN"/>
        </w:rPr>
        <w:t>华</w:t>
      </w:r>
      <w:r>
        <w:rPr>
          <w:rFonts w:cs="宋体"/>
          <w:spacing w:val="-75"/>
          <w:lang w:eastAsia="zh-CN"/>
        </w:rPr>
        <w:t xml:space="preserve"> </w:t>
      </w:r>
      <w:r>
        <w:rPr>
          <w:rFonts w:cs="宋体" w:hint="eastAsia"/>
          <w:spacing w:val="30"/>
          <w:lang w:eastAsia="zh-CN"/>
        </w:rPr>
        <w:t>成小</w:t>
      </w:r>
      <w:r>
        <w:rPr>
          <w:rFonts w:cs="宋体" w:hint="eastAsia"/>
          <w:lang w:eastAsia="zh-CN"/>
        </w:rPr>
        <w:t>水</w:t>
      </w:r>
      <w:r>
        <w:rPr>
          <w:rFonts w:cs="宋体"/>
          <w:spacing w:val="-75"/>
          <w:lang w:eastAsia="zh-CN"/>
        </w:rPr>
        <w:t xml:space="preserve"> </w:t>
      </w:r>
      <w:r>
        <w:rPr>
          <w:rFonts w:cs="宋体" w:hint="eastAsia"/>
          <w:lang w:eastAsia="zh-CN"/>
        </w:rPr>
        <w:t>珠</w:t>
      </w:r>
    </w:p>
    <w:p w:rsidR="001B72D3" w:rsidRDefault="001B72D3">
      <w:pPr>
        <w:pStyle w:val="BodyText"/>
        <w:spacing w:before="37"/>
        <w:rPr>
          <w:rFonts w:cs="宋体"/>
          <w:lang w:eastAsia="zh-CN"/>
        </w:rPr>
      </w:pPr>
      <w:r>
        <w:rPr>
          <w:rFonts w:ascii="Times New Roman" w:hAnsi="Times New Roman"/>
          <w:spacing w:val="14"/>
          <w:lang w:eastAsia="zh-CN"/>
        </w:rPr>
        <w:t>B</w:t>
      </w:r>
      <w:r>
        <w:rPr>
          <w:rFonts w:hint="eastAsia"/>
          <w:spacing w:val="14"/>
          <w:lang w:eastAsia="zh-CN"/>
        </w:rPr>
        <w:t>．在</w:t>
      </w:r>
      <w:r>
        <w:rPr>
          <w:spacing w:val="-76"/>
          <w:lang w:eastAsia="zh-CN"/>
        </w:rPr>
        <w:t xml:space="preserve"> </w:t>
      </w:r>
      <w:r>
        <w:rPr>
          <w:rFonts w:cs="宋体" w:hint="eastAsia"/>
          <w:lang w:eastAsia="zh-CN"/>
        </w:rPr>
        <w:t>阳</w:t>
      </w:r>
      <w:r>
        <w:rPr>
          <w:rFonts w:cs="宋体"/>
          <w:spacing w:val="-75"/>
          <w:lang w:eastAsia="zh-CN"/>
        </w:rPr>
        <w:t xml:space="preserve"> </w:t>
      </w:r>
      <w:r>
        <w:rPr>
          <w:rFonts w:cs="宋体" w:hint="eastAsia"/>
          <w:spacing w:val="15"/>
          <w:lang w:eastAsia="zh-CN"/>
        </w:rPr>
        <w:t>光下</w:t>
      </w:r>
      <w:r>
        <w:rPr>
          <w:rFonts w:cs="宋体"/>
          <w:spacing w:val="-75"/>
          <w:lang w:eastAsia="zh-CN"/>
        </w:rPr>
        <w:t xml:space="preserve"> </w:t>
      </w:r>
      <w:r>
        <w:rPr>
          <w:rFonts w:cs="宋体" w:hint="eastAsia"/>
          <w:spacing w:val="30"/>
          <w:lang w:eastAsia="zh-CN"/>
        </w:rPr>
        <w:t>露珠吸热升</w:t>
      </w:r>
      <w:r>
        <w:rPr>
          <w:rFonts w:cs="宋体" w:hint="eastAsia"/>
          <w:lang w:eastAsia="zh-CN"/>
        </w:rPr>
        <w:t>华</w:t>
      </w:r>
      <w:r>
        <w:rPr>
          <w:rFonts w:cs="宋体"/>
          <w:spacing w:val="-75"/>
          <w:lang w:eastAsia="zh-CN"/>
        </w:rPr>
        <w:t xml:space="preserve"> </w:t>
      </w:r>
      <w:r>
        <w:rPr>
          <w:rFonts w:cs="宋体" w:hint="eastAsia"/>
          <w:spacing w:val="15"/>
          <w:lang w:eastAsia="zh-CN"/>
        </w:rPr>
        <w:t>成水</w:t>
      </w:r>
      <w:r>
        <w:rPr>
          <w:rFonts w:cs="宋体"/>
          <w:spacing w:val="-75"/>
          <w:lang w:eastAsia="zh-CN"/>
        </w:rPr>
        <w:t xml:space="preserve"> </w:t>
      </w:r>
      <w:r>
        <w:rPr>
          <w:rFonts w:cs="宋体" w:hint="eastAsia"/>
          <w:lang w:eastAsia="zh-CN"/>
        </w:rPr>
        <w:t>蒸</w:t>
      </w:r>
      <w:r>
        <w:rPr>
          <w:rFonts w:cs="宋体"/>
          <w:spacing w:val="-76"/>
          <w:lang w:eastAsia="zh-CN"/>
        </w:rPr>
        <w:t xml:space="preserve"> </w:t>
      </w:r>
      <w:r>
        <w:rPr>
          <w:rFonts w:cs="宋体" w:hint="eastAsia"/>
          <w:lang w:eastAsia="zh-CN"/>
        </w:rPr>
        <w:t>气</w:t>
      </w:r>
      <w:r>
        <w:rPr>
          <w:rFonts w:cs="宋体"/>
          <w:spacing w:val="-75"/>
          <w:lang w:eastAsia="zh-CN"/>
        </w:rPr>
        <w:t xml:space="preserve"> </w:t>
      </w:r>
      <w:r>
        <w:rPr>
          <w:rFonts w:cs="宋体" w:hint="eastAsia"/>
          <w:spacing w:val="30"/>
          <w:lang w:eastAsia="zh-CN"/>
        </w:rPr>
        <w:t>后慢慢消</w:t>
      </w:r>
      <w:r>
        <w:rPr>
          <w:rFonts w:cs="宋体" w:hint="eastAsia"/>
          <w:lang w:eastAsia="zh-CN"/>
        </w:rPr>
        <w:t>失</w:t>
      </w:r>
      <w:r>
        <w:rPr>
          <w:rFonts w:cs="宋体"/>
          <w:spacing w:val="-75"/>
          <w:lang w:eastAsia="zh-CN"/>
        </w:rPr>
        <w:t xml:space="preserve"> </w:t>
      </w:r>
    </w:p>
    <w:p w:rsidR="001B72D3" w:rsidRDefault="001B72D3">
      <w:pPr>
        <w:pStyle w:val="BodyText"/>
        <w:spacing w:before="37"/>
        <w:rPr>
          <w:rFonts w:cs="宋体"/>
          <w:lang w:eastAsia="zh-CN"/>
        </w:rPr>
      </w:pPr>
      <w:r>
        <w:rPr>
          <w:rFonts w:ascii="Times New Roman" w:hAnsi="Times New Roman"/>
          <w:spacing w:val="7"/>
          <w:lang w:eastAsia="zh-CN"/>
        </w:rPr>
        <w:t>C</w:t>
      </w:r>
      <w:r>
        <w:rPr>
          <w:rFonts w:hint="eastAsia"/>
          <w:spacing w:val="7"/>
          <w:lang w:eastAsia="zh-CN"/>
        </w:rPr>
        <w:t>．</w:t>
      </w:r>
      <w:r>
        <w:rPr>
          <w:spacing w:val="-76"/>
          <w:lang w:eastAsia="zh-CN"/>
        </w:rPr>
        <w:t xml:space="preserve"> </w:t>
      </w:r>
      <w:r>
        <w:rPr>
          <w:rFonts w:cs="宋体" w:hint="eastAsia"/>
          <w:spacing w:val="30"/>
          <w:lang w:eastAsia="zh-CN"/>
        </w:rPr>
        <w:t>积雪吸热熔</w:t>
      </w:r>
      <w:r>
        <w:rPr>
          <w:rFonts w:cs="宋体" w:hint="eastAsia"/>
          <w:lang w:eastAsia="zh-CN"/>
        </w:rPr>
        <w:t>化</w:t>
      </w:r>
      <w:r>
        <w:rPr>
          <w:rFonts w:cs="宋体"/>
          <w:spacing w:val="-75"/>
          <w:lang w:eastAsia="zh-CN"/>
        </w:rPr>
        <w:t xml:space="preserve"> </w:t>
      </w:r>
      <w:r>
        <w:rPr>
          <w:rFonts w:cs="宋体" w:hint="eastAsia"/>
          <w:spacing w:val="15"/>
          <w:lang w:eastAsia="zh-CN"/>
        </w:rPr>
        <w:t>成水</w:t>
      </w:r>
      <w:r>
        <w:rPr>
          <w:rFonts w:cs="宋体"/>
          <w:spacing w:val="-75"/>
          <w:lang w:eastAsia="zh-CN"/>
        </w:rPr>
        <w:t xml:space="preserve"> </w:t>
      </w:r>
      <w:r>
        <w:rPr>
          <w:rFonts w:cs="宋体" w:hint="eastAsia"/>
          <w:spacing w:val="15"/>
          <w:lang w:eastAsia="zh-CN"/>
        </w:rPr>
        <w:t>归入</w:t>
      </w:r>
      <w:r>
        <w:rPr>
          <w:rFonts w:cs="宋体"/>
          <w:spacing w:val="-76"/>
          <w:lang w:eastAsia="zh-CN"/>
        </w:rPr>
        <w:t xml:space="preserve"> </w:t>
      </w:r>
      <w:r>
        <w:rPr>
          <w:rFonts w:hint="eastAsia"/>
          <w:lang w:eastAsia="zh-CN"/>
        </w:rPr>
        <w:t>大</w:t>
      </w:r>
      <w:r>
        <w:rPr>
          <w:spacing w:val="-75"/>
          <w:lang w:eastAsia="zh-CN"/>
        </w:rPr>
        <w:t xml:space="preserve"> </w:t>
      </w:r>
      <w:r>
        <w:rPr>
          <w:rFonts w:cs="宋体" w:hint="eastAsia"/>
          <w:lang w:eastAsia="zh-CN"/>
        </w:rPr>
        <w:t>海</w:t>
      </w:r>
    </w:p>
    <w:p w:rsidR="001B72D3" w:rsidRDefault="001B72D3">
      <w:pPr>
        <w:pStyle w:val="BodyText"/>
        <w:spacing w:before="37"/>
        <w:rPr>
          <w:lang w:eastAsia="zh-CN"/>
        </w:rPr>
      </w:pPr>
      <w:r>
        <w:rPr>
          <w:rFonts w:ascii="Times New Roman" w:hAnsi="Times New Roman"/>
          <w:spacing w:val="7"/>
          <w:lang w:eastAsia="zh-CN"/>
        </w:rPr>
        <w:t>D</w:t>
      </w:r>
      <w:r>
        <w:rPr>
          <w:rFonts w:hint="eastAsia"/>
          <w:spacing w:val="7"/>
          <w:lang w:eastAsia="zh-CN"/>
        </w:rPr>
        <w:t>．</w:t>
      </w:r>
      <w:r>
        <w:rPr>
          <w:spacing w:val="-75"/>
          <w:lang w:eastAsia="zh-CN"/>
        </w:rPr>
        <w:t xml:space="preserve"> </w:t>
      </w:r>
      <w:r>
        <w:rPr>
          <w:rFonts w:cs="宋体" w:hint="eastAsia"/>
          <w:spacing w:val="30"/>
          <w:lang w:eastAsia="zh-CN"/>
        </w:rPr>
        <w:t>江河湖</w:t>
      </w:r>
      <w:r>
        <w:rPr>
          <w:rFonts w:cs="宋体" w:hint="eastAsia"/>
          <w:lang w:eastAsia="zh-CN"/>
        </w:rPr>
        <w:t>海</w:t>
      </w:r>
      <w:r>
        <w:rPr>
          <w:rFonts w:cs="宋体"/>
          <w:spacing w:val="-75"/>
          <w:lang w:eastAsia="zh-CN"/>
        </w:rPr>
        <w:t xml:space="preserve"> </w:t>
      </w:r>
      <w:r>
        <w:rPr>
          <w:rFonts w:hint="eastAsia"/>
          <w:spacing w:val="15"/>
          <w:lang w:eastAsia="zh-CN"/>
        </w:rPr>
        <w:t>中的</w:t>
      </w:r>
      <w:r>
        <w:rPr>
          <w:spacing w:val="-75"/>
          <w:lang w:eastAsia="zh-CN"/>
        </w:rPr>
        <w:t xml:space="preserve"> </w:t>
      </w:r>
      <w:r>
        <w:rPr>
          <w:rFonts w:cs="宋体" w:hint="eastAsia"/>
          <w:spacing w:val="15"/>
          <w:lang w:eastAsia="zh-CN"/>
        </w:rPr>
        <w:t>水放</w:t>
      </w:r>
      <w:r>
        <w:rPr>
          <w:rFonts w:cs="宋体"/>
          <w:spacing w:val="-75"/>
          <w:lang w:eastAsia="zh-CN"/>
        </w:rPr>
        <w:t xml:space="preserve"> </w:t>
      </w:r>
      <w:r>
        <w:rPr>
          <w:rFonts w:cs="宋体" w:hint="eastAsia"/>
          <w:spacing w:val="15"/>
          <w:lang w:eastAsia="zh-CN"/>
        </w:rPr>
        <w:t>热蒸</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spacing w:val="15"/>
          <w:lang w:eastAsia="zh-CN"/>
        </w:rPr>
        <w:t>成水</w:t>
      </w:r>
      <w:r>
        <w:rPr>
          <w:rFonts w:cs="宋体"/>
          <w:spacing w:val="-75"/>
          <w:lang w:eastAsia="zh-CN"/>
        </w:rPr>
        <w:t xml:space="preserve"> </w:t>
      </w:r>
      <w:r>
        <w:rPr>
          <w:rFonts w:cs="宋体" w:hint="eastAsia"/>
          <w:lang w:eastAsia="zh-CN"/>
        </w:rPr>
        <w:t>蒸</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cs="宋体" w:hint="eastAsia"/>
          <w:spacing w:val="30"/>
          <w:lang w:eastAsia="zh-CN"/>
        </w:rPr>
        <w:t>升腾</w:t>
      </w:r>
      <w:r>
        <w:rPr>
          <w:rFonts w:cs="宋体" w:hint="eastAsia"/>
          <w:lang w:eastAsia="zh-CN"/>
        </w:rPr>
        <w:t>至</w:t>
      </w:r>
      <w:r>
        <w:rPr>
          <w:rFonts w:cs="宋体"/>
          <w:spacing w:val="-75"/>
          <w:lang w:eastAsia="zh-CN"/>
        </w:rPr>
        <w:t xml:space="preserve"> </w:t>
      </w:r>
      <w:r>
        <w:rPr>
          <w:rFonts w:cs="宋体" w:hint="eastAsia"/>
          <w:lang w:eastAsia="zh-CN"/>
        </w:rPr>
        <w:t>空</w:t>
      </w:r>
      <w:r>
        <w:rPr>
          <w:rFonts w:cs="宋体"/>
          <w:spacing w:val="-75"/>
          <w:lang w:eastAsia="zh-CN"/>
        </w:rPr>
        <w:t xml:space="preserve"> </w:t>
      </w:r>
      <w:r>
        <w:rPr>
          <w:rFonts w:hint="eastAsia"/>
          <w:lang w:eastAsia="zh-CN"/>
        </w:rPr>
        <w:t>中</w:t>
      </w:r>
    </w:p>
    <w:p w:rsidR="001B72D3" w:rsidRDefault="001B72D3">
      <w:pPr>
        <w:pStyle w:val="BodyText"/>
        <w:spacing w:before="193" w:line="278" w:lineRule="auto"/>
        <w:ind w:left="423" w:right="107" w:hanging="316"/>
        <w:rPr>
          <w:lang w:eastAsia="zh-CN"/>
        </w:rPr>
      </w:pPr>
      <w:r>
        <w:rPr>
          <w:noProof/>
          <w:lang w:eastAsia="zh-CN"/>
        </w:rPr>
        <w:pict>
          <v:shape id="_x0000_s1426" type="#_x0000_t75" style="position:absolute;left:0;text-align:left;margin-left:309.7pt;margin-top:49.55pt;width:126.5pt;height:87.2pt;z-index:-251674112;mso-position-horizontal-relative:page">
            <v:imagedata r:id="rId24" o:title=""/>
            <w10:wrap anchorx="page"/>
          </v:shape>
        </w:pict>
      </w:r>
      <w:r>
        <w:rPr>
          <w:rFonts w:ascii="Times New Roman" w:hAnsi="Times New Roman"/>
          <w:spacing w:val="15"/>
          <w:lang w:eastAsia="zh-CN"/>
        </w:rPr>
        <w:t>8</w:t>
      </w:r>
      <w:r>
        <w:rPr>
          <w:rFonts w:hint="eastAsia"/>
          <w:spacing w:val="-9"/>
          <w:lang w:eastAsia="zh-CN"/>
        </w:rPr>
        <w:t>．</w:t>
      </w:r>
      <w:r>
        <w:rPr>
          <w:rFonts w:cs="宋体" w:hint="eastAsia"/>
          <w:spacing w:val="30"/>
          <w:lang w:eastAsia="zh-CN"/>
        </w:rPr>
        <w:t>如</w:t>
      </w:r>
      <w:r>
        <w:rPr>
          <w:rFonts w:cs="宋体" w:hint="eastAsia"/>
          <w:lang w:eastAsia="zh-CN"/>
        </w:rPr>
        <w:t>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spacing w:val="2"/>
          <w:lang w:eastAsia="zh-CN"/>
        </w:rPr>
        <w:t>，</w:t>
      </w:r>
      <w:r>
        <w:rPr>
          <w:rFonts w:ascii="Times New Roman" w:hAnsi="Times New Roman"/>
          <w:spacing w:val="2"/>
          <w:lang w:eastAsia="zh-CN"/>
        </w:rPr>
        <w:t>7D</w:t>
      </w:r>
      <w:r>
        <w:rPr>
          <w:rFonts w:ascii="Times New Roman" w:hAnsi="Times New Roman"/>
          <w:spacing w:val="21"/>
          <w:lang w:eastAsia="zh-CN"/>
        </w:rPr>
        <w:t xml:space="preserve"> </w:t>
      </w:r>
      <w:r>
        <w:rPr>
          <w:rFonts w:hint="eastAsia"/>
          <w:lang w:eastAsia="zh-CN"/>
        </w:rPr>
        <w:t>电</w:t>
      </w:r>
      <w:r>
        <w:rPr>
          <w:spacing w:val="-75"/>
          <w:lang w:eastAsia="zh-CN"/>
        </w:rPr>
        <w:t xml:space="preserve"> </w:t>
      </w:r>
      <w:r>
        <w:rPr>
          <w:rFonts w:cs="宋体" w:hint="eastAsia"/>
          <w:lang w:eastAsia="zh-CN"/>
        </w:rPr>
        <w:t>影</w:t>
      </w:r>
      <w:r>
        <w:rPr>
          <w:rFonts w:cs="宋体"/>
          <w:spacing w:val="-75"/>
          <w:lang w:eastAsia="zh-CN"/>
        </w:rPr>
        <w:t xml:space="preserve"> </w:t>
      </w:r>
      <w:r>
        <w:rPr>
          <w:rFonts w:hint="eastAsia"/>
          <w:spacing w:val="15"/>
          <w:lang w:eastAsia="zh-CN"/>
        </w:rPr>
        <w:t>是在</w:t>
      </w:r>
      <w:r>
        <w:rPr>
          <w:spacing w:val="-75"/>
          <w:lang w:eastAsia="zh-CN"/>
        </w:rPr>
        <w:t xml:space="preserve"> </w:t>
      </w:r>
      <w:r>
        <w:rPr>
          <w:rFonts w:cs="宋体" w:hint="eastAsia"/>
          <w:lang w:eastAsia="zh-CN"/>
        </w:rPr>
        <w:t>立</w:t>
      </w:r>
      <w:r>
        <w:rPr>
          <w:rFonts w:cs="宋体"/>
          <w:spacing w:val="-75"/>
          <w:lang w:eastAsia="zh-CN"/>
        </w:rPr>
        <w:t xml:space="preserve"> </w:t>
      </w:r>
      <w:r>
        <w:rPr>
          <w:rFonts w:cs="宋体" w:hint="eastAsia"/>
          <w:spacing w:val="15"/>
          <w:lang w:eastAsia="zh-CN"/>
        </w:rPr>
        <w:t>体影</w:t>
      </w:r>
      <w:r>
        <w:rPr>
          <w:rFonts w:cs="宋体"/>
          <w:spacing w:val="-75"/>
          <w:lang w:eastAsia="zh-CN"/>
        </w:rPr>
        <w:t xml:space="preserve"> </w:t>
      </w:r>
      <w:r>
        <w:rPr>
          <w:rFonts w:cs="宋体" w:hint="eastAsia"/>
          <w:lang w:eastAsia="zh-CN"/>
        </w:rPr>
        <w:t>片</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基础</w:t>
      </w:r>
      <w:r>
        <w:rPr>
          <w:rFonts w:cs="宋体"/>
          <w:spacing w:val="-75"/>
          <w:lang w:eastAsia="zh-CN"/>
        </w:rPr>
        <w:t xml:space="preserve"> </w:t>
      </w:r>
      <w:r>
        <w:rPr>
          <w:rFonts w:hint="eastAsia"/>
          <w:lang w:eastAsia="zh-CN"/>
        </w:rPr>
        <w:t>上</w:t>
      </w:r>
      <w:r>
        <w:rPr>
          <w:spacing w:val="-75"/>
          <w:lang w:eastAsia="zh-CN"/>
        </w:rPr>
        <w:t xml:space="preserve"> </w:t>
      </w:r>
      <w:r>
        <w:rPr>
          <w:rFonts w:cs="宋体" w:hint="eastAsia"/>
          <w:spacing w:val="15"/>
          <w:lang w:eastAsia="zh-CN"/>
        </w:rPr>
        <w:t>增加</w:t>
      </w:r>
      <w:r>
        <w:rPr>
          <w:rFonts w:cs="宋体"/>
          <w:spacing w:val="-75"/>
          <w:lang w:eastAsia="zh-CN"/>
        </w:rPr>
        <w:t xml:space="preserve"> </w:t>
      </w:r>
      <w:r>
        <w:rPr>
          <w:rFonts w:hint="eastAsia"/>
          <w:lang w:eastAsia="zh-CN"/>
        </w:rPr>
        <w:t>了</w:t>
      </w:r>
      <w:r>
        <w:rPr>
          <w:spacing w:val="-75"/>
          <w:lang w:eastAsia="zh-CN"/>
        </w:rPr>
        <w:t xml:space="preserve"> </w:t>
      </w:r>
      <w:r>
        <w:rPr>
          <w:rFonts w:cs="宋体" w:hint="eastAsia"/>
          <w:spacing w:val="30"/>
          <w:lang w:eastAsia="zh-CN"/>
        </w:rPr>
        <w:t>运动座</w:t>
      </w:r>
      <w:r>
        <w:rPr>
          <w:rFonts w:cs="宋体" w:hint="eastAsia"/>
          <w:lang w:eastAsia="zh-CN"/>
        </w:rPr>
        <w:t>椅</w:t>
      </w:r>
      <w:r>
        <w:rPr>
          <w:rFonts w:cs="宋体"/>
          <w:spacing w:val="-75"/>
          <w:lang w:eastAsia="zh-CN"/>
        </w:rPr>
        <w:t xml:space="preserve"> </w:t>
      </w:r>
      <w:r>
        <w:rPr>
          <w:rFonts w:hint="eastAsia"/>
          <w:spacing w:val="-5"/>
          <w:lang w:eastAsia="zh-CN"/>
        </w:rPr>
        <w:t>，</w:t>
      </w:r>
      <w:r>
        <w:rPr>
          <w:rFonts w:cs="宋体" w:hint="eastAsia"/>
          <w:spacing w:val="-5"/>
          <w:lang w:eastAsia="zh-CN"/>
        </w:rPr>
        <w:t>随</w:t>
      </w:r>
      <w:r>
        <w:rPr>
          <w:rFonts w:cs="宋体"/>
          <w:spacing w:val="-75"/>
          <w:lang w:eastAsia="zh-CN"/>
        </w:rPr>
        <w:t xml:space="preserve"> </w:t>
      </w:r>
      <w:r>
        <w:rPr>
          <w:rFonts w:hint="eastAsia"/>
          <w:lang w:eastAsia="zh-CN"/>
        </w:rPr>
        <w:t>着</w:t>
      </w:r>
      <w:r>
        <w:rPr>
          <w:spacing w:val="-75"/>
          <w:lang w:eastAsia="zh-CN"/>
        </w:rPr>
        <w:t xml:space="preserve"> </w:t>
      </w:r>
      <w:r>
        <w:rPr>
          <w:rFonts w:cs="宋体" w:hint="eastAsia"/>
          <w:lang w:eastAsia="zh-CN"/>
        </w:rPr>
        <w:t>影</w:t>
      </w:r>
      <w:r>
        <w:rPr>
          <w:rFonts w:cs="宋体"/>
          <w:spacing w:val="-75"/>
          <w:lang w:eastAsia="zh-CN"/>
        </w:rPr>
        <w:t xml:space="preserve"> </w:t>
      </w:r>
      <w:r>
        <w:rPr>
          <w:rFonts w:cs="宋体" w:hint="eastAsia"/>
          <w:lang w:eastAsia="zh-CN"/>
        </w:rPr>
        <w:t>片</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播</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hint="eastAsia"/>
          <w:lang w:eastAsia="zh-CN"/>
        </w:rPr>
        <w:t>，</w:t>
      </w:r>
      <w:r>
        <w:rPr>
          <w:spacing w:val="257"/>
          <w:lang w:eastAsia="zh-CN"/>
        </w:rPr>
        <w:t xml:space="preserve"> </w:t>
      </w:r>
      <w:r>
        <w:rPr>
          <w:rFonts w:cs="宋体" w:hint="eastAsia"/>
          <w:lang w:eastAsia="zh-CN"/>
        </w:rPr>
        <w:t>能</w:t>
      </w:r>
      <w:r>
        <w:rPr>
          <w:rFonts w:cs="宋体"/>
          <w:spacing w:val="-75"/>
          <w:lang w:eastAsia="zh-CN"/>
        </w:rPr>
        <w:t xml:space="preserve"> </w:t>
      </w:r>
      <w:r>
        <w:rPr>
          <w:rFonts w:cs="宋体" w:hint="eastAsia"/>
          <w:lang w:eastAsia="zh-CN"/>
        </w:rPr>
        <w:t>让</w:t>
      </w:r>
      <w:r>
        <w:rPr>
          <w:rFonts w:cs="宋体"/>
          <w:spacing w:val="-75"/>
          <w:lang w:eastAsia="zh-CN"/>
        </w:rPr>
        <w:t xml:space="preserve"> </w:t>
      </w:r>
      <w:r>
        <w:rPr>
          <w:rFonts w:hint="eastAsia"/>
          <w:spacing w:val="15"/>
          <w:lang w:eastAsia="zh-CN"/>
        </w:rPr>
        <w:t>观众</w:t>
      </w:r>
      <w:r>
        <w:rPr>
          <w:spacing w:val="-75"/>
          <w:lang w:eastAsia="zh-CN"/>
        </w:rPr>
        <w:t xml:space="preserve"> </w:t>
      </w:r>
      <w:r>
        <w:rPr>
          <w:rFonts w:cs="宋体" w:hint="eastAsia"/>
          <w:spacing w:val="30"/>
          <w:lang w:eastAsia="zh-CN"/>
        </w:rPr>
        <w:t>跟随座</w:t>
      </w:r>
      <w:r>
        <w:rPr>
          <w:rFonts w:cs="宋体" w:hint="eastAsia"/>
          <w:lang w:eastAsia="zh-CN"/>
        </w:rPr>
        <w:t>椅</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起</w:t>
      </w:r>
      <w:r>
        <w:rPr>
          <w:rFonts w:cs="宋体"/>
          <w:spacing w:val="-75"/>
          <w:lang w:eastAsia="zh-CN"/>
        </w:rPr>
        <w:t xml:space="preserve"> </w:t>
      </w:r>
      <w:r>
        <w:rPr>
          <w:rFonts w:cs="宋体" w:hint="eastAsia"/>
          <w:lang w:eastAsia="zh-CN"/>
        </w:rPr>
        <w:t>感</w:t>
      </w:r>
      <w:r>
        <w:rPr>
          <w:rFonts w:cs="宋体"/>
          <w:spacing w:val="-75"/>
          <w:lang w:eastAsia="zh-CN"/>
        </w:rPr>
        <w:t xml:space="preserve"> </w:t>
      </w:r>
      <w:r>
        <w:rPr>
          <w:rFonts w:cs="宋体" w:hint="eastAsia"/>
          <w:lang w:eastAsia="zh-CN"/>
        </w:rPr>
        <w:t>受</w:t>
      </w:r>
      <w:r>
        <w:rPr>
          <w:rFonts w:cs="宋体"/>
          <w:spacing w:val="-75"/>
          <w:lang w:eastAsia="zh-CN"/>
        </w:rPr>
        <w:t xml:space="preserve"> </w:t>
      </w:r>
      <w:r>
        <w:rPr>
          <w:rFonts w:cs="宋体" w:hint="eastAsia"/>
          <w:lang w:eastAsia="zh-CN"/>
        </w:rPr>
        <w:t>到</w:t>
      </w:r>
      <w:r>
        <w:rPr>
          <w:rFonts w:cs="宋体"/>
          <w:spacing w:val="-75"/>
          <w:lang w:eastAsia="zh-CN"/>
        </w:rPr>
        <w:t xml:space="preserve"> </w:t>
      </w:r>
      <w:r>
        <w:rPr>
          <w:rFonts w:cs="宋体" w:hint="eastAsia"/>
          <w:spacing w:val="15"/>
          <w:lang w:eastAsia="zh-CN"/>
        </w:rPr>
        <w:t>颠簸</w:t>
      </w:r>
      <w:r>
        <w:rPr>
          <w:rFonts w:cs="宋体"/>
          <w:spacing w:val="-75"/>
          <w:lang w:eastAsia="zh-CN"/>
        </w:rPr>
        <w:t xml:space="preserve"> </w:t>
      </w:r>
      <w:r>
        <w:rPr>
          <w:rFonts w:cs="宋体" w:hint="eastAsia"/>
          <w:spacing w:val="-6"/>
          <w:lang w:eastAsia="zh-CN"/>
        </w:rPr>
        <w:t>、震</w:t>
      </w:r>
      <w:r>
        <w:rPr>
          <w:rFonts w:cs="宋体"/>
          <w:spacing w:val="-75"/>
          <w:lang w:eastAsia="zh-CN"/>
        </w:rPr>
        <w:t xml:space="preserve"> </w:t>
      </w:r>
      <w:r>
        <w:rPr>
          <w:rFonts w:cs="宋体" w:hint="eastAsia"/>
          <w:spacing w:val="30"/>
          <w:lang w:eastAsia="zh-CN"/>
        </w:rPr>
        <w:t>颤等效</w:t>
      </w:r>
      <w:r>
        <w:rPr>
          <w:rFonts w:cs="宋体" w:hint="eastAsia"/>
          <w:lang w:eastAsia="zh-CN"/>
        </w:rPr>
        <w:t>果</w:t>
      </w:r>
      <w:r>
        <w:rPr>
          <w:rFonts w:cs="宋体"/>
          <w:spacing w:val="-75"/>
          <w:lang w:eastAsia="zh-CN"/>
        </w:rPr>
        <w:t xml:space="preserve"> </w:t>
      </w:r>
      <w:r>
        <w:rPr>
          <w:rFonts w:hint="eastAsia"/>
          <w:spacing w:val="-12"/>
          <w:lang w:eastAsia="zh-CN"/>
        </w:rPr>
        <w:t>，</w:t>
      </w:r>
      <w:r>
        <w:rPr>
          <w:rFonts w:hint="eastAsia"/>
          <w:spacing w:val="30"/>
          <w:lang w:eastAsia="zh-CN"/>
        </w:rPr>
        <w:t>大</w:t>
      </w:r>
      <w:r>
        <w:rPr>
          <w:rFonts w:hint="eastAsia"/>
          <w:lang w:eastAsia="zh-CN"/>
        </w:rPr>
        <w:t>大</w:t>
      </w:r>
      <w:r>
        <w:rPr>
          <w:spacing w:val="-75"/>
          <w:lang w:eastAsia="zh-CN"/>
        </w:rPr>
        <w:t xml:space="preserve"> </w:t>
      </w:r>
      <w:r>
        <w:rPr>
          <w:rFonts w:cs="宋体" w:hint="eastAsia"/>
          <w:spacing w:val="15"/>
          <w:lang w:eastAsia="zh-CN"/>
        </w:rPr>
        <w:t>增加</w:t>
      </w:r>
      <w:r>
        <w:rPr>
          <w:rFonts w:cs="宋体"/>
          <w:spacing w:val="-75"/>
          <w:lang w:eastAsia="zh-CN"/>
        </w:rPr>
        <w:t xml:space="preserve"> </w:t>
      </w:r>
      <w:r>
        <w:rPr>
          <w:rFonts w:hint="eastAsia"/>
          <w:spacing w:val="30"/>
          <w:lang w:eastAsia="zh-CN"/>
        </w:rPr>
        <w:t>了观</w:t>
      </w:r>
      <w:r>
        <w:rPr>
          <w:rFonts w:hint="eastAsia"/>
          <w:lang w:eastAsia="zh-CN"/>
        </w:rPr>
        <w:t>众</w:t>
      </w:r>
      <w:r>
        <w:rPr>
          <w:spacing w:val="-75"/>
          <w:lang w:eastAsia="zh-CN"/>
        </w:rPr>
        <w:t xml:space="preserve"> </w:t>
      </w:r>
      <w:r>
        <w:rPr>
          <w:rFonts w:cs="宋体" w:hint="eastAsia"/>
          <w:spacing w:val="15"/>
          <w:lang w:eastAsia="zh-CN"/>
        </w:rPr>
        <w:t>身临</w:t>
      </w:r>
      <w:r>
        <w:rPr>
          <w:rFonts w:cs="宋体"/>
          <w:spacing w:val="-75"/>
          <w:lang w:eastAsia="zh-CN"/>
        </w:rPr>
        <w:t xml:space="preserve"> </w:t>
      </w:r>
      <w:r>
        <w:rPr>
          <w:rFonts w:cs="宋体" w:hint="eastAsia"/>
          <w:lang w:eastAsia="zh-CN"/>
        </w:rPr>
        <w:t>其</w:t>
      </w:r>
      <w:r>
        <w:rPr>
          <w:rFonts w:cs="宋体"/>
          <w:spacing w:val="-75"/>
          <w:lang w:eastAsia="zh-CN"/>
        </w:rPr>
        <w:t xml:space="preserve"> </w:t>
      </w:r>
      <w:r>
        <w:rPr>
          <w:rFonts w:cs="宋体" w:hint="eastAsia"/>
          <w:lang w:eastAsia="zh-CN"/>
        </w:rPr>
        <w:t>境</w:t>
      </w:r>
      <w:r>
        <w:rPr>
          <w:rFonts w:cs="宋体"/>
          <w:spacing w:val="-75"/>
          <w:lang w:eastAsia="zh-CN"/>
        </w:rPr>
        <w:t xml:space="preserve"> </w:t>
      </w:r>
      <w:r>
        <w:rPr>
          <w:rFonts w:hint="eastAsia"/>
          <w:lang w:eastAsia="zh-CN"/>
        </w:rPr>
        <w:t>的</w:t>
      </w:r>
      <w:r>
        <w:rPr>
          <w:spacing w:val="517"/>
          <w:lang w:eastAsia="zh-CN"/>
        </w:rPr>
        <w:t xml:space="preserve"> </w:t>
      </w:r>
      <w:r>
        <w:rPr>
          <w:rFonts w:hint="eastAsia"/>
          <w:lang w:eastAsia="zh-CN"/>
        </w:rPr>
        <w:t>观</w:t>
      </w:r>
      <w:r>
        <w:rPr>
          <w:spacing w:val="-75"/>
          <w:lang w:eastAsia="zh-CN"/>
        </w:rPr>
        <w:t xml:space="preserve"> </w:t>
      </w:r>
      <w:r>
        <w:rPr>
          <w:rFonts w:cs="宋体" w:hint="eastAsia"/>
          <w:lang w:eastAsia="zh-CN"/>
        </w:rPr>
        <w:t>影</w:t>
      </w:r>
      <w:r>
        <w:rPr>
          <w:rFonts w:cs="宋体"/>
          <w:spacing w:val="-75"/>
          <w:lang w:eastAsia="zh-CN"/>
        </w:rPr>
        <w:t xml:space="preserve"> </w:t>
      </w:r>
      <w:r>
        <w:rPr>
          <w:rFonts w:cs="宋体" w:hint="eastAsia"/>
          <w:lang w:eastAsia="zh-CN"/>
        </w:rPr>
        <w:t>融</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cs="宋体" w:hint="eastAsia"/>
          <w:lang w:eastAsia="zh-CN"/>
        </w:rPr>
        <w:t>感</w:t>
      </w:r>
      <w:r>
        <w:rPr>
          <w:rFonts w:cs="宋体"/>
          <w:spacing w:val="-75"/>
          <w:lang w:eastAsia="zh-CN"/>
        </w:rPr>
        <w:t xml:space="preserve"> </w:t>
      </w:r>
      <w:r>
        <w:rPr>
          <w:rFonts w:hint="eastAsia"/>
          <w:spacing w:val="15"/>
          <w:lang w:eastAsia="zh-CN"/>
        </w:rPr>
        <w:t>．在</w:t>
      </w:r>
      <w:r>
        <w:rPr>
          <w:spacing w:val="-75"/>
          <w:lang w:eastAsia="zh-CN"/>
        </w:rPr>
        <w:t xml:space="preserve"> </w:t>
      </w:r>
      <w:r>
        <w:rPr>
          <w:rFonts w:cs="宋体" w:hint="eastAsia"/>
          <w:lang w:eastAsia="zh-CN"/>
        </w:rPr>
        <w:t>影</w:t>
      </w:r>
      <w:r>
        <w:rPr>
          <w:rFonts w:cs="宋体"/>
          <w:spacing w:val="-75"/>
          <w:lang w:eastAsia="zh-CN"/>
        </w:rPr>
        <w:t xml:space="preserve"> </w:t>
      </w:r>
      <w:r>
        <w:rPr>
          <w:rFonts w:cs="宋体" w:hint="eastAsia"/>
          <w:spacing w:val="15"/>
          <w:lang w:eastAsia="zh-CN"/>
        </w:rPr>
        <w:t>片播</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hint="eastAsia"/>
          <w:spacing w:val="15"/>
          <w:lang w:eastAsia="zh-CN"/>
        </w:rPr>
        <w:t>时，</w:t>
      </w:r>
      <w:r>
        <w:rPr>
          <w:spacing w:val="-75"/>
          <w:lang w:eastAsia="zh-CN"/>
        </w:rPr>
        <w:t xml:space="preserve"> </w:t>
      </w:r>
      <w:r>
        <w:rPr>
          <w:rFonts w:cs="宋体" w:hint="eastAsia"/>
          <w:spacing w:val="15"/>
          <w:lang w:eastAsia="zh-CN"/>
        </w:rPr>
        <w:t>以下</w:t>
      </w:r>
      <w:r>
        <w:rPr>
          <w:rFonts w:cs="宋体"/>
          <w:spacing w:val="-75"/>
          <w:lang w:eastAsia="zh-CN"/>
        </w:rPr>
        <w:t xml:space="preserve"> </w:t>
      </w:r>
      <w:r>
        <w:rPr>
          <w:rFonts w:cs="宋体" w:hint="eastAsia"/>
          <w:spacing w:val="15"/>
          <w:lang w:eastAsia="zh-CN"/>
        </w:rPr>
        <w:t>说法</w:t>
      </w:r>
      <w:r>
        <w:rPr>
          <w:rFonts w:cs="宋体"/>
          <w:spacing w:val="-75"/>
          <w:lang w:eastAsia="zh-CN"/>
        </w:rPr>
        <w:t xml:space="preserve"> </w:t>
      </w:r>
      <w:r>
        <w:rPr>
          <w:rFonts w:cs="宋体" w:hint="eastAsia"/>
          <w:spacing w:val="15"/>
          <w:lang w:eastAsia="zh-CN"/>
        </w:rPr>
        <w:t>正确</w:t>
      </w:r>
      <w:r>
        <w:rPr>
          <w:rFonts w:cs="宋体"/>
          <w:spacing w:val="-75"/>
          <w:lang w:eastAsia="zh-CN"/>
        </w:rPr>
        <w:t xml:space="preserve"> </w:t>
      </w:r>
      <w:r>
        <w:rPr>
          <w:rFonts w:hint="eastAsia"/>
          <w:spacing w:val="15"/>
          <w:lang w:eastAsia="zh-CN"/>
        </w:rPr>
        <w:t>的是</w:t>
      </w:r>
      <w:r>
        <w:rPr>
          <w:spacing w:val="-75"/>
          <w:lang w:eastAsia="zh-CN"/>
        </w:rPr>
        <w:t xml:space="preserve"> </w:t>
      </w:r>
    </w:p>
    <w:p w:rsidR="001B72D3" w:rsidRDefault="001B72D3">
      <w:pPr>
        <w:pStyle w:val="BodyText"/>
        <w:spacing w:before="19" w:line="270" w:lineRule="auto"/>
        <w:ind w:right="4404"/>
        <w:rPr>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lang w:eastAsia="zh-CN"/>
        </w:rPr>
        <w:t>以</w:t>
      </w:r>
      <w:r>
        <w:rPr>
          <w:rFonts w:cs="宋体"/>
          <w:spacing w:val="-75"/>
          <w:lang w:eastAsia="zh-CN"/>
        </w:rPr>
        <w:t xml:space="preserve"> </w:t>
      </w:r>
      <w:r>
        <w:rPr>
          <w:rFonts w:cs="宋体" w:hint="eastAsia"/>
          <w:spacing w:val="15"/>
          <w:lang w:eastAsia="zh-CN"/>
        </w:rPr>
        <w:t>座椅</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spacing w:val="15"/>
          <w:lang w:eastAsia="zh-CN"/>
        </w:rPr>
        <w:t>参照</w:t>
      </w:r>
      <w:r>
        <w:rPr>
          <w:rFonts w:cs="宋体"/>
          <w:spacing w:val="-75"/>
          <w:lang w:eastAsia="zh-CN"/>
        </w:rPr>
        <w:t xml:space="preserve"> </w:t>
      </w:r>
      <w:r>
        <w:rPr>
          <w:rFonts w:hint="eastAsia"/>
          <w:spacing w:val="15"/>
          <w:lang w:eastAsia="zh-CN"/>
        </w:rPr>
        <w:t>物，</w:t>
      </w:r>
      <w:r>
        <w:rPr>
          <w:spacing w:val="-75"/>
          <w:lang w:eastAsia="zh-CN"/>
        </w:rPr>
        <w:t xml:space="preserve"> </w:t>
      </w:r>
      <w:r>
        <w:rPr>
          <w:rFonts w:cs="宋体" w:hint="eastAsia"/>
          <w:lang w:eastAsia="zh-CN"/>
        </w:rPr>
        <w:t>地</w:t>
      </w:r>
      <w:r>
        <w:rPr>
          <w:rFonts w:cs="宋体"/>
          <w:spacing w:val="-75"/>
          <w:lang w:eastAsia="zh-CN"/>
        </w:rPr>
        <w:t xml:space="preserve"> </w:t>
      </w:r>
      <w:r>
        <w:rPr>
          <w:rFonts w:hint="eastAsia"/>
          <w:spacing w:val="15"/>
          <w:lang w:eastAsia="zh-CN"/>
        </w:rPr>
        <w:t>面是</w:t>
      </w:r>
      <w:r>
        <w:rPr>
          <w:spacing w:val="-75"/>
          <w:lang w:eastAsia="zh-CN"/>
        </w:rPr>
        <w:t xml:space="preserve"> </w:t>
      </w:r>
      <w:r>
        <w:rPr>
          <w:rFonts w:cs="宋体" w:hint="eastAsia"/>
          <w:spacing w:val="15"/>
          <w:lang w:eastAsia="zh-CN"/>
        </w:rPr>
        <w:t>静止</w:t>
      </w:r>
      <w:r>
        <w:rPr>
          <w:rFonts w:cs="宋体"/>
          <w:spacing w:val="-75"/>
          <w:lang w:eastAsia="zh-CN"/>
        </w:rPr>
        <w:t xml:space="preserve"> </w:t>
      </w:r>
      <w:r>
        <w:rPr>
          <w:rFonts w:hint="eastAsia"/>
          <w:lang w:eastAsia="zh-CN"/>
        </w:rPr>
        <w:t>的</w:t>
      </w:r>
      <w:r>
        <w:rPr>
          <w:spacing w:val="21"/>
          <w:lang w:eastAsia="zh-CN"/>
        </w:rPr>
        <w:t xml:space="preserve"> </w:t>
      </w:r>
      <w:r>
        <w:rPr>
          <w:rFonts w:ascii="Times New Roman" w:hAnsi="Times New Roman"/>
          <w:spacing w:val="14"/>
          <w:lang w:eastAsia="zh-CN"/>
        </w:rPr>
        <w:t>B</w:t>
      </w:r>
      <w:r>
        <w:rPr>
          <w:rFonts w:hint="eastAsia"/>
          <w:lang w:eastAsia="zh-CN"/>
        </w:rPr>
        <w:t>．</w:t>
      </w:r>
      <w:r>
        <w:rPr>
          <w:spacing w:val="-76"/>
          <w:lang w:eastAsia="zh-CN"/>
        </w:rPr>
        <w:t xml:space="preserve"> </w:t>
      </w:r>
      <w:r>
        <w:rPr>
          <w:rFonts w:cs="宋体" w:hint="eastAsia"/>
          <w:spacing w:val="30"/>
          <w:lang w:eastAsia="zh-CN"/>
        </w:rPr>
        <w:t>以</w:t>
      </w:r>
      <w:r>
        <w:rPr>
          <w:rFonts w:cs="宋体" w:hint="eastAsia"/>
          <w:lang w:eastAsia="zh-CN"/>
        </w:rPr>
        <w:t>人</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spacing w:val="30"/>
          <w:lang w:eastAsia="zh-CN"/>
        </w:rPr>
        <w:t>参</w:t>
      </w:r>
      <w:r>
        <w:rPr>
          <w:rFonts w:cs="宋体" w:hint="eastAsia"/>
          <w:lang w:eastAsia="zh-CN"/>
        </w:rPr>
        <w:t>照</w:t>
      </w:r>
      <w:r>
        <w:rPr>
          <w:rFonts w:cs="宋体"/>
          <w:spacing w:val="-75"/>
          <w:lang w:eastAsia="zh-CN"/>
        </w:rPr>
        <w:t xml:space="preserve"> </w:t>
      </w:r>
      <w:r>
        <w:rPr>
          <w:rFonts w:hint="eastAsia"/>
          <w:spacing w:val="30"/>
          <w:lang w:eastAsia="zh-CN"/>
        </w:rPr>
        <w:t>物</w:t>
      </w:r>
      <w:r>
        <w:rPr>
          <w:rFonts w:hint="eastAsia"/>
          <w:lang w:eastAsia="zh-CN"/>
        </w:rPr>
        <w:t>，</w:t>
      </w:r>
      <w:r>
        <w:rPr>
          <w:spacing w:val="-75"/>
          <w:lang w:eastAsia="zh-CN"/>
        </w:rPr>
        <w:t xml:space="preserve"> </w:t>
      </w:r>
      <w:r>
        <w:rPr>
          <w:rFonts w:cs="宋体" w:hint="eastAsia"/>
          <w:spacing w:val="30"/>
          <w:lang w:eastAsia="zh-CN"/>
        </w:rPr>
        <w:t>座</w:t>
      </w:r>
      <w:r>
        <w:rPr>
          <w:rFonts w:cs="宋体" w:hint="eastAsia"/>
          <w:lang w:eastAsia="zh-CN"/>
        </w:rPr>
        <w:t>椅</w:t>
      </w:r>
      <w:r>
        <w:rPr>
          <w:rFonts w:cs="宋体"/>
          <w:spacing w:val="-76"/>
          <w:lang w:eastAsia="zh-CN"/>
        </w:rPr>
        <w:t xml:space="preserve"> </w:t>
      </w:r>
      <w:r>
        <w:rPr>
          <w:rFonts w:hint="eastAsia"/>
          <w:lang w:eastAsia="zh-CN"/>
        </w:rPr>
        <w:t>是</w:t>
      </w:r>
      <w:r>
        <w:rPr>
          <w:spacing w:val="-75"/>
          <w:lang w:eastAsia="zh-CN"/>
        </w:rPr>
        <w:t xml:space="preserve"> </w:t>
      </w:r>
      <w:r>
        <w:rPr>
          <w:rFonts w:cs="宋体" w:hint="eastAsia"/>
          <w:spacing w:val="30"/>
          <w:lang w:eastAsia="zh-CN"/>
        </w:rPr>
        <w:t>运</w:t>
      </w:r>
      <w:r>
        <w:rPr>
          <w:rFonts w:cs="宋体" w:hint="eastAsia"/>
          <w:lang w:eastAsia="zh-CN"/>
        </w:rPr>
        <w:t>动</w:t>
      </w:r>
      <w:r>
        <w:rPr>
          <w:rFonts w:cs="宋体"/>
          <w:spacing w:val="-75"/>
          <w:lang w:eastAsia="zh-CN"/>
        </w:rPr>
        <w:t xml:space="preserve"> </w:t>
      </w:r>
      <w:r>
        <w:rPr>
          <w:rFonts w:hint="eastAsia"/>
          <w:lang w:eastAsia="zh-CN"/>
        </w:rPr>
        <w:t>的</w:t>
      </w:r>
      <w:r>
        <w:rPr>
          <w:lang w:eastAsia="zh-CN"/>
        </w:rPr>
        <w:t xml:space="preserve"> </w:t>
      </w:r>
      <w:r>
        <w:rPr>
          <w:rFonts w:ascii="Times New Roman" w:hAnsi="Times New Roman"/>
          <w:spacing w:val="14"/>
          <w:lang w:eastAsia="zh-CN"/>
        </w:rPr>
        <w:t>C</w:t>
      </w:r>
      <w:r>
        <w:rPr>
          <w:rFonts w:hint="eastAsia"/>
          <w:lang w:eastAsia="zh-CN"/>
        </w:rPr>
        <w:t>．</w:t>
      </w:r>
      <w:r>
        <w:rPr>
          <w:spacing w:val="-76"/>
          <w:lang w:eastAsia="zh-CN"/>
        </w:rPr>
        <w:t xml:space="preserve"> </w:t>
      </w:r>
      <w:r>
        <w:rPr>
          <w:rFonts w:cs="宋体" w:hint="eastAsia"/>
          <w:spacing w:val="30"/>
          <w:lang w:eastAsia="zh-CN"/>
        </w:rPr>
        <w:t>以</w:t>
      </w:r>
      <w:r>
        <w:rPr>
          <w:rFonts w:cs="宋体" w:hint="eastAsia"/>
          <w:lang w:eastAsia="zh-CN"/>
        </w:rPr>
        <w:t>地</w:t>
      </w:r>
      <w:r>
        <w:rPr>
          <w:rFonts w:cs="宋体"/>
          <w:spacing w:val="-75"/>
          <w:lang w:eastAsia="zh-CN"/>
        </w:rPr>
        <w:t xml:space="preserve"> </w:t>
      </w:r>
      <w:r>
        <w:rPr>
          <w:rFonts w:hint="eastAsia"/>
          <w:spacing w:val="30"/>
          <w:lang w:eastAsia="zh-CN"/>
        </w:rPr>
        <w:t>面</w:t>
      </w:r>
      <w:r>
        <w:rPr>
          <w:rFonts w:hint="eastAsia"/>
          <w:lang w:eastAsia="zh-CN"/>
        </w:rPr>
        <w:t>为</w:t>
      </w:r>
      <w:r>
        <w:rPr>
          <w:spacing w:val="-75"/>
          <w:lang w:eastAsia="zh-CN"/>
        </w:rPr>
        <w:t xml:space="preserve"> </w:t>
      </w:r>
      <w:r>
        <w:rPr>
          <w:rFonts w:cs="宋体" w:hint="eastAsia"/>
          <w:spacing w:val="30"/>
          <w:lang w:eastAsia="zh-CN"/>
        </w:rPr>
        <w:t>参</w:t>
      </w:r>
      <w:r>
        <w:rPr>
          <w:rFonts w:cs="宋体" w:hint="eastAsia"/>
          <w:lang w:eastAsia="zh-CN"/>
        </w:rPr>
        <w:t>照</w:t>
      </w:r>
      <w:r>
        <w:rPr>
          <w:rFonts w:cs="宋体"/>
          <w:spacing w:val="-75"/>
          <w:lang w:eastAsia="zh-CN"/>
        </w:rPr>
        <w:t xml:space="preserve"> </w:t>
      </w:r>
      <w:r>
        <w:rPr>
          <w:rFonts w:hint="eastAsia"/>
          <w:spacing w:val="30"/>
          <w:lang w:eastAsia="zh-CN"/>
        </w:rPr>
        <w:t>物</w:t>
      </w:r>
      <w:r>
        <w:rPr>
          <w:rFonts w:hint="eastAsia"/>
          <w:lang w:eastAsia="zh-CN"/>
        </w:rPr>
        <w:t>，</w:t>
      </w:r>
      <w:r>
        <w:rPr>
          <w:spacing w:val="-75"/>
          <w:lang w:eastAsia="zh-CN"/>
        </w:rPr>
        <w:t xml:space="preserve"> </w:t>
      </w:r>
      <w:r>
        <w:rPr>
          <w:rFonts w:cs="宋体" w:hint="eastAsia"/>
          <w:lang w:eastAsia="zh-CN"/>
        </w:rPr>
        <w:t>人</w:t>
      </w:r>
      <w:r>
        <w:rPr>
          <w:rFonts w:cs="宋体"/>
          <w:spacing w:val="-76"/>
          <w:lang w:eastAsia="zh-CN"/>
        </w:rPr>
        <w:t xml:space="preserve"> </w:t>
      </w:r>
      <w:r>
        <w:rPr>
          <w:rFonts w:hint="eastAsia"/>
          <w:lang w:eastAsia="zh-CN"/>
        </w:rPr>
        <w:t>是</w:t>
      </w:r>
      <w:r>
        <w:rPr>
          <w:spacing w:val="-75"/>
          <w:lang w:eastAsia="zh-CN"/>
        </w:rPr>
        <w:t xml:space="preserve"> </w:t>
      </w:r>
      <w:r>
        <w:rPr>
          <w:rFonts w:cs="宋体" w:hint="eastAsia"/>
          <w:spacing w:val="30"/>
          <w:lang w:eastAsia="zh-CN"/>
        </w:rPr>
        <w:t>静</w:t>
      </w:r>
      <w:r>
        <w:rPr>
          <w:rFonts w:cs="宋体" w:hint="eastAsia"/>
          <w:lang w:eastAsia="zh-CN"/>
        </w:rPr>
        <w:t>止</w:t>
      </w:r>
      <w:r>
        <w:rPr>
          <w:rFonts w:cs="宋体"/>
          <w:spacing w:val="-75"/>
          <w:lang w:eastAsia="zh-CN"/>
        </w:rPr>
        <w:t xml:space="preserve"> </w:t>
      </w:r>
      <w:r>
        <w:rPr>
          <w:rFonts w:hint="eastAsia"/>
          <w:lang w:eastAsia="zh-CN"/>
        </w:rPr>
        <w:t>的</w:t>
      </w:r>
      <w:r>
        <w:rPr>
          <w:lang w:eastAsia="zh-CN"/>
        </w:rPr>
        <w:t xml:space="preserve"> </w:t>
      </w:r>
      <w:r>
        <w:rPr>
          <w:rFonts w:ascii="Times New Roman" w:hAnsi="Times New Roman"/>
          <w:spacing w:val="7"/>
          <w:lang w:eastAsia="zh-CN"/>
        </w:rPr>
        <w:t>D</w:t>
      </w:r>
      <w:r>
        <w:rPr>
          <w:rFonts w:hint="eastAsia"/>
          <w:spacing w:val="7"/>
          <w:lang w:eastAsia="zh-CN"/>
        </w:rPr>
        <w:t>．</w:t>
      </w:r>
      <w:r>
        <w:rPr>
          <w:spacing w:val="-75"/>
          <w:lang w:eastAsia="zh-CN"/>
        </w:rPr>
        <w:t xml:space="preserve"> </w:t>
      </w:r>
      <w:r>
        <w:rPr>
          <w:rFonts w:cs="宋体" w:hint="eastAsia"/>
          <w:lang w:eastAsia="zh-CN"/>
        </w:rPr>
        <w:t>以</w:t>
      </w:r>
      <w:r>
        <w:rPr>
          <w:rFonts w:cs="宋体"/>
          <w:spacing w:val="-75"/>
          <w:lang w:eastAsia="zh-CN"/>
        </w:rPr>
        <w:t xml:space="preserve"> </w:t>
      </w:r>
      <w:r>
        <w:rPr>
          <w:rFonts w:cs="宋体" w:hint="eastAsia"/>
          <w:spacing w:val="15"/>
          <w:lang w:eastAsia="zh-CN"/>
        </w:rPr>
        <w:t>座椅</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spacing w:val="15"/>
          <w:lang w:eastAsia="zh-CN"/>
        </w:rPr>
        <w:t>参照</w:t>
      </w:r>
      <w:r>
        <w:rPr>
          <w:rFonts w:cs="宋体"/>
          <w:spacing w:val="-75"/>
          <w:lang w:eastAsia="zh-CN"/>
        </w:rPr>
        <w:t xml:space="preserve"> </w:t>
      </w:r>
      <w:r>
        <w:rPr>
          <w:rFonts w:hint="eastAsia"/>
          <w:spacing w:val="15"/>
          <w:lang w:eastAsia="zh-CN"/>
        </w:rPr>
        <w:t>物，</w:t>
      </w:r>
      <w:r>
        <w:rPr>
          <w:spacing w:val="-75"/>
          <w:lang w:eastAsia="zh-CN"/>
        </w:rPr>
        <w:t xml:space="preserve"> </w:t>
      </w:r>
      <w:r>
        <w:rPr>
          <w:rFonts w:cs="宋体" w:hint="eastAsia"/>
          <w:lang w:eastAsia="zh-CN"/>
        </w:rPr>
        <w:t>人</w:t>
      </w:r>
      <w:r>
        <w:rPr>
          <w:rFonts w:cs="宋体"/>
          <w:spacing w:val="-75"/>
          <w:lang w:eastAsia="zh-CN"/>
        </w:rPr>
        <w:t xml:space="preserve"> </w:t>
      </w:r>
      <w:r>
        <w:rPr>
          <w:rFonts w:hint="eastAsia"/>
          <w:lang w:eastAsia="zh-CN"/>
        </w:rPr>
        <w:t>是</w:t>
      </w:r>
      <w:r>
        <w:rPr>
          <w:spacing w:val="-75"/>
          <w:lang w:eastAsia="zh-CN"/>
        </w:rPr>
        <w:t xml:space="preserve"> </w:t>
      </w:r>
      <w:r>
        <w:rPr>
          <w:rFonts w:cs="宋体" w:hint="eastAsia"/>
          <w:spacing w:val="15"/>
          <w:lang w:eastAsia="zh-CN"/>
        </w:rPr>
        <w:t>静止</w:t>
      </w:r>
      <w:r>
        <w:rPr>
          <w:rFonts w:cs="宋体"/>
          <w:spacing w:val="-75"/>
          <w:lang w:eastAsia="zh-CN"/>
        </w:rPr>
        <w:t xml:space="preserve"> </w:t>
      </w:r>
      <w:r>
        <w:rPr>
          <w:rFonts w:hint="eastAsia"/>
          <w:lang w:eastAsia="zh-CN"/>
        </w:rPr>
        <w:t>的</w:t>
      </w:r>
    </w:p>
    <w:p w:rsidR="001B72D3" w:rsidRDefault="001B72D3">
      <w:pPr>
        <w:spacing w:line="270" w:lineRule="auto"/>
        <w:rPr>
          <w:lang w:eastAsia="zh-CN"/>
        </w:rPr>
        <w:sectPr w:rsidR="001B72D3">
          <w:type w:val="continuous"/>
          <w:pgSz w:w="9520" w:h="13840"/>
          <w:pgMar w:top="660" w:right="360" w:bottom="520" w:left="460" w:header="720" w:footer="720" w:gutter="0"/>
          <w:cols w:space="720"/>
        </w:sectPr>
      </w:pPr>
    </w:p>
    <w:p w:rsidR="001B72D3" w:rsidRDefault="001B72D3">
      <w:pPr>
        <w:pStyle w:val="BodyText"/>
        <w:spacing w:before="10"/>
        <w:ind w:left="104" w:right="110"/>
        <w:jc w:val="center"/>
        <w:rPr>
          <w:rFonts w:cs="宋体"/>
          <w:lang w:eastAsia="zh-CN"/>
        </w:rPr>
      </w:pPr>
      <w:r>
        <w:rPr>
          <w:rFonts w:ascii="Times New Roman" w:hAnsi="Times New Roman"/>
          <w:lang w:eastAsia="zh-CN"/>
        </w:rPr>
        <w:t>9</w:t>
      </w:r>
      <w:r>
        <w:rPr>
          <w:rFonts w:ascii="Times New Roman" w:hAnsi="Times New Roman"/>
          <w:spacing w:val="-34"/>
          <w:lang w:eastAsia="zh-CN"/>
        </w:rPr>
        <w:t xml:space="preserve"> </w:t>
      </w:r>
      <w:r>
        <w:rPr>
          <w:rFonts w:hint="eastAsia"/>
          <w:lang w:eastAsia="zh-CN"/>
        </w:rPr>
        <w:t>．</w:t>
      </w:r>
      <w:r>
        <w:rPr>
          <w:spacing w:val="-72"/>
          <w:lang w:eastAsia="zh-CN"/>
        </w:rPr>
        <w:t xml:space="preserve"> </w:t>
      </w:r>
      <w:r>
        <w:rPr>
          <w:rFonts w:cs="宋体" w:hint="eastAsia"/>
          <w:lang w:eastAsia="zh-CN"/>
        </w:rPr>
        <w:t>绝</w:t>
      </w:r>
      <w:r>
        <w:rPr>
          <w:rFonts w:cs="宋体"/>
          <w:spacing w:val="-72"/>
          <w:lang w:eastAsia="zh-CN"/>
        </w:rPr>
        <w:t xml:space="preserve"> </w:t>
      </w:r>
      <w:r>
        <w:rPr>
          <w:rFonts w:hint="eastAsia"/>
          <w:spacing w:val="16"/>
          <w:lang w:eastAsia="zh-CN"/>
        </w:rPr>
        <w:t>大多</w:t>
      </w:r>
      <w:r>
        <w:rPr>
          <w:spacing w:val="-73"/>
          <w:lang w:eastAsia="zh-CN"/>
        </w:rPr>
        <w:t xml:space="preserve"> </w:t>
      </w:r>
      <w:r>
        <w:rPr>
          <w:rFonts w:cs="宋体" w:hint="eastAsia"/>
          <w:lang w:eastAsia="zh-CN"/>
        </w:rPr>
        <w:t>数</w:t>
      </w:r>
      <w:r>
        <w:rPr>
          <w:rFonts w:cs="宋体"/>
          <w:spacing w:val="-72"/>
          <w:lang w:eastAsia="zh-CN"/>
        </w:rPr>
        <w:t xml:space="preserve"> </w:t>
      </w:r>
      <w:r>
        <w:rPr>
          <w:rFonts w:cs="宋体" w:hint="eastAsia"/>
          <w:spacing w:val="16"/>
          <w:lang w:eastAsia="zh-CN"/>
        </w:rPr>
        <w:t>鱼类</w:t>
      </w:r>
      <w:r>
        <w:rPr>
          <w:rFonts w:cs="宋体"/>
          <w:spacing w:val="-72"/>
          <w:lang w:eastAsia="zh-CN"/>
        </w:rPr>
        <w:t xml:space="preserve"> </w:t>
      </w:r>
      <w:r>
        <w:rPr>
          <w:rFonts w:hint="eastAsia"/>
          <w:lang w:eastAsia="zh-CN"/>
        </w:rPr>
        <w:t>的</w:t>
      </w:r>
      <w:r>
        <w:rPr>
          <w:spacing w:val="-72"/>
          <w:lang w:eastAsia="zh-CN"/>
        </w:rPr>
        <w:t xml:space="preserve"> </w:t>
      </w:r>
      <w:r>
        <w:rPr>
          <w:rFonts w:cs="宋体" w:hint="eastAsia"/>
          <w:lang w:eastAsia="zh-CN"/>
        </w:rPr>
        <w:t>体</w:t>
      </w:r>
      <w:r>
        <w:rPr>
          <w:rFonts w:cs="宋体"/>
          <w:spacing w:val="-73"/>
          <w:lang w:eastAsia="zh-CN"/>
        </w:rPr>
        <w:t xml:space="preserve"> </w:t>
      </w:r>
      <w:r>
        <w:rPr>
          <w:rFonts w:cs="宋体" w:hint="eastAsia"/>
          <w:spacing w:val="16"/>
          <w:lang w:eastAsia="zh-CN"/>
        </w:rPr>
        <w:t>温与</w:t>
      </w:r>
      <w:r>
        <w:rPr>
          <w:rFonts w:cs="宋体"/>
          <w:spacing w:val="-72"/>
          <w:lang w:eastAsia="zh-CN"/>
        </w:rPr>
        <w:t xml:space="preserve"> </w:t>
      </w:r>
      <w:r>
        <w:rPr>
          <w:rFonts w:cs="宋体" w:hint="eastAsia"/>
          <w:spacing w:val="16"/>
          <w:lang w:eastAsia="zh-CN"/>
        </w:rPr>
        <w:t>周围</w:t>
      </w:r>
      <w:r>
        <w:rPr>
          <w:rFonts w:cs="宋体"/>
          <w:spacing w:val="-72"/>
          <w:lang w:eastAsia="zh-CN"/>
        </w:rPr>
        <w:t xml:space="preserve"> </w:t>
      </w:r>
      <w:r>
        <w:rPr>
          <w:rFonts w:cs="宋体" w:hint="eastAsia"/>
          <w:spacing w:val="16"/>
          <w:lang w:eastAsia="zh-CN"/>
        </w:rPr>
        <w:t>水温</w:t>
      </w:r>
      <w:r>
        <w:rPr>
          <w:rFonts w:cs="宋体"/>
          <w:spacing w:val="-72"/>
          <w:lang w:eastAsia="zh-CN"/>
        </w:rPr>
        <w:t xml:space="preserve"> </w:t>
      </w:r>
      <w:r>
        <w:rPr>
          <w:rFonts w:cs="宋体" w:hint="eastAsia"/>
          <w:lang w:eastAsia="zh-CN"/>
        </w:rPr>
        <w:t>相</w:t>
      </w:r>
      <w:r>
        <w:rPr>
          <w:rFonts w:cs="宋体"/>
          <w:spacing w:val="-72"/>
          <w:lang w:eastAsia="zh-CN"/>
        </w:rPr>
        <w:t xml:space="preserve"> </w:t>
      </w:r>
      <w:r>
        <w:rPr>
          <w:rFonts w:cs="宋体" w:hint="eastAsia"/>
          <w:lang w:eastAsia="zh-CN"/>
        </w:rPr>
        <w:t>同</w:t>
      </w:r>
      <w:r>
        <w:rPr>
          <w:rFonts w:cs="宋体"/>
          <w:spacing w:val="-72"/>
          <w:lang w:eastAsia="zh-CN"/>
        </w:rPr>
        <w:t xml:space="preserve"> </w:t>
      </w:r>
      <w:r>
        <w:rPr>
          <w:rFonts w:hint="eastAsia"/>
          <w:lang w:eastAsia="zh-CN"/>
        </w:rPr>
        <w:t>．</w:t>
      </w:r>
      <w:r>
        <w:rPr>
          <w:spacing w:val="-72"/>
          <w:lang w:eastAsia="zh-CN"/>
        </w:rPr>
        <w:t xml:space="preserve"> </w:t>
      </w:r>
      <w:r>
        <w:rPr>
          <w:rFonts w:cs="宋体" w:hint="eastAsia"/>
          <w:lang w:eastAsia="zh-CN"/>
        </w:rPr>
        <w:t>然</w:t>
      </w:r>
      <w:r>
        <w:rPr>
          <w:rFonts w:cs="宋体"/>
          <w:spacing w:val="-73"/>
          <w:lang w:eastAsia="zh-CN"/>
        </w:rPr>
        <w:t xml:space="preserve"> </w:t>
      </w:r>
      <w:r>
        <w:rPr>
          <w:rFonts w:cs="宋体" w:hint="eastAsia"/>
          <w:lang w:eastAsia="zh-CN"/>
        </w:rPr>
        <w:t>而</w:t>
      </w:r>
      <w:r>
        <w:rPr>
          <w:rFonts w:cs="宋体"/>
          <w:spacing w:val="-72"/>
          <w:lang w:eastAsia="zh-CN"/>
        </w:rPr>
        <w:t xml:space="preserve"> </w:t>
      </w:r>
      <w:r>
        <w:rPr>
          <w:rFonts w:hint="eastAsia"/>
          <w:lang w:eastAsia="zh-CN"/>
        </w:rPr>
        <w:t>，</w:t>
      </w:r>
      <w:r>
        <w:rPr>
          <w:spacing w:val="-72"/>
          <w:lang w:eastAsia="zh-CN"/>
        </w:rPr>
        <w:t xml:space="preserve"> </w:t>
      </w:r>
      <w:r>
        <w:rPr>
          <w:rFonts w:cs="宋体" w:hint="eastAsia"/>
          <w:lang w:eastAsia="zh-CN"/>
        </w:rPr>
        <w:t>生</w:t>
      </w:r>
      <w:r>
        <w:rPr>
          <w:rFonts w:cs="宋体"/>
          <w:spacing w:val="-72"/>
          <w:lang w:eastAsia="zh-CN"/>
        </w:rPr>
        <w:t xml:space="preserve"> </w:t>
      </w:r>
      <w:r>
        <w:rPr>
          <w:rFonts w:cs="宋体" w:hint="eastAsia"/>
          <w:lang w:eastAsia="zh-CN"/>
        </w:rPr>
        <w:t>活</w:t>
      </w:r>
      <w:r>
        <w:rPr>
          <w:rFonts w:cs="宋体"/>
          <w:spacing w:val="-72"/>
          <w:lang w:eastAsia="zh-CN"/>
        </w:rPr>
        <w:t xml:space="preserve"> </w:t>
      </w:r>
      <w:r>
        <w:rPr>
          <w:rFonts w:hint="eastAsia"/>
          <w:lang w:eastAsia="zh-CN"/>
        </w:rPr>
        <w:t>在</w:t>
      </w:r>
      <w:r>
        <w:rPr>
          <w:spacing w:val="-73"/>
          <w:lang w:eastAsia="zh-CN"/>
        </w:rPr>
        <w:t xml:space="preserve"> </w:t>
      </w:r>
      <w:r>
        <w:rPr>
          <w:rFonts w:cs="宋体" w:hint="eastAsia"/>
          <w:lang w:eastAsia="zh-CN"/>
        </w:rPr>
        <w:t>海</w:t>
      </w:r>
      <w:r>
        <w:rPr>
          <w:rFonts w:cs="宋体"/>
          <w:spacing w:val="-72"/>
          <w:lang w:eastAsia="zh-CN"/>
        </w:rPr>
        <w:t xml:space="preserve"> </w:t>
      </w:r>
      <w:r>
        <w:rPr>
          <w:rFonts w:cs="宋体" w:hint="eastAsia"/>
          <w:lang w:eastAsia="zh-CN"/>
        </w:rPr>
        <w:t>水</w:t>
      </w:r>
      <w:r>
        <w:rPr>
          <w:rFonts w:cs="宋体"/>
          <w:spacing w:val="-72"/>
          <w:lang w:eastAsia="zh-CN"/>
        </w:rPr>
        <w:t xml:space="preserve"> </w:t>
      </w:r>
      <w:r>
        <w:rPr>
          <w:rFonts w:hint="eastAsia"/>
          <w:spacing w:val="16"/>
          <w:lang w:eastAsia="zh-CN"/>
        </w:rPr>
        <w:t>中的</w:t>
      </w:r>
      <w:r>
        <w:rPr>
          <w:spacing w:val="-72"/>
          <w:lang w:eastAsia="zh-CN"/>
        </w:rPr>
        <w:t xml:space="preserve"> </w:t>
      </w:r>
      <w:r>
        <w:rPr>
          <w:rFonts w:cs="宋体" w:hint="eastAsia"/>
          <w:spacing w:val="16"/>
          <w:lang w:eastAsia="zh-CN"/>
        </w:rPr>
        <w:t>月鱼</w:t>
      </w:r>
      <w:r>
        <w:rPr>
          <w:rFonts w:cs="宋体"/>
          <w:spacing w:val="-72"/>
          <w:lang w:eastAsia="zh-CN"/>
        </w:rPr>
        <w:t xml:space="preserve"> </w:t>
      </w:r>
      <w:r>
        <w:rPr>
          <w:rFonts w:hint="eastAsia"/>
          <w:lang w:eastAsia="zh-CN"/>
        </w:rPr>
        <w:t>，</w:t>
      </w:r>
      <w:r>
        <w:rPr>
          <w:spacing w:val="-72"/>
          <w:lang w:eastAsia="zh-CN"/>
        </w:rPr>
        <w:t xml:space="preserve"> </w:t>
      </w:r>
      <w:r>
        <w:rPr>
          <w:rFonts w:cs="宋体" w:hint="eastAsia"/>
          <w:lang w:eastAsia="zh-CN"/>
        </w:rPr>
        <w:t>其</w:t>
      </w:r>
      <w:r>
        <w:rPr>
          <w:rFonts w:cs="宋体"/>
          <w:spacing w:val="-72"/>
          <w:lang w:eastAsia="zh-CN"/>
        </w:rPr>
        <w:t xml:space="preserve"> </w:t>
      </w:r>
      <w:r>
        <w:rPr>
          <w:rFonts w:cs="宋体" w:hint="eastAsia"/>
          <w:spacing w:val="16"/>
          <w:lang w:eastAsia="zh-CN"/>
        </w:rPr>
        <w:t>体温</w:t>
      </w:r>
      <w:r>
        <w:rPr>
          <w:rFonts w:cs="宋体"/>
          <w:spacing w:val="-73"/>
          <w:lang w:eastAsia="zh-CN"/>
        </w:rPr>
        <w:t xml:space="preserve"> </w:t>
      </w:r>
    </w:p>
    <w:p w:rsidR="001B72D3" w:rsidRDefault="001B72D3">
      <w:pPr>
        <w:pStyle w:val="BodyText"/>
        <w:spacing w:before="82"/>
        <w:jc w:val="both"/>
        <w:rPr>
          <w:lang w:eastAsia="zh-CN"/>
        </w:rPr>
      </w:pPr>
      <w:r>
        <w:rPr>
          <w:rFonts w:cs="宋体" w:hint="eastAsia"/>
          <w:lang w:eastAsia="zh-CN"/>
        </w:rPr>
        <w:t>比</w:t>
      </w:r>
      <w:r>
        <w:rPr>
          <w:rFonts w:cs="宋体"/>
          <w:spacing w:val="-75"/>
          <w:lang w:eastAsia="zh-CN"/>
        </w:rPr>
        <w:t xml:space="preserve"> </w:t>
      </w:r>
      <w:r>
        <w:rPr>
          <w:rFonts w:cs="宋体" w:hint="eastAsia"/>
          <w:spacing w:val="15"/>
          <w:lang w:eastAsia="zh-CN"/>
        </w:rPr>
        <w:t>周围</w:t>
      </w:r>
      <w:r>
        <w:rPr>
          <w:rFonts w:cs="宋体"/>
          <w:spacing w:val="-75"/>
          <w:lang w:eastAsia="zh-CN"/>
        </w:rPr>
        <w:t xml:space="preserve"> </w:t>
      </w:r>
      <w:r>
        <w:rPr>
          <w:rFonts w:cs="宋体" w:hint="eastAsia"/>
          <w:spacing w:val="30"/>
          <w:lang w:eastAsia="zh-CN"/>
        </w:rPr>
        <w:t>水温</w:t>
      </w:r>
      <w:r>
        <w:rPr>
          <w:rFonts w:cs="宋体" w:hint="eastAsia"/>
          <w:lang w:eastAsia="zh-CN"/>
        </w:rPr>
        <w:t>高</w:t>
      </w:r>
      <w:r>
        <w:rPr>
          <w:rFonts w:cs="宋体"/>
          <w:spacing w:val="-75"/>
          <w:lang w:eastAsia="zh-CN"/>
        </w:rPr>
        <w:t xml:space="preserve"> </w:t>
      </w:r>
      <w:r>
        <w:rPr>
          <w:rFonts w:hint="eastAsia"/>
          <w:spacing w:val="15"/>
          <w:lang w:eastAsia="zh-CN"/>
        </w:rPr>
        <w:t>．为</w:t>
      </w:r>
      <w:r>
        <w:rPr>
          <w:spacing w:val="-75"/>
          <w:lang w:eastAsia="zh-CN"/>
        </w:rPr>
        <w:t xml:space="preserve"> </w:t>
      </w:r>
      <w:r>
        <w:rPr>
          <w:rFonts w:cs="宋体" w:hint="eastAsia"/>
          <w:lang w:eastAsia="zh-CN"/>
        </w:rPr>
        <w:t>证</w:t>
      </w:r>
      <w:r>
        <w:rPr>
          <w:rFonts w:cs="宋体"/>
          <w:spacing w:val="-75"/>
          <w:lang w:eastAsia="zh-CN"/>
        </w:rPr>
        <w:t xml:space="preserve"> </w:t>
      </w:r>
      <w:r>
        <w:rPr>
          <w:rFonts w:cs="宋体" w:hint="eastAsia"/>
          <w:lang w:eastAsia="zh-CN"/>
        </w:rPr>
        <w:t>实</w:t>
      </w:r>
      <w:r>
        <w:rPr>
          <w:rFonts w:cs="宋体"/>
          <w:spacing w:val="-75"/>
          <w:lang w:eastAsia="zh-CN"/>
        </w:rPr>
        <w:t xml:space="preserve"> </w:t>
      </w:r>
      <w:r>
        <w:rPr>
          <w:rFonts w:hint="eastAsia"/>
          <w:spacing w:val="15"/>
          <w:lang w:eastAsia="zh-CN"/>
        </w:rPr>
        <w:t>这一</w:t>
      </w:r>
      <w:r>
        <w:rPr>
          <w:spacing w:val="-75"/>
          <w:lang w:eastAsia="zh-CN"/>
        </w:rPr>
        <w:t xml:space="preserve"> </w:t>
      </w:r>
      <w:r>
        <w:rPr>
          <w:rFonts w:cs="宋体" w:hint="eastAsia"/>
          <w:lang w:eastAsia="zh-CN"/>
        </w:rPr>
        <w:t>点</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可对</w:t>
      </w:r>
      <w:r>
        <w:rPr>
          <w:rFonts w:cs="宋体"/>
          <w:spacing w:val="-75"/>
          <w:lang w:eastAsia="zh-CN"/>
        </w:rPr>
        <w:t xml:space="preserve"> </w:t>
      </w:r>
      <w:r>
        <w:rPr>
          <w:rFonts w:cs="宋体" w:hint="eastAsia"/>
          <w:lang w:eastAsia="zh-CN"/>
        </w:rPr>
        <w:t>水</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月鱼</w:t>
      </w:r>
      <w:r>
        <w:rPr>
          <w:rFonts w:cs="宋体"/>
          <w:spacing w:val="-75"/>
          <w:lang w:eastAsia="zh-CN"/>
        </w:rPr>
        <w:t xml:space="preserve"> </w:t>
      </w:r>
      <w:r>
        <w:rPr>
          <w:rFonts w:hint="eastAsia"/>
          <w:spacing w:val="15"/>
          <w:lang w:eastAsia="zh-CN"/>
        </w:rPr>
        <w:t>进行</w:t>
      </w:r>
      <w:r>
        <w:rPr>
          <w:spacing w:val="-75"/>
          <w:lang w:eastAsia="zh-CN"/>
        </w:rPr>
        <w:t xml:space="preserve"> </w:t>
      </w:r>
      <w:r>
        <w:rPr>
          <w:rFonts w:cs="宋体" w:hint="eastAsia"/>
          <w:spacing w:val="15"/>
          <w:lang w:eastAsia="zh-CN"/>
        </w:rPr>
        <w:t>拍照</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应选</w:t>
      </w:r>
      <w:r>
        <w:rPr>
          <w:rFonts w:cs="宋体"/>
          <w:spacing w:val="-75"/>
          <w:lang w:eastAsia="zh-CN"/>
        </w:rPr>
        <w:t xml:space="preserve"> </w:t>
      </w:r>
      <w:r>
        <w:rPr>
          <w:rFonts w:cs="宋体" w:hint="eastAsia"/>
          <w:lang w:eastAsia="zh-CN"/>
        </w:rPr>
        <w:t>用</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器</w:t>
      </w:r>
      <w:r>
        <w:rPr>
          <w:rFonts w:cs="宋体"/>
          <w:spacing w:val="-75"/>
          <w:lang w:eastAsia="zh-CN"/>
        </w:rPr>
        <w:t xml:space="preserve"> </w:t>
      </w:r>
      <w:r>
        <w:rPr>
          <w:rFonts w:cs="宋体" w:hint="eastAsia"/>
          <w:lang w:eastAsia="zh-CN"/>
        </w:rPr>
        <w:t>材</w:t>
      </w:r>
      <w:r>
        <w:rPr>
          <w:rFonts w:cs="宋体"/>
          <w:spacing w:val="-75"/>
          <w:lang w:eastAsia="zh-CN"/>
        </w:rPr>
        <w:t xml:space="preserve"> </w:t>
      </w:r>
      <w:r>
        <w:rPr>
          <w:rFonts w:hint="eastAsia"/>
          <w:lang w:eastAsia="zh-CN"/>
        </w:rPr>
        <w:t>是</w:t>
      </w:r>
    </w:p>
    <w:p w:rsidR="001B72D3" w:rsidRDefault="001B72D3">
      <w:pPr>
        <w:pStyle w:val="BodyText"/>
        <w:tabs>
          <w:tab w:val="left" w:pos="3887"/>
        </w:tabs>
        <w:spacing w:before="99"/>
        <w:jc w:val="both"/>
        <w:rPr>
          <w:rFonts w:cs="宋体"/>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spacing w:val="30"/>
          <w:lang w:eastAsia="zh-CN"/>
        </w:rPr>
        <w:t>红外线照相</w:t>
      </w:r>
      <w:r>
        <w:rPr>
          <w:rFonts w:cs="宋体" w:hint="eastAsia"/>
          <w:lang w:eastAsia="zh-CN"/>
        </w:rPr>
        <w:t>机</w:t>
      </w:r>
      <w:r>
        <w:rPr>
          <w:rFonts w:cs="宋体"/>
          <w:lang w:eastAsia="zh-CN"/>
        </w:rPr>
        <w:tab/>
      </w:r>
      <w:r>
        <w:rPr>
          <w:rFonts w:ascii="Times New Roman" w:hAnsi="Times New Roman"/>
          <w:spacing w:val="7"/>
          <w:lang w:eastAsia="zh-CN"/>
        </w:rPr>
        <w:t>B</w:t>
      </w:r>
      <w:r>
        <w:rPr>
          <w:rFonts w:hint="eastAsia"/>
          <w:spacing w:val="7"/>
          <w:lang w:eastAsia="zh-CN"/>
        </w:rPr>
        <w:t>．</w:t>
      </w:r>
      <w:r>
        <w:rPr>
          <w:spacing w:val="-76"/>
          <w:lang w:eastAsia="zh-CN"/>
        </w:rPr>
        <w:t xml:space="preserve"> </w:t>
      </w:r>
      <w:r>
        <w:rPr>
          <w:rFonts w:cs="宋体" w:hint="eastAsia"/>
          <w:spacing w:val="15"/>
          <w:lang w:eastAsia="zh-CN"/>
        </w:rPr>
        <w:t>可见</w:t>
      </w:r>
      <w:r>
        <w:rPr>
          <w:rFonts w:cs="宋体"/>
          <w:spacing w:val="-75"/>
          <w:lang w:eastAsia="zh-CN"/>
        </w:rPr>
        <w:t xml:space="preserve"> </w:t>
      </w:r>
      <w:r>
        <w:rPr>
          <w:rFonts w:cs="宋体" w:hint="eastAsia"/>
          <w:lang w:eastAsia="zh-CN"/>
        </w:rPr>
        <w:t>光</w:t>
      </w:r>
      <w:r>
        <w:rPr>
          <w:rFonts w:cs="宋体"/>
          <w:spacing w:val="-76"/>
          <w:lang w:eastAsia="zh-CN"/>
        </w:rPr>
        <w:t xml:space="preserve"> </w:t>
      </w:r>
      <w:r>
        <w:rPr>
          <w:rFonts w:cs="宋体" w:hint="eastAsia"/>
          <w:spacing w:val="30"/>
          <w:lang w:eastAsia="zh-CN"/>
        </w:rPr>
        <w:t>照相</w:t>
      </w:r>
      <w:r>
        <w:rPr>
          <w:rFonts w:cs="宋体" w:hint="eastAsia"/>
          <w:lang w:eastAsia="zh-CN"/>
        </w:rPr>
        <w:t>机</w:t>
      </w:r>
      <w:r>
        <w:rPr>
          <w:rFonts w:cs="宋体"/>
          <w:spacing w:val="-75"/>
          <w:lang w:eastAsia="zh-CN"/>
        </w:rPr>
        <w:t xml:space="preserve"> </w:t>
      </w:r>
    </w:p>
    <w:p w:rsidR="001B72D3" w:rsidRDefault="001B72D3">
      <w:pPr>
        <w:pStyle w:val="BodyText"/>
        <w:tabs>
          <w:tab w:val="left" w:pos="3887"/>
        </w:tabs>
        <w:ind w:left="107" w:firstLine="360"/>
        <w:rPr>
          <w:rFonts w:cs="宋体"/>
          <w:lang w:eastAsia="zh-CN"/>
        </w:rPr>
      </w:pPr>
      <w:r>
        <w:rPr>
          <w:rFonts w:ascii="Times New Roman" w:hAnsi="Times New Roman"/>
          <w:spacing w:val="7"/>
          <w:lang w:eastAsia="zh-CN"/>
        </w:rPr>
        <w:t>C</w:t>
      </w:r>
      <w:r>
        <w:rPr>
          <w:rFonts w:hint="eastAsia"/>
          <w:spacing w:val="7"/>
          <w:lang w:eastAsia="zh-CN"/>
        </w:rPr>
        <w:t>．</w:t>
      </w:r>
      <w:r>
        <w:rPr>
          <w:spacing w:val="-76"/>
          <w:lang w:eastAsia="zh-CN"/>
        </w:rPr>
        <w:t xml:space="preserve"> </w:t>
      </w:r>
      <w:r>
        <w:rPr>
          <w:rFonts w:cs="宋体" w:hint="eastAsia"/>
          <w:spacing w:val="15"/>
          <w:lang w:eastAsia="zh-CN"/>
        </w:rPr>
        <w:t>紫外</w:t>
      </w:r>
      <w:r>
        <w:rPr>
          <w:rFonts w:cs="宋体"/>
          <w:spacing w:val="-75"/>
          <w:lang w:eastAsia="zh-CN"/>
        </w:rPr>
        <w:t xml:space="preserve"> </w:t>
      </w:r>
      <w:r>
        <w:rPr>
          <w:rFonts w:cs="宋体" w:hint="eastAsia"/>
          <w:spacing w:val="30"/>
          <w:lang w:eastAsia="zh-CN"/>
        </w:rPr>
        <w:t>光成</w:t>
      </w:r>
      <w:r>
        <w:rPr>
          <w:rFonts w:cs="宋体" w:hint="eastAsia"/>
          <w:lang w:eastAsia="zh-CN"/>
        </w:rPr>
        <w:t>像</w:t>
      </w:r>
      <w:r>
        <w:rPr>
          <w:rFonts w:cs="宋体"/>
          <w:spacing w:val="-76"/>
          <w:lang w:eastAsia="zh-CN"/>
        </w:rPr>
        <w:t xml:space="preserve"> </w:t>
      </w:r>
      <w:r>
        <w:rPr>
          <w:rFonts w:cs="宋体" w:hint="eastAsia"/>
          <w:lang w:eastAsia="zh-CN"/>
        </w:rPr>
        <w:t>仪</w:t>
      </w:r>
      <w:r>
        <w:rPr>
          <w:rFonts w:cs="宋体"/>
          <w:lang w:eastAsia="zh-CN"/>
        </w:rPr>
        <w:tab/>
      </w:r>
      <w:r>
        <w:rPr>
          <w:rFonts w:ascii="Times New Roman" w:hAnsi="Times New Roman"/>
          <w:spacing w:val="7"/>
          <w:lang w:eastAsia="zh-CN"/>
        </w:rPr>
        <w:t>D</w:t>
      </w:r>
      <w:r>
        <w:rPr>
          <w:rFonts w:hint="eastAsia"/>
          <w:spacing w:val="7"/>
          <w:lang w:eastAsia="zh-CN"/>
        </w:rPr>
        <w:t>．</w:t>
      </w:r>
      <w:r>
        <w:rPr>
          <w:spacing w:val="-75"/>
          <w:lang w:eastAsia="zh-CN"/>
        </w:rPr>
        <w:t xml:space="preserve"> </w:t>
      </w:r>
      <w:r>
        <w:rPr>
          <w:rFonts w:cs="宋体" w:hint="eastAsia"/>
          <w:lang w:eastAsia="zh-CN"/>
        </w:rPr>
        <w:t>超</w:t>
      </w:r>
      <w:r>
        <w:rPr>
          <w:rFonts w:cs="宋体"/>
          <w:spacing w:val="-75"/>
          <w:lang w:eastAsia="zh-CN"/>
        </w:rPr>
        <w:t xml:space="preserve"> </w:t>
      </w:r>
      <w:r>
        <w:rPr>
          <w:rFonts w:hint="eastAsia"/>
          <w:lang w:eastAsia="zh-CN"/>
        </w:rPr>
        <w:t>声</w:t>
      </w:r>
      <w:r>
        <w:rPr>
          <w:spacing w:val="-75"/>
          <w:lang w:eastAsia="zh-CN"/>
        </w:rPr>
        <w:t xml:space="preserve"> </w:t>
      </w:r>
      <w:r>
        <w:rPr>
          <w:rFonts w:cs="宋体" w:hint="eastAsia"/>
          <w:lang w:eastAsia="zh-CN"/>
        </w:rPr>
        <w:t>波</w:t>
      </w:r>
      <w:r>
        <w:rPr>
          <w:rFonts w:cs="宋体"/>
          <w:spacing w:val="-75"/>
          <w:lang w:eastAsia="zh-CN"/>
        </w:rPr>
        <w:t xml:space="preserve"> </w:t>
      </w:r>
      <w:r>
        <w:rPr>
          <w:rFonts w:cs="宋体" w:hint="eastAsia"/>
          <w:spacing w:val="15"/>
          <w:lang w:eastAsia="zh-CN"/>
        </w:rPr>
        <w:t>成像</w:t>
      </w:r>
      <w:r>
        <w:rPr>
          <w:rFonts w:cs="宋体"/>
          <w:spacing w:val="-75"/>
          <w:lang w:eastAsia="zh-CN"/>
        </w:rPr>
        <w:t xml:space="preserve"> </w:t>
      </w:r>
      <w:r>
        <w:rPr>
          <w:rFonts w:cs="宋体" w:hint="eastAsia"/>
          <w:lang w:eastAsia="zh-CN"/>
        </w:rPr>
        <w:t>仪</w:t>
      </w:r>
    </w:p>
    <w:p w:rsidR="001B72D3" w:rsidRDefault="001B72D3">
      <w:pPr>
        <w:spacing w:before="20" w:line="220" w:lineRule="atLeast"/>
        <w:rPr>
          <w:rFonts w:ascii="宋体" w:cs="宋体"/>
          <w:sz w:val="16"/>
          <w:szCs w:val="16"/>
          <w:lang w:eastAsia="zh-CN"/>
        </w:rPr>
      </w:pPr>
    </w:p>
    <w:p w:rsidR="001B72D3" w:rsidRDefault="001B72D3">
      <w:pPr>
        <w:pStyle w:val="BodyText"/>
        <w:spacing w:before="0"/>
        <w:ind w:left="0" w:right="11"/>
        <w:jc w:val="center"/>
        <w:rPr>
          <w:lang w:eastAsia="zh-CN"/>
        </w:rPr>
      </w:pPr>
      <w:r>
        <w:rPr>
          <w:rFonts w:ascii="Times New Roman" w:hAnsi="Times New Roman"/>
          <w:spacing w:val="14"/>
          <w:lang w:eastAsia="zh-CN"/>
        </w:rPr>
        <w:t>10</w:t>
      </w:r>
      <w:r>
        <w:rPr>
          <w:rFonts w:hint="eastAsia"/>
          <w:spacing w:val="14"/>
          <w:lang w:eastAsia="zh-CN"/>
        </w:rPr>
        <w:t>．手</w:t>
      </w:r>
      <w:r>
        <w:rPr>
          <w:spacing w:val="-75"/>
          <w:lang w:eastAsia="zh-CN"/>
        </w:rPr>
        <w:t xml:space="preserve"> </w:t>
      </w:r>
      <w:r>
        <w:rPr>
          <w:rFonts w:cs="宋体" w:hint="eastAsia"/>
          <w:spacing w:val="15"/>
          <w:lang w:eastAsia="zh-CN"/>
        </w:rPr>
        <w:t>机扫</w:t>
      </w:r>
      <w:r>
        <w:rPr>
          <w:rFonts w:cs="宋体"/>
          <w:spacing w:val="-75"/>
          <w:lang w:eastAsia="zh-CN"/>
        </w:rPr>
        <w:t xml:space="preserve"> </w:t>
      </w:r>
      <w:r>
        <w:rPr>
          <w:rFonts w:cs="宋体" w:hint="eastAsia"/>
          <w:lang w:eastAsia="zh-CN"/>
        </w:rPr>
        <w:t>描</w:t>
      </w:r>
      <w:r>
        <w:rPr>
          <w:rFonts w:cs="宋体"/>
          <w:spacing w:val="-75"/>
          <w:lang w:eastAsia="zh-CN"/>
        </w:rPr>
        <w:t xml:space="preserve"> </w:t>
      </w:r>
      <w:r>
        <w:rPr>
          <w:rFonts w:cs="宋体" w:hint="eastAsia"/>
          <w:spacing w:val="30"/>
          <w:lang w:eastAsia="zh-CN"/>
        </w:rPr>
        <w:t>二维</w:t>
      </w:r>
      <w:r>
        <w:rPr>
          <w:rFonts w:cs="宋体" w:hint="eastAsia"/>
          <w:lang w:eastAsia="zh-CN"/>
        </w:rPr>
        <w:t>码</w:t>
      </w:r>
      <w:r>
        <w:rPr>
          <w:rFonts w:cs="宋体"/>
          <w:spacing w:val="-75"/>
          <w:lang w:eastAsia="zh-CN"/>
        </w:rPr>
        <w:t xml:space="preserve"> </w:t>
      </w:r>
      <w:r>
        <w:rPr>
          <w:rFonts w:hint="eastAsia"/>
          <w:lang w:eastAsia="zh-CN"/>
        </w:rPr>
        <w:t>，</w:t>
      </w:r>
      <w:r>
        <w:rPr>
          <w:spacing w:val="-78"/>
          <w:lang w:eastAsia="zh-CN"/>
        </w:rPr>
        <w:t xml:space="preserve"> </w:t>
      </w:r>
      <w:r>
        <w:rPr>
          <w:rFonts w:cs="宋体" w:hint="eastAsia"/>
          <w:spacing w:val="15"/>
          <w:lang w:eastAsia="zh-CN"/>
        </w:rPr>
        <w:t>相当</w:t>
      </w:r>
      <w:r>
        <w:rPr>
          <w:rFonts w:cs="宋体"/>
          <w:spacing w:val="-75"/>
          <w:lang w:eastAsia="zh-CN"/>
        </w:rPr>
        <w:t xml:space="preserve"> </w:t>
      </w:r>
      <w:r>
        <w:rPr>
          <w:rFonts w:hint="eastAsia"/>
          <w:lang w:eastAsia="zh-CN"/>
        </w:rPr>
        <w:t>于</w:t>
      </w:r>
      <w:r>
        <w:rPr>
          <w:spacing w:val="-75"/>
          <w:lang w:eastAsia="zh-CN"/>
        </w:rPr>
        <w:t xml:space="preserve"> </w:t>
      </w:r>
      <w:r>
        <w:rPr>
          <w:rFonts w:cs="宋体" w:hint="eastAsia"/>
          <w:spacing w:val="30"/>
          <w:lang w:eastAsia="zh-CN"/>
        </w:rPr>
        <w:t>给二维码</w:t>
      </w:r>
      <w:r>
        <w:rPr>
          <w:rFonts w:cs="宋体" w:hint="eastAsia"/>
          <w:lang w:eastAsia="zh-CN"/>
        </w:rPr>
        <w:t>照</w:t>
      </w:r>
      <w:r>
        <w:rPr>
          <w:rFonts w:cs="宋体"/>
          <w:spacing w:val="-75"/>
          <w:lang w:eastAsia="zh-CN"/>
        </w:rPr>
        <w:t xml:space="preserve"> </w:t>
      </w:r>
      <w:r>
        <w:rPr>
          <w:rFonts w:hint="eastAsia"/>
          <w:spacing w:val="15"/>
          <w:lang w:eastAsia="zh-CN"/>
        </w:rPr>
        <w:t>了一</w:t>
      </w:r>
      <w:r>
        <w:rPr>
          <w:spacing w:val="-75"/>
          <w:lang w:eastAsia="zh-CN"/>
        </w:rPr>
        <w:t xml:space="preserve"> </w:t>
      </w:r>
      <w:r>
        <w:rPr>
          <w:rFonts w:cs="宋体" w:hint="eastAsia"/>
          <w:spacing w:val="15"/>
          <w:lang w:eastAsia="zh-CN"/>
        </w:rPr>
        <w:t>张照</w:t>
      </w:r>
      <w:r>
        <w:rPr>
          <w:rFonts w:cs="宋体"/>
          <w:spacing w:val="-75"/>
          <w:lang w:eastAsia="zh-CN"/>
        </w:rPr>
        <w:t xml:space="preserve"> </w:t>
      </w:r>
      <w:r>
        <w:rPr>
          <w:rFonts w:cs="宋体" w:hint="eastAsia"/>
          <w:lang w:eastAsia="zh-CN"/>
        </w:rPr>
        <w:t>片</w:t>
      </w:r>
      <w:r>
        <w:rPr>
          <w:rFonts w:cs="宋体"/>
          <w:spacing w:val="-75"/>
          <w:lang w:eastAsia="zh-CN"/>
        </w:rPr>
        <w:t xml:space="preserve"> </w:t>
      </w:r>
      <w:r>
        <w:rPr>
          <w:rFonts w:hint="eastAsia"/>
          <w:lang w:eastAsia="zh-CN"/>
        </w:rPr>
        <w:t>，</w:t>
      </w:r>
      <w:r>
        <w:rPr>
          <w:spacing w:val="-78"/>
          <w:lang w:eastAsia="zh-CN"/>
        </w:rPr>
        <w:t xml:space="preserve"> </w:t>
      </w:r>
      <w:r>
        <w:rPr>
          <w:rFonts w:cs="宋体" w:hint="eastAsia"/>
          <w:spacing w:val="15"/>
          <w:lang w:eastAsia="zh-CN"/>
        </w:rPr>
        <w:t>如图</w:t>
      </w:r>
      <w:r>
        <w:rPr>
          <w:rFonts w:cs="宋体"/>
          <w:spacing w:val="-75"/>
          <w:lang w:eastAsia="zh-CN"/>
        </w:rPr>
        <w:t xml:space="preserve"> </w:t>
      </w:r>
      <w:r>
        <w:rPr>
          <w:rFonts w:hint="eastAsia"/>
          <w:spacing w:val="15"/>
          <w:lang w:eastAsia="zh-CN"/>
        </w:rPr>
        <w:t>是手</w:t>
      </w:r>
      <w:r>
        <w:rPr>
          <w:spacing w:val="-75"/>
          <w:lang w:eastAsia="zh-CN"/>
        </w:rPr>
        <w:t xml:space="preserve"> </w:t>
      </w:r>
      <w:r>
        <w:rPr>
          <w:rFonts w:cs="宋体" w:hint="eastAsia"/>
          <w:spacing w:val="15"/>
          <w:lang w:eastAsia="zh-CN"/>
        </w:rPr>
        <w:t>机扫</w:t>
      </w:r>
      <w:r>
        <w:rPr>
          <w:rFonts w:cs="宋体"/>
          <w:spacing w:val="-75"/>
          <w:lang w:eastAsia="zh-CN"/>
        </w:rPr>
        <w:t xml:space="preserve"> </w:t>
      </w:r>
      <w:r>
        <w:rPr>
          <w:rFonts w:cs="宋体" w:hint="eastAsia"/>
          <w:lang w:eastAsia="zh-CN"/>
        </w:rPr>
        <w:t>描</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lang w:eastAsia="zh-CN"/>
        </w:rPr>
        <w:t>品</w:t>
      </w:r>
      <w:r>
        <w:rPr>
          <w:rFonts w:cs="宋体"/>
          <w:spacing w:val="-75"/>
          <w:lang w:eastAsia="zh-CN"/>
        </w:rPr>
        <w:t xml:space="preserve"> </w:t>
      </w:r>
      <w:r>
        <w:rPr>
          <w:rFonts w:hint="eastAsia"/>
          <w:spacing w:val="15"/>
          <w:lang w:eastAsia="zh-CN"/>
        </w:rPr>
        <w:t>上的</w:t>
      </w:r>
      <w:r>
        <w:rPr>
          <w:spacing w:val="-75"/>
          <w:lang w:eastAsia="zh-CN"/>
        </w:rPr>
        <w:t xml:space="preserve"> </w:t>
      </w:r>
    </w:p>
    <w:p w:rsidR="001B72D3" w:rsidRDefault="001B72D3">
      <w:pPr>
        <w:pStyle w:val="BodyText"/>
        <w:ind w:left="587"/>
        <w:jc w:val="both"/>
        <w:rPr>
          <w:lang w:eastAsia="zh-CN"/>
        </w:rPr>
      </w:pPr>
      <w:r>
        <w:rPr>
          <w:rFonts w:cs="宋体" w:hint="eastAsia"/>
          <w:spacing w:val="30"/>
          <w:lang w:eastAsia="zh-CN"/>
        </w:rPr>
        <w:t>二维</w:t>
      </w:r>
      <w:r>
        <w:rPr>
          <w:rFonts w:cs="宋体" w:hint="eastAsia"/>
          <w:lang w:eastAsia="zh-CN"/>
        </w:rPr>
        <w:t>码</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30"/>
          <w:lang w:eastAsia="zh-CN"/>
        </w:rPr>
        <w:t>登录网</w:t>
      </w:r>
      <w:r>
        <w:rPr>
          <w:rFonts w:cs="宋体" w:hint="eastAsia"/>
          <w:lang w:eastAsia="zh-CN"/>
        </w:rPr>
        <w:t>址</w:t>
      </w:r>
      <w:r>
        <w:rPr>
          <w:rFonts w:cs="宋体"/>
          <w:spacing w:val="-75"/>
          <w:lang w:eastAsia="zh-CN"/>
        </w:rPr>
        <w:t xml:space="preserve"> </w:t>
      </w:r>
      <w:r>
        <w:rPr>
          <w:rFonts w:cs="宋体" w:hint="eastAsia"/>
          <w:lang w:eastAsia="zh-CN"/>
        </w:rPr>
        <w:t>、</w:t>
      </w:r>
      <w:r>
        <w:rPr>
          <w:rFonts w:cs="宋体"/>
          <w:spacing w:val="-75"/>
          <w:lang w:eastAsia="zh-CN"/>
        </w:rPr>
        <w:t xml:space="preserve"> </w:t>
      </w:r>
      <w:r>
        <w:rPr>
          <w:rFonts w:cs="宋体" w:hint="eastAsia"/>
          <w:spacing w:val="15"/>
          <w:lang w:eastAsia="zh-CN"/>
        </w:rPr>
        <w:t>查看</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spacing w:val="30"/>
          <w:lang w:eastAsia="zh-CN"/>
        </w:rPr>
        <w:t>品相关信</w:t>
      </w:r>
      <w:r>
        <w:rPr>
          <w:rFonts w:cs="宋体" w:hint="eastAsia"/>
          <w:lang w:eastAsia="zh-CN"/>
        </w:rPr>
        <w:t>息</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下列</w:t>
      </w:r>
      <w:r>
        <w:rPr>
          <w:rFonts w:cs="宋体"/>
          <w:spacing w:val="-75"/>
          <w:lang w:eastAsia="zh-CN"/>
        </w:rPr>
        <w:t xml:space="preserve"> </w:t>
      </w:r>
      <w:r>
        <w:rPr>
          <w:rFonts w:cs="宋体" w:hint="eastAsia"/>
          <w:spacing w:val="15"/>
          <w:lang w:eastAsia="zh-CN"/>
        </w:rPr>
        <w:t>说法</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正确</w:t>
      </w:r>
      <w:r>
        <w:rPr>
          <w:rFonts w:cs="宋体"/>
          <w:spacing w:val="-75"/>
          <w:lang w:eastAsia="zh-CN"/>
        </w:rPr>
        <w:t xml:space="preserve"> </w:t>
      </w:r>
      <w:r>
        <w:rPr>
          <w:rFonts w:hint="eastAsia"/>
          <w:spacing w:val="15"/>
          <w:lang w:eastAsia="zh-CN"/>
        </w:rPr>
        <w:t>的是</w:t>
      </w:r>
      <w:r>
        <w:rPr>
          <w:spacing w:val="-75"/>
          <w:lang w:eastAsia="zh-CN"/>
        </w:rPr>
        <w:t xml:space="preserve"> </w:t>
      </w:r>
    </w:p>
    <w:p w:rsidR="001B72D3" w:rsidRDefault="001B72D3">
      <w:pPr>
        <w:pStyle w:val="BodyText"/>
        <w:spacing w:before="99"/>
        <w:ind w:left="590"/>
        <w:jc w:val="both"/>
        <w:rPr>
          <w:rFonts w:cs="宋体"/>
          <w:lang w:eastAsia="zh-CN"/>
        </w:rPr>
      </w:pPr>
      <w:r>
        <w:rPr>
          <w:noProof/>
          <w:lang w:eastAsia="zh-CN"/>
        </w:rPr>
        <w:pict>
          <v:shape id="_x0000_s1427" type="#_x0000_t75" style="position:absolute;left:0;text-align:left;margin-left:354.85pt;margin-top:17.95pt;width:87.7pt;height:69.7pt;z-index:-251668992;mso-position-horizontal-relative:page">
            <v:imagedata r:id="rId25" o:title=""/>
            <w10:wrap anchorx="page"/>
          </v:shape>
        </w:pict>
      </w: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spacing w:val="30"/>
          <w:lang w:eastAsia="zh-CN"/>
        </w:rPr>
        <w:t>二维</w:t>
      </w:r>
      <w:r>
        <w:rPr>
          <w:rFonts w:cs="宋体" w:hint="eastAsia"/>
          <w:lang w:eastAsia="zh-CN"/>
        </w:rPr>
        <w:t>码</w:t>
      </w:r>
      <w:r>
        <w:rPr>
          <w:rFonts w:cs="宋体"/>
          <w:spacing w:val="-75"/>
          <w:lang w:eastAsia="zh-CN"/>
        </w:rPr>
        <w:t xml:space="preserve"> </w:t>
      </w:r>
      <w:r>
        <w:rPr>
          <w:rFonts w:hint="eastAsia"/>
          <w:spacing w:val="15"/>
          <w:lang w:eastAsia="zh-CN"/>
        </w:rPr>
        <w:t>位于</w:t>
      </w:r>
      <w:r>
        <w:rPr>
          <w:spacing w:val="-75"/>
          <w:lang w:eastAsia="zh-CN"/>
        </w:rPr>
        <w:t xml:space="preserve"> </w:t>
      </w:r>
      <w:r>
        <w:rPr>
          <w:rFonts w:cs="宋体" w:hint="eastAsia"/>
          <w:lang w:eastAsia="zh-CN"/>
        </w:rPr>
        <w:t>摄</w:t>
      </w:r>
      <w:r>
        <w:rPr>
          <w:rFonts w:cs="宋体"/>
          <w:spacing w:val="-75"/>
          <w:lang w:eastAsia="zh-CN"/>
        </w:rPr>
        <w:t xml:space="preserve"> </w:t>
      </w:r>
      <w:r>
        <w:rPr>
          <w:rFonts w:cs="宋体" w:hint="eastAsia"/>
          <w:lang w:eastAsia="zh-CN"/>
        </w:rPr>
        <w:t>像</w:t>
      </w:r>
      <w:r>
        <w:rPr>
          <w:rFonts w:cs="宋体"/>
          <w:spacing w:val="-75"/>
          <w:lang w:eastAsia="zh-CN"/>
        </w:rPr>
        <w:t xml:space="preserve"> </w:t>
      </w:r>
      <w:r>
        <w:rPr>
          <w:rFonts w:cs="宋体" w:hint="eastAsia"/>
          <w:lang w:eastAsia="zh-CN"/>
        </w:rPr>
        <w:t>头</w:t>
      </w:r>
      <w:r>
        <w:rPr>
          <w:rFonts w:cs="宋体"/>
          <w:spacing w:val="-75"/>
          <w:lang w:eastAsia="zh-CN"/>
        </w:rPr>
        <w:t xml:space="preserve"> </w:t>
      </w:r>
      <w:r>
        <w:rPr>
          <w:rFonts w:hint="eastAsia"/>
          <w:spacing w:val="15"/>
          <w:lang w:eastAsia="zh-CN"/>
        </w:rPr>
        <w:t>的一</w:t>
      </w:r>
      <w:r>
        <w:rPr>
          <w:spacing w:val="-75"/>
          <w:lang w:eastAsia="zh-CN"/>
        </w:rPr>
        <w:t xml:space="preserve"> </w:t>
      </w:r>
      <w:r>
        <w:rPr>
          <w:rFonts w:cs="宋体" w:hint="eastAsia"/>
          <w:spacing w:val="30"/>
          <w:lang w:eastAsia="zh-CN"/>
        </w:rPr>
        <w:t>倍焦</w:t>
      </w:r>
      <w:r>
        <w:rPr>
          <w:rFonts w:cs="宋体" w:hint="eastAsia"/>
          <w:lang w:eastAsia="zh-CN"/>
        </w:rPr>
        <w:t>距</w:t>
      </w:r>
      <w:r>
        <w:rPr>
          <w:rFonts w:cs="宋体"/>
          <w:spacing w:val="-75"/>
          <w:lang w:eastAsia="zh-CN"/>
        </w:rPr>
        <w:t xml:space="preserve"> </w:t>
      </w:r>
      <w:r>
        <w:rPr>
          <w:rFonts w:cs="宋体" w:hint="eastAsia"/>
          <w:lang w:eastAsia="zh-CN"/>
        </w:rPr>
        <w:t>和</w:t>
      </w:r>
      <w:r>
        <w:rPr>
          <w:rFonts w:cs="宋体"/>
          <w:spacing w:val="-75"/>
          <w:lang w:eastAsia="zh-CN"/>
        </w:rPr>
        <w:t xml:space="preserve"> </w:t>
      </w:r>
      <w:r>
        <w:rPr>
          <w:rFonts w:cs="宋体" w:hint="eastAsia"/>
          <w:spacing w:val="30"/>
          <w:lang w:eastAsia="zh-CN"/>
        </w:rPr>
        <w:t>二倍焦距</w:t>
      </w:r>
      <w:r>
        <w:rPr>
          <w:rFonts w:cs="宋体" w:hint="eastAsia"/>
          <w:lang w:eastAsia="zh-CN"/>
        </w:rPr>
        <w:t>之</w:t>
      </w:r>
      <w:r>
        <w:rPr>
          <w:rFonts w:cs="宋体"/>
          <w:spacing w:val="-75"/>
          <w:lang w:eastAsia="zh-CN"/>
        </w:rPr>
        <w:t xml:space="preserve"> </w:t>
      </w:r>
      <w:r>
        <w:rPr>
          <w:rFonts w:cs="宋体" w:hint="eastAsia"/>
          <w:lang w:eastAsia="zh-CN"/>
        </w:rPr>
        <w:t>间</w:t>
      </w:r>
    </w:p>
    <w:p w:rsidR="001B72D3" w:rsidRDefault="001B72D3">
      <w:pPr>
        <w:pStyle w:val="BodyText"/>
        <w:ind w:left="587"/>
        <w:jc w:val="both"/>
        <w:rPr>
          <w:rFonts w:cs="宋体"/>
          <w:lang w:eastAsia="zh-CN"/>
        </w:rPr>
      </w:pPr>
      <w:r>
        <w:rPr>
          <w:rFonts w:ascii="Times New Roman" w:hAnsi="Times New Roman"/>
          <w:spacing w:val="14"/>
          <w:lang w:eastAsia="zh-CN"/>
        </w:rPr>
        <w:t>B</w:t>
      </w:r>
      <w:r>
        <w:rPr>
          <w:rFonts w:hint="eastAsia"/>
          <w:spacing w:val="14"/>
          <w:lang w:eastAsia="zh-CN"/>
        </w:rPr>
        <w:t>．物</w:t>
      </w:r>
      <w:r>
        <w:rPr>
          <w:spacing w:val="-76"/>
          <w:lang w:eastAsia="zh-CN"/>
        </w:rPr>
        <w:t xml:space="preserve"> </w:t>
      </w:r>
      <w:r>
        <w:rPr>
          <w:rFonts w:cs="宋体" w:hint="eastAsia"/>
          <w:lang w:eastAsia="zh-CN"/>
        </w:rPr>
        <w:t>体</w:t>
      </w:r>
      <w:r>
        <w:rPr>
          <w:rFonts w:cs="宋体"/>
          <w:spacing w:val="-75"/>
          <w:lang w:eastAsia="zh-CN"/>
        </w:rPr>
        <w:t xml:space="preserve"> </w:t>
      </w:r>
      <w:r>
        <w:rPr>
          <w:rFonts w:hint="eastAsia"/>
          <w:spacing w:val="15"/>
          <w:lang w:eastAsia="zh-CN"/>
        </w:rPr>
        <w:t>上的</w:t>
      </w:r>
      <w:r>
        <w:rPr>
          <w:spacing w:val="-75"/>
          <w:lang w:eastAsia="zh-CN"/>
        </w:rPr>
        <w:t xml:space="preserve"> </w:t>
      </w:r>
      <w:r>
        <w:rPr>
          <w:rFonts w:cs="宋体" w:hint="eastAsia"/>
          <w:spacing w:val="30"/>
          <w:lang w:eastAsia="zh-CN"/>
        </w:rPr>
        <w:t>二维</w:t>
      </w:r>
      <w:r>
        <w:rPr>
          <w:rFonts w:cs="宋体" w:hint="eastAsia"/>
          <w:lang w:eastAsia="zh-CN"/>
        </w:rPr>
        <w:t>码</w:t>
      </w:r>
      <w:r>
        <w:rPr>
          <w:rFonts w:cs="宋体"/>
          <w:spacing w:val="-75"/>
          <w:lang w:eastAsia="zh-CN"/>
        </w:rPr>
        <w:t xml:space="preserve"> </w:t>
      </w:r>
      <w:r>
        <w:rPr>
          <w:rFonts w:hint="eastAsia"/>
          <w:lang w:eastAsia="zh-CN"/>
        </w:rPr>
        <w:t>是</w:t>
      </w:r>
      <w:r>
        <w:rPr>
          <w:spacing w:val="-76"/>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源</w:t>
      </w:r>
    </w:p>
    <w:p w:rsidR="001B72D3" w:rsidRDefault="001B72D3">
      <w:pPr>
        <w:pStyle w:val="BodyText"/>
        <w:ind w:left="587"/>
        <w:jc w:val="both"/>
        <w:rPr>
          <w:rFonts w:cs="宋体"/>
          <w:lang w:eastAsia="zh-CN"/>
        </w:rPr>
      </w:pPr>
      <w:r>
        <w:rPr>
          <w:rFonts w:ascii="Times New Roman" w:hAnsi="Times New Roman"/>
          <w:spacing w:val="7"/>
          <w:lang w:eastAsia="zh-CN"/>
        </w:rPr>
        <w:t>C</w:t>
      </w:r>
      <w:r>
        <w:rPr>
          <w:rFonts w:hint="eastAsia"/>
          <w:spacing w:val="7"/>
          <w:lang w:eastAsia="zh-CN"/>
        </w:rPr>
        <w:t>．</w:t>
      </w:r>
      <w:r>
        <w:rPr>
          <w:spacing w:val="-76"/>
          <w:lang w:eastAsia="zh-CN"/>
        </w:rPr>
        <w:t xml:space="preserve"> </w:t>
      </w:r>
      <w:r>
        <w:rPr>
          <w:rFonts w:cs="宋体" w:hint="eastAsia"/>
          <w:spacing w:val="30"/>
          <w:lang w:eastAsia="zh-CN"/>
        </w:rPr>
        <w:t>二维</w:t>
      </w:r>
      <w:r>
        <w:rPr>
          <w:rFonts w:cs="宋体" w:hint="eastAsia"/>
          <w:lang w:eastAsia="zh-CN"/>
        </w:rPr>
        <w:t>码</w:t>
      </w:r>
      <w:r>
        <w:rPr>
          <w:rFonts w:cs="宋体"/>
          <w:spacing w:val="-75"/>
          <w:lang w:eastAsia="zh-CN"/>
        </w:rPr>
        <w:t xml:space="preserve"> </w:t>
      </w:r>
      <w:r>
        <w:rPr>
          <w:rFonts w:hint="eastAsia"/>
          <w:spacing w:val="15"/>
          <w:lang w:eastAsia="zh-CN"/>
        </w:rPr>
        <w:t>位于</w:t>
      </w:r>
      <w:r>
        <w:rPr>
          <w:spacing w:val="-75"/>
          <w:lang w:eastAsia="zh-CN"/>
        </w:rPr>
        <w:t xml:space="preserve"> </w:t>
      </w:r>
      <w:r>
        <w:rPr>
          <w:rFonts w:cs="宋体" w:hint="eastAsia"/>
          <w:lang w:eastAsia="zh-CN"/>
        </w:rPr>
        <w:t>摄</w:t>
      </w:r>
      <w:r>
        <w:rPr>
          <w:rFonts w:cs="宋体"/>
          <w:spacing w:val="-75"/>
          <w:lang w:eastAsia="zh-CN"/>
        </w:rPr>
        <w:t xml:space="preserve"> </w:t>
      </w:r>
      <w:r>
        <w:rPr>
          <w:rFonts w:cs="宋体" w:hint="eastAsia"/>
          <w:lang w:eastAsia="zh-CN"/>
        </w:rPr>
        <w:t>像</w:t>
      </w:r>
      <w:r>
        <w:rPr>
          <w:rFonts w:cs="宋体"/>
          <w:spacing w:val="-75"/>
          <w:lang w:eastAsia="zh-CN"/>
        </w:rPr>
        <w:t xml:space="preserve"> </w:t>
      </w:r>
      <w:r>
        <w:rPr>
          <w:rFonts w:cs="宋体" w:hint="eastAsia"/>
          <w:lang w:eastAsia="zh-CN"/>
        </w:rPr>
        <w:t>头</w:t>
      </w:r>
      <w:r>
        <w:rPr>
          <w:rFonts w:cs="宋体"/>
          <w:spacing w:val="-75"/>
          <w:lang w:eastAsia="zh-CN"/>
        </w:rPr>
        <w:t xml:space="preserve"> </w:t>
      </w:r>
      <w:r>
        <w:rPr>
          <w:rFonts w:hint="eastAsia"/>
          <w:lang w:eastAsia="zh-CN"/>
        </w:rPr>
        <w:t>的</w:t>
      </w:r>
      <w:r>
        <w:rPr>
          <w:spacing w:val="-76"/>
          <w:lang w:eastAsia="zh-CN"/>
        </w:rPr>
        <w:t xml:space="preserve"> </w:t>
      </w:r>
      <w:r>
        <w:rPr>
          <w:rFonts w:cs="宋体" w:hint="eastAsia"/>
          <w:spacing w:val="30"/>
          <w:lang w:eastAsia="zh-CN"/>
        </w:rPr>
        <w:t>二倍焦</w:t>
      </w:r>
      <w:r>
        <w:rPr>
          <w:rFonts w:cs="宋体" w:hint="eastAsia"/>
          <w:lang w:eastAsia="zh-CN"/>
        </w:rPr>
        <w:t>距</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lang w:eastAsia="zh-CN"/>
        </w:rPr>
        <w:t>外</w:t>
      </w:r>
    </w:p>
    <w:p w:rsidR="001B72D3" w:rsidRDefault="001B72D3">
      <w:pPr>
        <w:pStyle w:val="BodyText"/>
        <w:ind w:left="633"/>
        <w:rPr>
          <w:lang w:eastAsia="zh-CN"/>
        </w:rPr>
      </w:pPr>
      <w:r>
        <w:rPr>
          <w:rFonts w:ascii="Times New Roman" w:hAnsi="Times New Roman"/>
          <w:spacing w:val="7"/>
          <w:lang w:eastAsia="zh-CN"/>
        </w:rPr>
        <w:t>D</w:t>
      </w:r>
      <w:r>
        <w:rPr>
          <w:rFonts w:hint="eastAsia"/>
          <w:spacing w:val="7"/>
          <w:lang w:eastAsia="zh-CN"/>
        </w:rPr>
        <w:t>．</w:t>
      </w:r>
      <w:r>
        <w:rPr>
          <w:spacing w:val="-75"/>
          <w:lang w:eastAsia="zh-CN"/>
        </w:rPr>
        <w:t xml:space="preserve"> </w:t>
      </w:r>
      <w:r>
        <w:rPr>
          <w:rFonts w:cs="宋体" w:hint="eastAsia"/>
          <w:spacing w:val="30"/>
          <w:lang w:eastAsia="zh-CN"/>
        </w:rPr>
        <w:t>当二维码</w:t>
      </w:r>
      <w:r>
        <w:rPr>
          <w:rFonts w:cs="宋体" w:hint="eastAsia"/>
          <w:lang w:eastAsia="zh-CN"/>
        </w:rPr>
        <w:t>超</w:t>
      </w:r>
      <w:r>
        <w:rPr>
          <w:rFonts w:cs="宋体"/>
          <w:spacing w:val="-75"/>
          <w:lang w:eastAsia="zh-CN"/>
        </w:rPr>
        <w:t xml:space="preserve"> </w:t>
      </w:r>
      <w:r>
        <w:rPr>
          <w:rFonts w:hint="eastAsia"/>
          <w:spacing w:val="15"/>
          <w:lang w:eastAsia="zh-CN"/>
        </w:rPr>
        <w:t>出手</w:t>
      </w:r>
      <w:r>
        <w:rPr>
          <w:spacing w:val="-75"/>
          <w:lang w:eastAsia="zh-CN"/>
        </w:rPr>
        <w:t xml:space="preserve"> </w:t>
      </w:r>
      <w:r>
        <w:rPr>
          <w:rFonts w:cs="宋体" w:hint="eastAsia"/>
          <w:lang w:eastAsia="zh-CN"/>
        </w:rPr>
        <w:t>机</w:t>
      </w:r>
      <w:r>
        <w:rPr>
          <w:rFonts w:cs="宋体"/>
          <w:spacing w:val="-75"/>
          <w:lang w:eastAsia="zh-CN"/>
        </w:rPr>
        <w:t xml:space="preserve"> </w:t>
      </w:r>
      <w:r>
        <w:rPr>
          <w:rFonts w:hint="eastAsia"/>
          <w:lang w:eastAsia="zh-CN"/>
        </w:rPr>
        <w:t>上</w:t>
      </w:r>
      <w:r>
        <w:rPr>
          <w:spacing w:val="-75"/>
          <w:lang w:eastAsia="zh-CN"/>
        </w:rPr>
        <w:t xml:space="preserve"> </w:t>
      </w:r>
      <w:r>
        <w:rPr>
          <w:rFonts w:cs="宋体" w:hint="eastAsia"/>
          <w:lang w:eastAsia="zh-CN"/>
        </w:rPr>
        <w:t>设</w:t>
      </w:r>
      <w:r>
        <w:rPr>
          <w:rFonts w:cs="宋体"/>
          <w:spacing w:val="-75"/>
          <w:lang w:eastAsia="zh-CN"/>
        </w:rPr>
        <w:t xml:space="preserve"> </w:t>
      </w:r>
      <w:r>
        <w:rPr>
          <w:rFonts w:cs="宋体" w:hint="eastAsia"/>
          <w:lang w:eastAsia="zh-CN"/>
        </w:rPr>
        <w:t>定</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方框</w:t>
      </w:r>
      <w:r>
        <w:rPr>
          <w:rFonts w:cs="宋体"/>
          <w:spacing w:val="-75"/>
          <w:lang w:eastAsia="zh-CN"/>
        </w:rPr>
        <w:t xml:space="preserve"> </w:t>
      </w:r>
      <w:r>
        <w:rPr>
          <w:rFonts w:hint="eastAsia"/>
          <w:spacing w:val="15"/>
          <w:lang w:eastAsia="zh-CN"/>
        </w:rPr>
        <w:t>时，</w:t>
      </w:r>
      <w:r>
        <w:rPr>
          <w:spacing w:val="-75"/>
          <w:lang w:eastAsia="zh-CN"/>
        </w:rPr>
        <w:t xml:space="preserve"> </w:t>
      </w:r>
      <w:r>
        <w:rPr>
          <w:rFonts w:cs="宋体" w:hint="eastAsia"/>
          <w:lang w:eastAsia="zh-CN"/>
        </w:rPr>
        <w:t>应</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lang w:eastAsia="zh-CN"/>
        </w:rPr>
        <w:t>品</w:t>
      </w:r>
      <w:r>
        <w:rPr>
          <w:rFonts w:cs="宋体"/>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动</w:t>
      </w:r>
      <w:r>
        <w:rPr>
          <w:rFonts w:cs="宋体"/>
          <w:spacing w:val="-75"/>
          <w:lang w:eastAsia="zh-CN"/>
        </w:rPr>
        <w:t xml:space="preserve"> </w:t>
      </w:r>
      <w:r>
        <w:rPr>
          <w:rFonts w:hint="eastAsia"/>
          <w:lang w:eastAsia="zh-CN"/>
        </w:rPr>
        <w:t>，</w:t>
      </w:r>
    </w:p>
    <w:p w:rsidR="001B72D3" w:rsidRDefault="001B72D3">
      <w:pPr>
        <w:pStyle w:val="BodyText"/>
        <w:ind w:left="104" w:right="4996"/>
        <w:jc w:val="center"/>
        <w:rPr>
          <w:rFonts w:cs="宋体"/>
          <w:lang w:eastAsia="zh-CN"/>
        </w:rPr>
      </w:pPr>
      <w:r>
        <w:rPr>
          <w:rFonts w:cs="宋体" w:hint="eastAsia"/>
          <w:lang w:eastAsia="zh-CN"/>
        </w:rPr>
        <w:t>把</w:t>
      </w:r>
      <w:r>
        <w:rPr>
          <w:rFonts w:cs="宋体"/>
          <w:spacing w:val="-75"/>
          <w:lang w:eastAsia="zh-CN"/>
        </w:rPr>
        <w:t xml:space="preserve"> </w:t>
      </w:r>
      <w:r>
        <w:rPr>
          <w:rFonts w:hint="eastAsia"/>
          <w:lang w:eastAsia="zh-CN"/>
        </w:rPr>
        <w:t>手</w:t>
      </w:r>
      <w:r>
        <w:rPr>
          <w:spacing w:val="-75"/>
          <w:lang w:eastAsia="zh-CN"/>
        </w:rPr>
        <w:t xml:space="preserve"> </w:t>
      </w:r>
      <w:r>
        <w:rPr>
          <w:rFonts w:cs="宋体" w:hint="eastAsia"/>
          <w:spacing w:val="15"/>
          <w:lang w:eastAsia="zh-CN"/>
        </w:rPr>
        <w:t>机靠</w:t>
      </w:r>
      <w:r>
        <w:rPr>
          <w:rFonts w:cs="宋体"/>
          <w:spacing w:val="-75"/>
          <w:lang w:eastAsia="zh-CN"/>
        </w:rPr>
        <w:t xml:space="preserve"> </w:t>
      </w:r>
      <w:r>
        <w:rPr>
          <w:rFonts w:cs="宋体" w:hint="eastAsia"/>
          <w:lang w:eastAsia="zh-CN"/>
        </w:rPr>
        <w:t>近</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lang w:eastAsia="zh-CN"/>
        </w:rPr>
        <w:t>品</w:t>
      </w:r>
    </w:p>
    <w:p w:rsidR="001B72D3" w:rsidRDefault="001B72D3">
      <w:pPr>
        <w:spacing w:before="16" w:line="240" w:lineRule="atLeast"/>
        <w:rPr>
          <w:rFonts w:ascii="宋体" w:cs="宋体"/>
          <w:sz w:val="18"/>
          <w:szCs w:val="18"/>
          <w:lang w:eastAsia="zh-CN"/>
        </w:rPr>
      </w:pPr>
    </w:p>
    <w:p w:rsidR="001B72D3" w:rsidRDefault="001B72D3">
      <w:pPr>
        <w:pStyle w:val="BodyText"/>
        <w:spacing w:before="0"/>
        <w:ind w:left="104" w:right="115"/>
        <w:jc w:val="center"/>
        <w:rPr>
          <w:rFonts w:cs="宋体"/>
          <w:lang w:eastAsia="zh-CN"/>
        </w:rPr>
      </w:pPr>
      <w:r>
        <w:rPr>
          <w:rFonts w:ascii="Times New Roman" w:hAnsi="Times New Roman"/>
          <w:spacing w:val="7"/>
          <w:lang w:eastAsia="zh-CN"/>
        </w:rPr>
        <w:t>11</w:t>
      </w:r>
      <w:r>
        <w:rPr>
          <w:rFonts w:hint="eastAsia"/>
          <w:spacing w:val="7"/>
          <w:lang w:eastAsia="zh-CN"/>
        </w:rPr>
        <w:t>．</w:t>
      </w:r>
      <w:r>
        <w:rPr>
          <w:spacing w:val="-75"/>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lang w:eastAsia="zh-CN"/>
        </w:rPr>
        <w:t>甲</w:t>
      </w:r>
      <w:r>
        <w:rPr>
          <w:rFonts w:cs="宋体"/>
          <w:spacing w:val="-77"/>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小明</w:t>
      </w:r>
      <w:r>
        <w:rPr>
          <w:rFonts w:cs="宋体"/>
          <w:spacing w:val="-75"/>
          <w:lang w:eastAsia="zh-CN"/>
        </w:rPr>
        <w:t xml:space="preserve"> </w:t>
      </w:r>
      <w:r>
        <w:rPr>
          <w:rFonts w:hint="eastAsia"/>
          <w:lang w:eastAsia="zh-CN"/>
        </w:rPr>
        <w:t>将</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spacing w:val="15"/>
          <w:lang w:eastAsia="zh-CN"/>
        </w:rPr>
        <w:t>块放</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hint="eastAsia"/>
          <w:lang w:eastAsia="zh-CN"/>
        </w:rPr>
        <w:t>易</w:t>
      </w:r>
      <w:r>
        <w:rPr>
          <w:spacing w:val="-75"/>
          <w:lang w:eastAsia="zh-CN"/>
        </w:rPr>
        <w:t xml:space="preserve"> </w:t>
      </w:r>
      <w:r>
        <w:rPr>
          <w:rFonts w:cs="宋体" w:hint="eastAsia"/>
          <w:spacing w:val="15"/>
          <w:lang w:eastAsia="zh-CN"/>
        </w:rPr>
        <w:t>拉罐</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lang w:eastAsia="zh-CN"/>
        </w:rPr>
        <w:t>加</w:t>
      </w:r>
      <w:r>
        <w:rPr>
          <w:rFonts w:cs="宋体"/>
          <w:spacing w:val="-75"/>
          <w:lang w:eastAsia="zh-CN"/>
        </w:rPr>
        <w:t xml:space="preserve"> </w:t>
      </w:r>
      <w:r>
        <w:rPr>
          <w:rFonts w:cs="宋体" w:hint="eastAsia"/>
          <w:lang w:eastAsia="zh-CN"/>
        </w:rPr>
        <w:t>盐</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用</w:t>
      </w:r>
      <w:r>
        <w:rPr>
          <w:rFonts w:cs="宋体"/>
          <w:spacing w:val="-75"/>
          <w:lang w:eastAsia="zh-CN"/>
        </w:rPr>
        <w:t xml:space="preserve"> </w:t>
      </w:r>
      <w:r>
        <w:rPr>
          <w:rFonts w:cs="宋体" w:hint="eastAsia"/>
          <w:lang w:eastAsia="zh-CN"/>
        </w:rPr>
        <w:t>筷</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cs="宋体" w:hint="eastAsia"/>
          <w:spacing w:val="15"/>
          <w:lang w:eastAsia="zh-CN"/>
        </w:rPr>
        <w:t>搅拌</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约</w:t>
      </w:r>
      <w:r>
        <w:rPr>
          <w:rFonts w:cs="宋体"/>
          <w:spacing w:val="-75"/>
          <w:lang w:eastAsia="zh-CN"/>
        </w:rPr>
        <w:t xml:space="preserve"> </w:t>
      </w:r>
      <w:r>
        <w:rPr>
          <w:rFonts w:cs="宋体" w:hint="eastAsia"/>
          <w:spacing w:val="30"/>
          <w:lang w:eastAsia="zh-CN"/>
        </w:rPr>
        <w:t>半分</w:t>
      </w:r>
      <w:r>
        <w:rPr>
          <w:rFonts w:cs="宋体" w:hint="eastAsia"/>
          <w:lang w:eastAsia="zh-CN"/>
        </w:rPr>
        <w:t>钟</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用温</w:t>
      </w:r>
      <w:r>
        <w:rPr>
          <w:rFonts w:cs="宋体"/>
          <w:spacing w:val="-75"/>
          <w:lang w:eastAsia="zh-CN"/>
        </w:rPr>
        <w:t xml:space="preserve"> </w:t>
      </w:r>
    </w:p>
    <w:p w:rsidR="001B72D3" w:rsidRDefault="001B72D3">
      <w:pPr>
        <w:pStyle w:val="BodyText"/>
        <w:spacing w:line="321" w:lineRule="auto"/>
        <w:ind w:left="527" w:right="3130"/>
        <w:jc w:val="both"/>
        <w:rPr>
          <w:lang w:eastAsia="zh-CN"/>
        </w:rPr>
      </w:pPr>
      <w:r>
        <w:rPr>
          <w:noProof/>
          <w:lang w:eastAsia="zh-CN"/>
        </w:rPr>
        <w:pict>
          <v:shape id="_x0000_s1428" type="#_x0000_t75" style="position:absolute;left:0;text-align:left;margin-left:306.25pt;margin-top:8.95pt;width:66.85pt;height:85.1pt;z-index:-251667968;mso-position-horizontal-relative:page">
            <v:imagedata r:id="rId26" o:title=""/>
            <w10:wrap anchorx="page"/>
          </v:shape>
        </w:pict>
      </w:r>
      <w:r>
        <w:rPr>
          <w:noProof/>
          <w:lang w:eastAsia="zh-CN"/>
        </w:rPr>
        <w:pict>
          <v:shape id="_x0000_s1429" type="#_x0000_t75" style="position:absolute;left:0;text-align:left;margin-left:380.3pt;margin-top:32.05pt;width:56.7pt;height:60.25pt;z-index:-251666944;mso-position-horizontal-relative:page">
            <v:imagedata r:id="rId27" o:title=""/>
            <w10:wrap anchorx="page"/>
          </v:shape>
        </w:pict>
      </w:r>
      <w:r>
        <w:rPr>
          <w:rFonts w:hint="eastAsia"/>
          <w:lang w:eastAsia="zh-CN"/>
        </w:rPr>
        <w:t>度</w:t>
      </w:r>
      <w:r>
        <w:rPr>
          <w:spacing w:val="-75"/>
          <w:lang w:eastAsia="zh-CN"/>
        </w:rPr>
        <w:t xml:space="preserve"> </w:t>
      </w:r>
      <w:r>
        <w:rPr>
          <w:rFonts w:cs="宋体" w:hint="eastAsia"/>
          <w:lang w:eastAsia="zh-CN"/>
        </w:rPr>
        <w:t>计</w:t>
      </w:r>
      <w:r>
        <w:rPr>
          <w:rFonts w:cs="宋体"/>
          <w:spacing w:val="-75"/>
          <w:lang w:eastAsia="zh-CN"/>
        </w:rPr>
        <w:t xml:space="preserve"> </w:t>
      </w:r>
      <w:r>
        <w:rPr>
          <w:rFonts w:hint="eastAsia"/>
          <w:spacing w:val="30"/>
          <w:lang w:eastAsia="zh-CN"/>
        </w:rPr>
        <w:t>测</w:t>
      </w:r>
      <w:r>
        <w:rPr>
          <w:rFonts w:hint="eastAsia"/>
          <w:lang w:eastAsia="zh-CN"/>
        </w:rPr>
        <w:t>量</w:t>
      </w:r>
      <w:r>
        <w:rPr>
          <w:spacing w:val="-75"/>
          <w:lang w:eastAsia="zh-CN"/>
        </w:rPr>
        <w:t xml:space="preserve"> </w:t>
      </w:r>
      <w:r>
        <w:rPr>
          <w:rFonts w:cs="宋体" w:hint="eastAsia"/>
          <w:lang w:eastAsia="zh-CN"/>
        </w:rPr>
        <w:t>罐</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和</w:t>
      </w:r>
      <w:r>
        <w:rPr>
          <w:rFonts w:cs="宋体"/>
          <w:spacing w:val="-75"/>
          <w:lang w:eastAsia="zh-CN"/>
        </w:rPr>
        <w:t xml:space="preserve"> </w:t>
      </w:r>
      <w:r>
        <w:rPr>
          <w:rFonts w:cs="宋体" w:hint="eastAsia"/>
          <w:lang w:eastAsia="zh-CN"/>
        </w:rPr>
        <w:t>盐</w:t>
      </w:r>
      <w:r>
        <w:rPr>
          <w:rFonts w:cs="宋体"/>
          <w:spacing w:val="-75"/>
          <w:lang w:eastAsia="zh-CN"/>
        </w:rPr>
        <w:t xml:space="preserve"> </w:t>
      </w:r>
      <w:r>
        <w:rPr>
          <w:rFonts w:cs="宋体" w:hint="eastAsia"/>
          <w:lang w:eastAsia="zh-CN"/>
        </w:rPr>
        <w:t>水</w:t>
      </w:r>
      <w:r>
        <w:rPr>
          <w:rFonts w:cs="宋体"/>
          <w:spacing w:val="-75"/>
          <w:lang w:eastAsia="zh-CN"/>
        </w:rPr>
        <w:t xml:space="preserve"> </w:t>
      </w:r>
      <w:r>
        <w:rPr>
          <w:rFonts w:cs="宋体" w:hint="eastAsia"/>
          <w:lang w:eastAsia="zh-CN"/>
        </w:rPr>
        <w:t>混</w:t>
      </w:r>
      <w:r>
        <w:rPr>
          <w:rFonts w:cs="宋体"/>
          <w:spacing w:val="-75"/>
          <w:lang w:eastAsia="zh-CN"/>
        </w:rPr>
        <w:t xml:space="preserve"> </w:t>
      </w:r>
      <w:r>
        <w:rPr>
          <w:rFonts w:cs="宋体" w:hint="eastAsia"/>
          <w:lang w:eastAsia="zh-CN"/>
        </w:rPr>
        <w:t>合</w:t>
      </w:r>
      <w:r>
        <w:rPr>
          <w:rFonts w:cs="宋体"/>
          <w:spacing w:val="-75"/>
          <w:lang w:eastAsia="zh-CN"/>
        </w:rPr>
        <w:t xml:space="preserve"> </w:t>
      </w:r>
      <w:r>
        <w:rPr>
          <w:rFonts w:hint="eastAsia"/>
          <w:spacing w:val="30"/>
          <w:lang w:eastAsia="zh-CN"/>
        </w:rPr>
        <w:t>物</w:t>
      </w:r>
      <w:r>
        <w:rPr>
          <w:rFonts w:hint="eastAsia"/>
          <w:lang w:eastAsia="zh-CN"/>
        </w:rPr>
        <w:t>的</w:t>
      </w:r>
      <w:r>
        <w:rPr>
          <w:spacing w:val="-75"/>
          <w:lang w:eastAsia="zh-CN"/>
        </w:rPr>
        <w:t xml:space="preserve"> </w:t>
      </w:r>
      <w:r>
        <w:rPr>
          <w:rFonts w:cs="宋体" w:hint="eastAsia"/>
          <w:lang w:eastAsia="zh-CN"/>
        </w:rPr>
        <w:t>温</w:t>
      </w:r>
      <w:r>
        <w:rPr>
          <w:rFonts w:cs="宋体"/>
          <w:spacing w:val="-75"/>
          <w:lang w:eastAsia="zh-CN"/>
        </w:rPr>
        <w:t xml:space="preserve"> </w:t>
      </w:r>
      <w:r>
        <w:rPr>
          <w:rFonts w:hint="eastAsia"/>
          <w:lang w:eastAsia="zh-CN"/>
        </w:rPr>
        <w:t>度</w:t>
      </w:r>
      <w:r>
        <w:rPr>
          <w:spacing w:val="-75"/>
          <w:lang w:eastAsia="zh-CN"/>
        </w:rPr>
        <w:t xml:space="preserve"> </w:t>
      </w:r>
      <w:r>
        <w:rPr>
          <w:rFonts w:hint="eastAsia"/>
          <w:spacing w:val="-52"/>
          <w:lang w:eastAsia="zh-CN"/>
        </w:rPr>
        <w:t>，</w:t>
      </w:r>
      <w:r>
        <w:rPr>
          <w:rFonts w:cs="宋体" w:hint="eastAsia"/>
          <w:lang w:eastAsia="zh-CN"/>
        </w:rPr>
        <w:t>可</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lang w:eastAsia="zh-CN"/>
        </w:rPr>
        <w:t>看</w:t>
      </w:r>
      <w:r>
        <w:rPr>
          <w:rFonts w:cs="宋体"/>
          <w:spacing w:val="-75"/>
          <w:lang w:eastAsia="zh-CN"/>
        </w:rPr>
        <w:t xml:space="preserve"> </w:t>
      </w:r>
      <w:r>
        <w:rPr>
          <w:rFonts w:cs="宋体" w:hint="eastAsia"/>
          <w:lang w:eastAsia="zh-CN"/>
        </w:rPr>
        <w:t>到</w:t>
      </w:r>
      <w:r>
        <w:rPr>
          <w:rFonts w:cs="宋体"/>
          <w:lang w:eastAsia="zh-CN"/>
        </w:rPr>
        <w:t xml:space="preserve"> </w:t>
      </w:r>
      <w:r>
        <w:rPr>
          <w:rFonts w:cs="宋体" w:hint="eastAsia"/>
          <w:lang w:eastAsia="zh-CN"/>
        </w:rPr>
        <w:t>混</w:t>
      </w:r>
      <w:r>
        <w:rPr>
          <w:rFonts w:cs="宋体"/>
          <w:spacing w:val="-75"/>
          <w:lang w:eastAsia="zh-CN"/>
        </w:rPr>
        <w:t xml:space="preserve"> </w:t>
      </w:r>
      <w:r>
        <w:rPr>
          <w:rFonts w:cs="宋体" w:hint="eastAsia"/>
          <w:lang w:eastAsia="zh-CN"/>
        </w:rPr>
        <w:t>合</w:t>
      </w:r>
      <w:r>
        <w:rPr>
          <w:rFonts w:cs="宋体"/>
          <w:spacing w:val="-75"/>
          <w:lang w:eastAsia="zh-CN"/>
        </w:rPr>
        <w:t xml:space="preserve"> </w:t>
      </w:r>
      <w:r>
        <w:rPr>
          <w:rFonts w:hint="eastAsia"/>
          <w:spacing w:val="15"/>
          <w:lang w:eastAsia="zh-CN"/>
        </w:rPr>
        <w:t>物的</w:t>
      </w:r>
      <w:r>
        <w:rPr>
          <w:spacing w:val="-75"/>
          <w:lang w:eastAsia="zh-CN"/>
        </w:rPr>
        <w:t xml:space="preserve"> </w:t>
      </w:r>
      <w:r>
        <w:rPr>
          <w:rFonts w:cs="宋体" w:hint="eastAsia"/>
          <w:lang w:eastAsia="zh-CN"/>
        </w:rPr>
        <w:t>温</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低</w:t>
      </w:r>
      <w:r>
        <w:rPr>
          <w:rFonts w:cs="宋体"/>
          <w:spacing w:val="-75"/>
          <w:lang w:eastAsia="zh-CN"/>
        </w:rPr>
        <w:t xml:space="preserve"> </w:t>
      </w:r>
      <w:r>
        <w:rPr>
          <w:rFonts w:hint="eastAsia"/>
          <w:lang w:eastAsia="zh-CN"/>
        </w:rPr>
        <w:t>于</w:t>
      </w:r>
      <w:r>
        <w:rPr>
          <w:spacing w:val="-15"/>
          <w:lang w:eastAsia="zh-CN"/>
        </w:rPr>
        <w:t xml:space="preserve"> </w:t>
      </w:r>
      <w:r>
        <w:rPr>
          <w:rFonts w:ascii="Times New Roman" w:hAnsi="Times New Roman"/>
          <w:spacing w:val="9"/>
          <w:lang w:eastAsia="zh-CN"/>
        </w:rPr>
        <w:t>0</w:t>
      </w:r>
      <w:r>
        <w:rPr>
          <w:rFonts w:ascii="新宋体" w:eastAsia="新宋体" w:hAnsi="新宋体" w:cs="新宋体" w:hint="eastAsia"/>
          <w:spacing w:val="9"/>
          <w:lang w:eastAsia="zh-CN"/>
        </w:rPr>
        <w:t>℃</w:t>
      </w:r>
      <w:r>
        <w:rPr>
          <w:rFonts w:hint="eastAsia"/>
          <w:spacing w:val="9"/>
          <w:lang w:eastAsia="zh-CN"/>
        </w:rPr>
        <w:t>．</w:t>
      </w:r>
      <w:r>
        <w:rPr>
          <w:spacing w:val="-83"/>
          <w:lang w:eastAsia="zh-CN"/>
        </w:rPr>
        <w:t xml:space="preserve"> </w:t>
      </w:r>
      <w:r>
        <w:rPr>
          <w:rFonts w:hint="eastAsia"/>
          <w:spacing w:val="15"/>
          <w:lang w:eastAsia="zh-CN"/>
        </w:rPr>
        <w:t>这时</w:t>
      </w:r>
      <w:r>
        <w:rPr>
          <w:spacing w:val="-75"/>
          <w:lang w:eastAsia="zh-CN"/>
        </w:rPr>
        <w:t xml:space="preserve"> </w:t>
      </w:r>
      <w:r>
        <w:rPr>
          <w:rFonts w:cs="宋体" w:hint="eastAsia"/>
          <w:lang w:eastAsia="zh-CN"/>
        </w:rPr>
        <w:t>他</w:t>
      </w:r>
      <w:r>
        <w:rPr>
          <w:rFonts w:cs="宋体"/>
          <w:spacing w:val="-75"/>
          <w:lang w:eastAsia="zh-CN"/>
        </w:rPr>
        <w:t xml:space="preserve"> </w:t>
      </w:r>
      <w:r>
        <w:rPr>
          <w:rFonts w:hint="eastAsia"/>
          <w:lang w:eastAsia="zh-CN"/>
        </w:rPr>
        <w:t>观</w:t>
      </w:r>
      <w:r>
        <w:rPr>
          <w:spacing w:val="-75"/>
          <w:lang w:eastAsia="zh-CN"/>
        </w:rPr>
        <w:t xml:space="preserve"> </w:t>
      </w:r>
      <w:r>
        <w:rPr>
          <w:rFonts w:cs="宋体" w:hint="eastAsia"/>
          <w:lang w:eastAsia="zh-CN"/>
        </w:rPr>
        <w:t>察</w:t>
      </w:r>
      <w:r>
        <w:rPr>
          <w:rFonts w:cs="宋体"/>
          <w:spacing w:val="-75"/>
          <w:lang w:eastAsia="zh-CN"/>
        </w:rPr>
        <w:t xml:space="preserve"> </w:t>
      </w:r>
      <w:r>
        <w:rPr>
          <w:rFonts w:hint="eastAsia"/>
          <w:lang w:eastAsia="zh-CN"/>
        </w:rPr>
        <w:t>易</w:t>
      </w:r>
      <w:r>
        <w:rPr>
          <w:spacing w:val="-75"/>
          <w:lang w:eastAsia="zh-CN"/>
        </w:rPr>
        <w:t xml:space="preserve"> </w:t>
      </w:r>
      <w:r>
        <w:rPr>
          <w:rFonts w:cs="宋体" w:hint="eastAsia"/>
          <w:spacing w:val="15"/>
          <w:lang w:eastAsia="zh-CN"/>
        </w:rPr>
        <w:t>拉罐</w:t>
      </w:r>
      <w:r>
        <w:rPr>
          <w:rFonts w:cs="宋体"/>
          <w:spacing w:val="-75"/>
          <w:lang w:eastAsia="zh-CN"/>
        </w:rPr>
        <w:t xml:space="preserve"> </w:t>
      </w:r>
      <w:r>
        <w:rPr>
          <w:rFonts w:cs="宋体" w:hint="eastAsia"/>
          <w:lang w:eastAsia="zh-CN"/>
        </w:rPr>
        <w:t>下</w:t>
      </w:r>
      <w:r>
        <w:rPr>
          <w:rFonts w:cs="宋体"/>
          <w:spacing w:val="-75"/>
          <w:lang w:eastAsia="zh-CN"/>
        </w:rPr>
        <w:t xml:space="preserve"> </w:t>
      </w:r>
      <w:r>
        <w:rPr>
          <w:rFonts w:cs="宋体" w:hint="eastAsia"/>
          <w:lang w:eastAsia="zh-CN"/>
        </w:rPr>
        <w:t>部</w:t>
      </w:r>
      <w:r>
        <w:rPr>
          <w:rFonts w:cs="宋体"/>
          <w:spacing w:val="22"/>
          <w:lang w:eastAsia="zh-CN"/>
        </w:rPr>
        <w:t xml:space="preserve"> </w:t>
      </w:r>
      <w:r>
        <w:rPr>
          <w:rFonts w:cs="宋体" w:hint="eastAsia"/>
          <w:lang w:eastAsia="zh-CN"/>
        </w:rPr>
        <w:t>和</w:t>
      </w:r>
      <w:r>
        <w:rPr>
          <w:rFonts w:cs="宋体"/>
          <w:spacing w:val="-73"/>
          <w:lang w:eastAsia="zh-CN"/>
        </w:rPr>
        <w:t xml:space="preserve"> </w:t>
      </w:r>
      <w:r>
        <w:rPr>
          <w:rFonts w:cs="宋体" w:hint="eastAsia"/>
          <w:lang w:eastAsia="zh-CN"/>
        </w:rPr>
        <w:t>底</w:t>
      </w:r>
      <w:r>
        <w:rPr>
          <w:rFonts w:cs="宋体"/>
          <w:spacing w:val="-73"/>
          <w:lang w:eastAsia="zh-CN"/>
        </w:rPr>
        <w:t xml:space="preserve"> </w:t>
      </w:r>
      <w:r>
        <w:rPr>
          <w:rFonts w:cs="宋体" w:hint="eastAsia"/>
          <w:lang w:eastAsia="zh-CN"/>
        </w:rPr>
        <w:t>部</w:t>
      </w:r>
      <w:r>
        <w:rPr>
          <w:rFonts w:cs="宋体"/>
          <w:spacing w:val="-74"/>
          <w:lang w:eastAsia="zh-CN"/>
        </w:rPr>
        <w:t xml:space="preserve"> </w:t>
      </w:r>
      <w:r>
        <w:rPr>
          <w:rFonts w:cs="宋体" w:hint="eastAsia"/>
          <w:lang w:eastAsia="zh-CN"/>
        </w:rPr>
        <w:t>有</w:t>
      </w:r>
      <w:r>
        <w:rPr>
          <w:rFonts w:cs="宋体"/>
          <w:spacing w:val="-73"/>
          <w:lang w:eastAsia="zh-CN"/>
        </w:rPr>
        <w:t xml:space="preserve"> </w:t>
      </w:r>
      <w:r>
        <w:rPr>
          <w:rFonts w:cs="宋体" w:hint="eastAsia"/>
          <w:spacing w:val="31"/>
          <w:lang w:eastAsia="zh-CN"/>
        </w:rPr>
        <w:t>白</w:t>
      </w:r>
      <w:r>
        <w:rPr>
          <w:rFonts w:cs="宋体" w:hint="eastAsia"/>
          <w:lang w:eastAsia="zh-CN"/>
        </w:rPr>
        <w:t>霜</w:t>
      </w:r>
      <w:r>
        <w:rPr>
          <w:rFonts w:cs="宋体"/>
          <w:spacing w:val="-73"/>
          <w:lang w:eastAsia="zh-CN"/>
        </w:rPr>
        <w:t xml:space="preserve"> </w:t>
      </w:r>
      <w:r>
        <w:rPr>
          <w:rFonts w:hint="eastAsia"/>
          <w:lang w:eastAsia="zh-CN"/>
        </w:rPr>
        <w:t>（</w:t>
      </w:r>
      <w:r>
        <w:rPr>
          <w:spacing w:val="-73"/>
          <w:lang w:eastAsia="zh-CN"/>
        </w:rPr>
        <w:t xml:space="preserve"> </w:t>
      </w:r>
      <w:r>
        <w:rPr>
          <w:rFonts w:cs="宋体" w:hint="eastAsia"/>
          <w:spacing w:val="31"/>
          <w:lang w:eastAsia="zh-CN"/>
        </w:rPr>
        <w:t>如</w:t>
      </w:r>
      <w:r>
        <w:rPr>
          <w:rFonts w:cs="宋体" w:hint="eastAsia"/>
          <w:lang w:eastAsia="zh-CN"/>
        </w:rPr>
        <w:t>图</w:t>
      </w:r>
      <w:r>
        <w:rPr>
          <w:rFonts w:cs="宋体"/>
          <w:spacing w:val="-73"/>
          <w:lang w:eastAsia="zh-CN"/>
        </w:rPr>
        <w:t xml:space="preserve"> </w:t>
      </w:r>
      <w:r>
        <w:rPr>
          <w:rFonts w:cs="宋体" w:hint="eastAsia"/>
          <w:lang w:eastAsia="zh-CN"/>
        </w:rPr>
        <w:t>乙</w:t>
      </w:r>
      <w:r>
        <w:rPr>
          <w:rFonts w:cs="宋体"/>
          <w:spacing w:val="-74"/>
          <w:lang w:eastAsia="zh-CN"/>
        </w:rPr>
        <w:t xml:space="preserve"> </w:t>
      </w:r>
      <w:r>
        <w:rPr>
          <w:rFonts w:hint="eastAsia"/>
          <w:spacing w:val="-88"/>
          <w:lang w:eastAsia="zh-CN"/>
        </w:rPr>
        <w:t>）</w:t>
      </w:r>
      <w:r>
        <w:rPr>
          <w:rFonts w:hint="eastAsia"/>
          <w:lang w:eastAsia="zh-CN"/>
        </w:rPr>
        <w:t>．</w:t>
      </w:r>
      <w:r>
        <w:rPr>
          <w:spacing w:val="-73"/>
          <w:lang w:eastAsia="zh-CN"/>
        </w:rPr>
        <w:t xml:space="preserve"> </w:t>
      </w:r>
      <w:r>
        <w:rPr>
          <w:rFonts w:cs="宋体" w:hint="eastAsia"/>
          <w:lang w:eastAsia="zh-CN"/>
        </w:rPr>
        <w:t>关</w:t>
      </w:r>
      <w:r>
        <w:rPr>
          <w:rFonts w:cs="宋体"/>
          <w:spacing w:val="-74"/>
          <w:lang w:eastAsia="zh-CN"/>
        </w:rPr>
        <w:t xml:space="preserve"> </w:t>
      </w:r>
      <w:r>
        <w:rPr>
          <w:rFonts w:hint="eastAsia"/>
          <w:lang w:eastAsia="zh-CN"/>
        </w:rPr>
        <w:t>于</w:t>
      </w:r>
      <w:r>
        <w:rPr>
          <w:spacing w:val="-73"/>
          <w:lang w:eastAsia="zh-CN"/>
        </w:rPr>
        <w:t xml:space="preserve"> </w:t>
      </w:r>
      <w:r>
        <w:rPr>
          <w:rFonts w:cs="宋体" w:hint="eastAsia"/>
          <w:lang w:eastAsia="zh-CN"/>
        </w:rPr>
        <w:t>该</w:t>
      </w:r>
      <w:r>
        <w:rPr>
          <w:rFonts w:cs="宋体"/>
          <w:spacing w:val="-74"/>
          <w:lang w:eastAsia="zh-CN"/>
        </w:rPr>
        <w:t xml:space="preserve"> </w:t>
      </w:r>
      <w:r>
        <w:rPr>
          <w:rFonts w:cs="宋体" w:hint="eastAsia"/>
          <w:spacing w:val="32"/>
          <w:lang w:eastAsia="zh-CN"/>
        </w:rPr>
        <w:t>现</w:t>
      </w:r>
      <w:r>
        <w:rPr>
          <w:rFonts w:cs="宋体" w:hint="eastAsia"/>
          <w:lang w:eastAsia="zh-CN"/>
        </w:rPr>
        <w:t>象</w:t>
      </w:r>
      <w:r>
        <w:rPr>
          <w:rFonts w:cs="宋体"/>
          <w:spacing w:val="-73"/>
          <w:lang w:eastAsia="zh-CN"/>
        </w:rPr>
        <w:t xml:space="preserve"> </w:t>
      </w:r>
      <w:r>
        <w:rPr>
          <w:rFonts w:cs="宋体" w:hint="eastAsia"/>
          <w:spacing w:val="31"/>
          <w:lang w:eastAsia="zh-CN"/>
        </w:rPr>
        <w:t>说</w:t>
      </w:r>
      <w:r>
        <w:rPr>
          <w:rFonts w:cs="宋体" w:hint="eastAsia"/>
          <w:lang w:eastAsia="zh-CN"/>
        </w:rPr>
        <w:t>法</w:t>
      </w:r>
      <w:r>
        <w:rPr>
          <w:rFonts w:cs="宋体"/>
          <w:spacing w:val="-73"/>
          <w:lang w:eastAsia="zh-CN"/>
        </w:rPr>
        <w:t xml:space="preserve"> </w:t>
      </w:r>
      <w:r>
        <w:rPr>
          <w:rFonts w:cs="宋体" w:hint="eastAsia"/>
          <w:spacing w:val="31"/>
          <w:lang w:eastAsia="zh-CN"/>
        </w:rPr>
        <w:t>正</w:t>
      </w:r>
      <w:r>
        <w:rPr>
          <w:rFonts w:cs="宋体" w:hint="eastAsia"/>
          <w:lang w:eastAsia="zh-CN"/>
        </w:rPr>
        <w:t>确</w:t>
      </w:r>
      <w:r>
        <w:rPr>
          <w:rFonts w:cs="宋体"/>
          <w:spacing w:val="-74"/>
          <w:lang w:eastAsia="zh-CN"/>
        </w:rPr>
        <w:t xml:space="preserve"> </w:t>
      </w:r>
      <w:r>
        <w:rPr>
          <w:rFonts w:hint="eastAsia"/>
          <w:spacing w:val="15"/>
          <w:lang w:eastAsia="zh-CN"/>
        </w:rPr>
        <w:t>的是</w:t>
      </w:r>
      <w:r>
        <w:rPr>
          <w:spacing w:val="-75"/>
          <w:lang w:eastAsia="zh-CN"/>
        </w:rPr>
        <w:t xml:space="preserve"> </w:t>
      </w:r>
    </w:p>
    <w:p w:rsidR="001B72D3" w:rsidRDefault="001B72D3">
      <w:pPr>
        <w:pStyle w:val="BodyText"/>
        <w:spacing w:before="28"/>
        <w:jc w:val="both"/>
        <w:rPr>
          <w:rFonts w:cs="宋体"/>
          <w:lang w:eastAsia="zh-CN"/>
        </w:rPr>
      </w:pPr>
      <w:r>
        <w:rPr>
          <w:rFonts w:ascii="Times New Roman" w:hAnsi="Times New Roman"/>
          <w:spacing w:val="7"/>
          <w:lang w:eastAsia="zh-CN"/>
        </w:rPr>
        <w:t>A</w:t>
      </w:r>
      <w:r>
        <w:rPr>
          <w:rFonts w:hint="eastAsia"/>
          <w:spacing w:val="7"/>
          <w:lang w:eastAsia="zh-CN"/>
        </w:rPr>
        <w:t>．</w:t>
      </w:r>
      <w:r>
        <w:rPr>
          <w:spacing w:val="-75"/>
          <w:lang w:eastAsia="zh-CN"/>
        </w:rPr>
        <w:t xml:space="preserve"> </w:t>
      </w:r>
      <w:r>
        <w:rPr>
          <w:rFonts w:cs="宋体" w:hint="eastAsia"/>
          <w:spacing w:val="30"/>
          <w:lang w:eastAsia="zh-CN"/>
        </w:rPr>
        <w:t>食盐</w:t>
      </w:r>
      <w:r>
        <w:rPr>
          <w:rFonts w:cs="宋体" w:hint="eastAsia"/>
          <w:lang w:eastAsia="zh-CN"/>
        </w:rPr>
        <w:t>可</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spacing w:val="30"/>
          <w:lang w:eastAsia="zh-CN"/>
        </w:rPr>
        <w:t>降低</w:t>
      </w:r>
      <w:r>
        <w:rPr>
          <w:rFonts w:cs="宋体" w:hint="eastAsia"/>
          <w:lang w:eastAsia="zh-CN"/>
        </w:rPr>
        <w:t>冰</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熔</w:t>
      </w:r>
      <w:r>
        <w:rPr>
          <w:rFonts w:cs="宋体"/>
          <w:spacing w:val="-75"/>
          <w:lang w:eastAsia="zh-CN"/>
        </w:rPr>
        <w:t xml:space="preserve"> </w:t>
      </w:r>
      <w:r>
        <w:rPr>
          <w:rFonts w:cs="宋体" w:hint="eastAsia"/>
          <w:lang w:eastAsia="zh-CN"/>
        </w:rPr>
        <w:t>点</w:t>
      </w:r>
    </w:p>
    <w:p w:rsidR="001B72D3" w:rsidRDefault="001B72D3">
      <w:pPr>
        <w:pStyle w:val="BodyText"/>
        <w:tabs>
          <w:tab w:val="left" w:pos="6223"/>
          <w:tab w:val="left" w:pos="7625"/>
        </w:tabs>
        <w:spacing w:before="0" w:line="374" w:lineRule="exact"/>
        <w:rPr>
          <w:rFonts w:cs="宋体"/>
          <w:sz w:val="19"/>
          <w:szCs w:val="19"/>
          <w:lang w:eastAsia="zh-CN"/>
        </w:rPr>
      </w:pPr>
      <w:r>
        <w:rPr>
          <w:rFonts w:ascii="Times New Roman" w:hAnsi="Times New Roman"/>
          <w:spacing w:val="7"/>
          <w:lang w:eastAsia="zh-CN"/>
        </w:rPr>
        <w:t>B</w:t>
      </w:r>
      <w:r>
        <w:rPr>
          <w:rFonts w:hint="eastAsia"/>
          <w:spacing w:val="7"/>
          <w:lang w:eastAsia="zh-CN"/>
        </w:rPr>
        <w:t>．</w:t>
      </w:r>
      <w:r>
        <w:rPr>
          <w:spacing w:val="-76"/>
          <w:lang w:eastAsia="zh-CN"/>
        </w:rPr>
        <w:t xml:space="preserve"> </w:t>
      </w:r>
      <w:r>
        <w:rPr>
          <w:rFonts w:cs="宋体" w:hint="eastAsia"/>
          <w:lang w:eastAsia="zh-CN"/>
        </w:rPr>
        <w:t>用</w:t>
      </w:r>
      <w:r>
        <w:rPr>
          <w:rFonts w:cs="宋体"/>
          <w:spacing w:val="-75"/>
          <w:lang w:eastAsia="zh-CN"/>
        </w:rPr>
        <w:t xml:space="preserve"> </w:t>
      </w:r>
      <w:r>
        <w:rPr>
          <w:rFonts w:cs="宋体" w:hint="eastAsia"/>
          <w:lang w:eastAsia="zh-CN"/>
        </w:rPr>
        <w:t>筷</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cs="宋体" w:hint="eastAsia"/>
          <w:spacing w:val="30"/>
          <w:lang w:eastAsia="zh-CN"/>
        </w:rPr>
        <w:t>搅拌</w:t>
      </w:r>
      <w:r>
        <w:rPr>
          <w:rFonts w:cs="宋体" w:hint="eastAsia"/>
          <w:lang w:eastAsia="zh-CN"/>
        </w:rPr>
        <w:t>可</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spacing w:val="30"/>
          <w:lang w:eastAsia="zh-CN"/>
        </w:rPr>
        <w:t>降低</w:t>
      </w:r>
      <w:r>
        <w:rPr>
          <w:rFonts w:cs="宋体" w:hint="eastAsia"/>
          <w:lang w:eastAsia="zh-CN"/>
        </w:rPr>
        <w:t>冰</w:t>
      </w:r>
      <w:r>
        <w:rPr>
          <w:rFonts w:cs="宋体"/>
          <w:spacing w:val="-76"/>
          <w:lang w:eastAsia="zh-CN"/>
        </w:rPr>
        <w:t xml:space="preserve"> </w:t>
      </w:r>
      <w:r>
        <w:rPr>
          <w:rFonts w:hint="eastAsia"/>
          <w:lang w:eastAsia="zh-CN"/>
        </w:rPr>
        <w:t>的</w:t>
      </w:r>
      <w:r>
        <w:rPr>
          <w:spacing w:val="-75"/>
          <w:lang w:eastAsia="zh-CN"/>
        </w:rPr>
        <w:t xml:space="preserve"> </w:t>
      </w:r>
      <w:r>
        <w:rPr>
          <w:rFonts w:cs="宋体" w:hint="eastAsia"/>
          <w:lang w:eastAsia="zh-CN"/>
        </w:rPr>
        <w:t>温</w:t>
      </w:r>
      <w:r>
        <w:rPr>
          <w:rFonts w:cs="宋体"/>
          <w:spacing w:val="-75"/>
          <w:lang w:eastAsia="zh-CN"/>
        </w:rPr>
        <w:t xml:space="preserve"> </w:t>
      </w:r>
      <w:r>
        <w:rPr>
          <w:rFonts w:hint="eastAsia"/>
          <w:lang w:eastAsia="zh-CN"/>
        </w:rPr>
        <w:t>度</w:t>
      </w:r>
      <w:r>
        <w:rPr>
          <w:lang w:eastAsia="zh-CN"/>
        </w:rPr>
        <w:tab/>
      </w:r>
      <w:r>
        <w:rPr>
          <w:rFonts w:cs="宋体" w:hint="eastAsia"/>
          <w:position w:val="12"/>
          <w:sz w:val="19"/>
          <w:szCs w:val="19"/>
          <w:lang w:eastAsia="zh-CN"/>
        </w:rPr>
        <w:t>甲</w:t>
      </w:r>
      <w:r>
        <w:rPr>
          <w:rFonts w:cs="宋体"/>
          <w:position w:val="12"/>
          <w:sz w:val="19"/>
          <w:szCs w:val="19"/>
          <w:lang w:eastAsia="zh-CN"/>
        </w:rPr>
        <w:tab/>
      </w:r>
      <w:r>
        <w:rPr>
          <w:rFonts w:cs="宋体" w:hint="eastAsia"/>
          <w:position w:val="10"/>
          <w:sz w:val="19"/>
          <w:szCs w:val="19"/>
          <w:lang w:eastAsia="zh-CN"/>
        </w:rPr>
        <w:t>乙</w:t>
      </w:r>
    </w:p>
    <w:p w:rsidR="001B72D3" w:rsidRDefault="001B72D3">
      <w:pPr>
        <w:pStyle w:val="BodyText"/>
      </w:pPr>
      <w:r>
        <w:rPr>
          <w:rFonts w:ascii="Times New Roman" w:hAnsi="Times New Roman"/>
          <w:spacing w:val="7"/>
        </w:rPr>
        <w:t>C</w:t>
      </w:r>
      <w:r>
        <w:rPr>
          <w:rFonts w:hint="eastAsia"/>
          <w:spacing w:val="7"/>
        </w:rPr>
        <w:t>．</w:t>
      </w:r>
      <w:r>
        <w:rPr>
          <w:spacing w:val="-76"/>
        </w:rPr>
        <w:t xml:space="preserve"> </w:t>
      </w:r>
      <w:r>
        <w:rPr>
          <w:rFonts w:cs="宋体" w:hint="eastAsia"/>
          <w:spacing w:val="15"/>
        </w:rPr>
        <w:t>罐底</w:t>
      </w:r>
      <w:r>
        <w:rPr>
          <w:rFonts w:cs="宋体"/>
          <w:spacing w:val="-75"/>
        </w:rPr>
        <w:t xml:space="preserve"> </w:t>
      </w:r>
      <w:r>
        <w:rPr>
          <w:rFonts w:hint="eastAsia"/>
        </w:rPr>
        <w:t>的</w:t>
      </w:r>
      <w:r>
        <w:rPr>
          <w:spacing w:val="-75"/>
        </w:rPr>
        <w:t xml:space="preserve"> </w:t>
      </w:r>
      <w:r>
        <w:rPr>
          <w:rFonts w:cs="宋体" w:hint="eastAsia"/>
          <w:spacing w:val="15"/>
        </w:rPr>
        <w:t>白霜</w:t>
      </w:r>
      <w:r>
        <w:rPr>
          <w:rFonts w:cs="宋体"/>
          <w:spacing w:val="-75"/>
        </w:rPr>
        <w:t xml:space="preserve"> </w:t>
      </w:r>
      <w:r>
        <w:rPr>
          <w:rFonts w:hint="eastAsia"/>
        </w:rPr>
        <w:t>是</w:t>
      </w:r>
      <w:r>
        <w:rPr>
          <w:spacing w:val="-75"/>
        </w:rPr>
        <w:t xml:space="preserve"> </w:t>
      </w:r>
      <w:r>
        <w:rPr>
          <w:rFonts w:cs="宋体" w:hint="eastAsia"/>
          <w:spacing w:val="15"/>
        </w:rPr>
        <w:t>空气</w:t>
      </w:r>
      <w:r>
        <w:rPr>
          <w:rFonts w:cs="宋体"/>
          <w:spacing w:val="-75"/>
        </w:rPr>
        <w:t xml:space="preserve"> </w:t>
      </w:r>
      <w:r>
        <w:rPr>
          <w:rFonts w:hint="eastAsia"/>
          <w:spacing w:val="15"/>
        </w:rPr>
        <w:t>中的</w:t>
      </w:r>
      <w:r>
        <w:rPr>
          <w:spacing w:val="-75"/>
        </w:rPr>
        <w:t xml:space="preserve"> </w:t>
      </w:r>
      <w:r>
        <w:rPr>
          <w:rFonts w:cs="宋体" w:hint="eastAsia"/>
        </w:rPr>
        <w:t>水</w:t>
      </w:r>
      <w:r>
        <w:rPr>
          <w:rFonts w:cs="宋体"/>
          <w:spacing w:val="-75"/>
        </w:rPr>
        <w:t xml:space="preserve"> </w:t>
      </w:r>
      <w:r>
        <w:rPr>
          <w:rFonts w:cs="宋体" w:hint="eastAsia"/>
        </w:rPr>
        <w:t>蒸</w:t>
      </w:r>
      <w:r>
        <w:rPr>
          <w:rFonts w:cs="宋体"/>
          <w:spacing w:val="-75"/>
        </w:rPr>
        <w:t xml:space="preserve"> </w:t>
      </w:r>
      <w:r>
        <w:rPr>
          <w:rFonts w:cs="宋体" w:hint="eastAsia"/>
        </w:rPr>
        <w:t>气</w:t>
      </w:r>
      <w:r>
        <w:rPr>
          <w:rFonts w:cs="宋体"/>
          <w:spacing w:val="-75"/>
        </w:rPr>
        <w:t xml:space="preserve"> </w:t>
      </w:r>
      <w:r>
        <w:rPr>
          <w:rFonts w:cs="宋体" w:hint="eastAsia"/>
        </w:rPr>
        <w:t>先</w:t>
      </w:r>
      <w:r>
        <w:rPr>
          <w:rFonts w:cs="宋体"/>
          <w:spacing w:val="-76"/>
        </w:rPr>
        <w:t xml:space="preserve"> </w:t>
      </w:r>
      <w:r>
        <w:rPr>
          <w:rFonts w:cs="宋体" w:hint="eastAsia"/>
        </w:rPr>
        <w:t>液</w:t>
      </w:r>
      <w:r>
        <w:rPr>
          <w:rFonts w:cs="宋体"/>
          <w:spacing w:val="-75"/>
        </w:rPr>
        <w:t xml:space="preserve"> </w:t>
      </w:r>
      <w:r>
        <w:rPr>
          <w:rFonts w:cs="宋体" w:hint="eastAsia"/>
          <w:spacing w:val="30"/>
        </w:rPr>
        <w:t>化后</w:t>
      </w:r>
      <w:r>
        <w:rPr>
          <w:rFonts w:cs="宋体" w:hint="eastAsia"/>
        </w:rPr>
        <w:t>凝</w:t>
      </w:r>
      <w:r>
        <w:rPr>
          <w:rFonts w:cs="宋体"/>
          <w:spacing w:val="-75"/>
        </w:rPr>
        <w:t xml:space="preserve"> </w:t>
      </w:r>
      <w:r>
        <w:rPr>
          <w:rFonts w:cs="宋体" w:hint="eastAsia"/>
        </w:rPr>
        <w:t>固</w:t>
      </w:r>
      <w:r>
        <w:rPr>
          <w:rFonts w:cs="宋体"/>
          <w:spacing w:val="-75"/>
        </w:rPr>
        <w:t xml:space="preserve"> </w:t>
      </w:r>
      <w:r>
        <w:rPr>
          <w:rFonts w:cs="宋体" w:hint="eastAsia"/>
          <w:spacing w:val="15"/>
        </w:rPr>
        <w:t>形成</w:t>
      </w:r>
      <w:r>
        <w:rPr>
          <w:rFonts w:cs="宋体"/>
          <w:spacing w:val="-75"/>
        </w:rPr>
        <w:t xml:space="preserve"> </w:t>
      </w:r>
      <w:r>
        <w:rPr>
          <w:rFonts w:hint="eastAsia"/>
        </w:rPr>
        <w:t>的</w:t>
      </w:r>
    </w:p>
    <w:p w:rsidR="001B72D3" w:rsidRDefault="001B72D3">
      <w:pPr>
        <w:pStyle w:val="BodyText"/>
        <w:rPr>
          <w:rFonts w:cs="宋体"/>
          <w:lang w:eastAsia="zh-CN"/>
        </w:rPr>
      </w:pPr>
      <w:r>
        <w:rPr>
          <w:rFonts w:ascii="Times New Roman" w:hAnsi="Times New Roman"/>
          <w:spacing w:val="7"/>
          <w:lang w:eastAsia="zh-CN"/>
        </w:rPr>
        <w:t>D</w:t>
      </w:r>
      <w:r>
        <w:rPr>
          <w:rFonts w:hint="eastAsia"/>
          <w:spacing w:val="7"/>
          <w:lang w:eastAsia="zh-CN"/>
        </w:rPr>
        <w:t>．</w:t>
      </w:r>
      <w:r>
        <w:rPr>
          <w:spacing w:val="-75"/>
          <w:lang w:eastAsia="zh-CN"/>
        </w:rPr>
        <w:t xml:space="preserve"> </w:t>
      </w:r>
      <w:r>
        <w:rPr>
          <w:rFonts w:cs="宋体" w:hint="eastAsia"/>
          <w:spacing w:val="30"/>
          <w:lang w:eastAsia="zh-CN"/>
        </w:rPr>
        <w:t>小明</w:t>
      </w:r>
      <w:r>
        <w:rPr>
          <w:rFonts w:cs="宋体" w:hint="eastAsia"/>
          <w:lang w:eastAsia="zh-CN"/>
        </w:rPr>
        <w:t>认</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lang w:eastAsia="zh-CN"/>
        </w:rPr>
        <w:t>家</w:t>
      </w:r>
      <w:r>
        <w:rPr>
          <w:rFonts w:cs="宋体"/>
          <w:spacing w:val="-75"/>
          <w:lang w:eastAsia="zh-CN"/>
        </w:rPr>
        <w:t xml:space="preserve"> </w:t>
      </w:r>
      <w:r>
        <w:rPr>
          <w:rFonts w:cs="宋体" w:hint="eastAsia"/>
          <w:spacing w:val="30"/>
          <w:lang w:eastAsia="zh-CN"/>
        </w:rPr>
        <w:t>用体</w:t>
      </w:r>
      <w:r>
        <w:rPr>
          <w:rFonts w:cs="宋体" w:hint="eastAsia"/>
          <w:lang w:eastAsia="zh-CN"/>
        </w:rPr>
        <w:t>温</w:t>
      </w:r>
      <w:r>
        <w:rPr>
          <w:rFonts w:cs="宋体"/>
          <w:spacing w:val="-75"/>
          <w:lang w:eastAsia="zh-CN"/>
        </w:rPr>
        <w:t xml:space="preserve"> </w:t>
      </w:r>
      <w:r>
        <w:rPr>
          <w:rFonts w:cs="宋体" w:hint="eastAsia"/>
          <w:lang w:eastAsia="zh-CN"/>
        </w:rPr>
        <w:t>计</w:t>
      </w:r>
      <w:r>
        <w:rPr>
          <w:rFonts w:cs="宋体"/>
          <w:spacing w:val="-75"/>
          <w:lang w:eastAsia="zh-CN"/>
        </w:rPr>
        <w:t xml:space="preserve"> </w:t>
      </w:r>
      <w:r>
        <w:rPr>
          <w:rFonts w:cs="宋体" w:hint="eastAsia"/>
          <w:lang w:eastAsia="zh-CN"/>
        </w:rPr>
        <w:t>可</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spacing w:val="30"/>
          <w:lang w:eastAsia="zh-CN"/>
        </w:rPr>
        <w:t>代替</w:t>
      </w:r>
      <w:r>
        <w:rPr>
          <w:rFonts w:cs="宋体" w:hint="eastAsia"/>
          <w:lang w:eastAsia="zh-CN"/>
        </w:rPr>
        <w:t>筷</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cs="宋体" w:hint="eastAsia"/>
          <w:lang w:eastAsia="zh-CN"/>
        </w:rPr>
        <w:t>完</w:t>
      </w:r>
      <w:r>
        <w:rPr>
          <w:rFonts w:cs="宋体"/>
          <w:spacing w:val="-75"/>
          <w:lang w:eastAsia="zh-CN"/>
        </w:rPr>
        <w:t xml:space="preserve"> </w:t>
      </w:r>
      <w:r>
        <w:rPr>
          <w:rFonts w:cs="宋体" w:hint="eastAsia"/>
          <w:lang w:eastAsia="zh-CN"/>
        </w:rPr>
        <w:t>成</w:t>
      </w:r>
      <w:r>
        <w:rPr>
          <w:rFonts w:cs="宋体"/>
          <w:spacing w:val="-75"/>
          <w:lang w:eastAsia="zh-CN"/>
        </w:rPr>
        <w:t xml:space="preserve"> </w:t>
      </w:r>
      <w:r>
        <w:rPr>
          <w:rFonts w:cs="宋体" w:hint="eastAsia"/>
          <w:lang w:eastAsia="zh-CN"/>
        </w:rPr>
        <w:t>该</w:t>
      </w:r>
      <w:r>
        <w:rPr>
          <w:rFonts w:cs="宋体"/>
          <w:spacing w:val="-75"/>
          <w:lang w:eastAsia="zh-CN"/>
        </w:rPr>
        <w:t xml:space="preserve"> </w:t>
      </w:r>
      <w:r>
        <w:rPr>
          <w:rFonts w:cs="宋体" w:hint="eastAsia"/>
          <w:lang w:eastAsia="zh-CN"/>
        </w:rPr>
        <w:t>实</w:t>
      </w:r>
      <w:r>
        <w:rPr>
          <w:rFonts w:cs="宋体"/>
          <w:spacing w:val="-75"/>
          <w:lang w:eastAsia="zh-CN"/>
        </w:rPr>
        <w:t xml:space="preserve"> </w:t>
      </w:r>
      <w:r>
        <w:rPr>
          <w:rFonts w:cs="宋体" w:hint="eastAsia"/>
          <w:lang w:eastAsia="zh-CN"/>
        </w:rPr>
        <w:t>验</w:t>
      </w:r>
    </w:p>
    <w:p w:rsidR="001B72D3" w:rsidRDefault="001B72D3">
      <w:pPr>
        <w:spacing w:before="5" w:line="200" w:lineRule="atLeast"/>
        <w:rPr>
          <w:rFonts w:ascii="宋体" w:cs="宋体"/>
          <w:sz w:val="15"/>
          <w:szCs w:val="15"/>
          <w:lang w:eastAsia="zh-CN"/>
        </w:rPr>
      </w:pPr>
    </w:p>
    <w:p w:rsidR="001B72D3" w:rsidRDefault="001B72D3">
      <w:pPr>
        <w:pStyle w:val="BodyText"/>
        <w:spacing w:before="35" w:line="309" w:lineRule="auto"/>
        <w:ind w:left="587" w:right="147" w:hanging="480"/>
        <w:jc w:val="both"/>
        <w:rPr>
          <w:lang w:eastAsia="zh-CN"/>
        </w:rPr>
      </w:pPr>
      <w:r>
        <w:rPr>
          <w:rFonts w:ascii="Times New Roman" w:hAnsi="Times New Roman"/>
          <w:spacing w:val="10"/>
          <w:lang w:eastAsia="zh-CN"/>
        </w:rPr>
        <w:t>12</w:t>
      </w:r>
      <w:r>
        <w:rPr>
          <w:rFonts w:hint="eastAsia"/>
          <w:spacing w:val="10"/>
          <w:lang w:eastAsia="zh-CN"/>
        </w:rPr>
        <w:t>．</w:t>
      </w:r>
      <w:r>
        <w:rPr>
          <w:spacing w:val="-76"/>
          <w:lang w:eastAsia="zh-CN"/>
        </w:rPr>
        <w:t xml:space="preserve"> </w:t>
      </w:r>
      <w:r>
        <w:rPr>
          <w:rFonts w:cs="宋体" w:hint="eastAsia"/>
          <w:lang w:eastAsia="zh-CN"/>
        </w:rPr>
        <w:t>有</w:t>
      </w:r>
      <w:r>
        <w:rPr>
          <w:rFonts w:cs="宋体"/>
          <w:spacing w:val="-75"/>
          <w:lang w:eastAsia="zh-CN"/>
        </w:rPr>
        <w:t xml:space="preserve"> </w:t>
      </w:r>
      <w:r>
        <w:rPr>
          <w:rFonts w:cs="宋体" w:hint="eastAsia"/>
          <w:lang w:eastAsia="zh-CN"/>
        </w:rPr>
        <w:t>经</w:t>
      </w:r>
      <w:r>
        <w:rPr>
          <w:rFonts w:cs="宋体"/>
          <w:spacing w:val="-74"/>
          <w:lang w:eastAsia="zh-CN"/>
        </w:rPr>
        <w:t xml:space="preserve"> </w:t>
      </w:r>
      <w:r>
        <w:rPr>
          <w:rFonts w:cs="宋体" w:hint="eastAsia"/>
          <w:lang w:eastAsia="zh-CN"/>
        </w:rPr>
        <w:t>验</w:t>
      </w:r>
      <w:r>
        <w:rPr>
          <w:rFonts w:cs="宋体"/>
          <w:spacing w:val="-75"/>
          <w:lang w:eastAsia="zh-CN"/>
        </w:rPr>
        <w:t xml:space="preserve"> </w:t>
      </w:r>
      <w:r>
        <w:rPr>
          <w:rFonts w:hint="eastAsia"/>
          <w:lang w:eastAsia="zh-CN"/>
        </w:rPr>
        <w:t>的</w:t>
      </w:r>
      <w:r>
        <w:rPr>
          <w:spacing w:val="-74"/>
          <w:lang w:eastAsia="zh-CN"/>
        </w:rPr>
        <w:t xml:space="preserve"> </w:t>
      </w:r>
      <w:r>
        <w:rPr>
          <w:rFonts w:cs="宋体" w:hint="eastAsia"/>
          <w:spacing w:val="30"/>
          <w:lang w:eastAsia="zh-CN"/>
        </w:rPr>
        <w:t>渔民</w:t>
      </w:r>
      <w:r>
        <w:rPr>
          <w:rFonts w:cs="宋体" w:hint="eastAsia"/>
          <w:lang w:eastAsia="zh-CN"/>
        </w:rPr>
        <w:t>使</w:t>
      </w:r>
      <w:r>
        <w:rPr>
          <w:rFonts w:cs="宋体"/>
          <w:spacing w:val="-74"/>
          <w:lang w:eastAsia="zh-CN"/>
        </w:rPr>
        <w:t xml:space="preserve"> </w:t>
      </w:r>
      <w:r>
        <w:rPr>
          <w:rFonts w:cs="宋体" w:hint="eastAsia"/>
          <w:lang w:eastAsia="zh-CN"/>
        </w:rPr>
        <w:t>用</w:t>
      </w:r>
      <w:r>
        <w:rPr>
          <w:rFonts w:cs="宋体"/>
          <w:spacing w:val="-75"/>
          <w:lang w:eastAsia="zh-CN"/>
        </w:rPr>
        <w:t xml:space="preserve"> </w:t>
      </w:r>
      <w:r>
        <w:rPr>
          <w:rFonts w:cs="宋体" w:hint="eastAsia"/>
          <w:lang w:eastAsia="zh-CN"/>
        </w:rPr>
        <w:t>钢</w:t>
      </w:r>
      <w:r>
        <w:rPr>
          <w:rFonts w:cs="宋体"/>
          <w:spacing w:val="-74"/>
          <w:lang w:eastAsia="zh-CN"/>
        </w:rPr>
        <w:t xml:space="preserve"> </w:t>
      </w:r>
      <w:r>
        <w:rPr>
          <w:rFonts w:cs="宋体" w:hint="eastAsia"/>
          <w:spacing w:val="15"/>
          <w:lang w:eastAsia="zh-CN"/>
        </w:rPr>
        <w:t>叉捕</w:t>
      </w:r>
      <w:r>
        <w:rPr>
          <w:rFonts w:cs="宋体"/>
          <w:spacing w:val="-75"/>
          <w:lang w:eastAsia="zh-CN"/>
        </w:rPr>
        <w:t xml:space="preserve"> </w:t>
      </w:r>
      <w:r>
        <w:rPr>
          <w:rFonts w:cs="宋体" w:hint="eastAsia"/>
          <w:lang w:eastAsia="zh-CN"/>
        </w:rPr>
        <w:t>鱼</w:t>
      </w:r>
      <w:r>
        <w:rPr>
          <w:rFonts w:cs="宋体"/>
          <w:spacing w:val="-74"/>
          <w:lang w:eastAsia="zh-CN"/>
        </w:rPr>
        <w:t xml:space="preserve"> </w:t>
      </w:r>
      <w:r>
        <w:rPr>
          <w:rFonts w:hint="eastAsia"/>
          <w:spacing w:val="15"/>
          <w:lang w:eastAsia="zh-CN"/>
        </w:rPr>
        <w:t>时，</w:t>
      </w:r>
      <w:r>
        <w:rPr>
          <w:spacing w:val="-74"/>
          <w:lang w:eastAsia="zh-CN"/>
        </w:rPr>
        <w:t xml:space="preserve"> </w:t>
      </w:r>
      <w:r>
        <w:rPr>
          <w:rFonts w:cs="宋体" w:hint="eastAsia"/>
          <w:spacing w:val="30"/>
          <w:lang w:eastAsia="zh-CN"/>
        </w:rPr>
        <w:t>钢叉</w:t>
      </w:r>
      <w:r>
        <w:rPr>
          <w:rFonts w:cs="宋体" w:hint="eastAsia"/>
          <w:lang w:eastAsia="zh-CN"/>
        </w:rPr>
        <w:t>要</w:t>
      </w:r>
      <w:r>
        <w:rPr>
          <w:rFonts w:cs="宋体"/>
          <w:spacing w:val="-74"/>
          <w:lang w:eastAsia="zh-CN"/>
        </w:rPr>
        <w:t xml:space="preserve"> </w:t>
      </w:r>
      <w:r>
        <w:rPr>
          <w:rFonts w:cs="宋体" w:hint="eastAsia"/>
          <w:lang w:eastAsia="zh-CN"/>
        </w:rPr>
        <w:t>对</w:t>
      </w:r>
      <w:r>
        <w:rPr>
          <w:rFonts w:cs="宋体"/>
          <w:spacing w:val="-75"/>
          <w:lang w:eastAsia="zh-CN"/>
        </w:rPr>
        <w:t xml:space="preserve"> </w:t>
      </w:r>
      <w:r>
        <w:rPr>
          <w:rFonts w:cs="宋体" w:hint="eastAsia"/>
          <w:lang w:eastAsia="zh-CN"/>
        </w:rPr>
        <w:t>准</w:t>
      </w:r>
      <w:r>
        <w:rPr>
          <w:rFonts w:cs="宋体"/>
          <w:spacing w:val="-75"/>
          <w:lang w:eastAsia="zh-CN"/>
        </w:rPr>
        <w:t xml:space="preserve"> </w:t>
      </w:r>
      <w:r>
        <w:rPr>
          <w:rFonts w:cs="宋体" w:hint="eastAsia"/>
          <w:lang w:eastAsia="zh-CN"/>
        </w:rPr>
        <w:t>看</w:t>
      </w:r>
      <w:r>
        <w:rPr>
          <w:rFonts w:cs="宋体"/>
          <w:spacing w:val="-75"/>
          <w:lang w:eastAsia="zh-CN"/>
        </w:rPr>
        <w:t xml:space="preserve"> </w:t>
      </w:r>
      <w:r>
        <w:rPr>
          <w:rFonts w:cs="宋体" w:hint="eastAsia"/>
          <w:lang w:eastAsia="zh-CN"/>
        </w:rPr>
        <w:t>到</w:t>
      </w:r>
      <w:r>
        <w:rPr>
          <w:rFonts w:cs="宋体"/>
          <w:spacing w:val="-75"/>
          <w:lang w:eastAsia="zh-CN"/>
        </w:rPr>
        <w:t xml:space="preserve"> </w:t>
      </w:r>
      <w:r>
        <w:rPr>
          <w:rFonts w:hint="eastAsia"/>
          <w:lang w:eastAsia="zh-CN"/>
        </w:rPr>
        <w:t>的</w:t>
      </w:r>
      <w:r>
        <w:rPr>
          <w:spacing w:val="-74"/>
          <w:lang w:eastAsia="zh-CN"/>
        </w:rPr>
        <w:t xml:space="preserve"> </w:t>
      </w:r>
      <w:r>
        <w:rPr>
          <w:rFonts w:ascii="Times New Roman" w:hAnsi="Times New Roman"/>
          <w:spacing w:val="7"/>
          <w:lang w:eastAsia="zh-CN"/>
        </w:rPr>
        <w:t>“</w:t>
      </w:r>
      <w:r>
        <w:rPr>
          <w:rFonts w:cs="宋体" w:hint="eastAsia"/>
          <w:spacing w:val="7"/>
          <w:lang w:eastAsia="zh-CN"/>
        </w:rPr>
        <w:t>鱼</w:t>
      </w:r>
      <w:r>
        <w:rPr>
          <w:rFonts w:cs="宋体"/>
          <w:spacing w:val="-74"/>
          <w:lang w:eastAsia="zh-CN"/>
        </w:rPr>
        <w:t xml:space="preserve"> </w:t>
      </w:r>
      <w:r>
        <w:rPr>
          <w:rFonts w:ascii="Times New Roman" w:hAnsi="Times New Roman"/>
          <w:spacing w:val="7"/>
          <w:lang w:eastAsia="zh-CN"/>
        </w:rPr>
        <w:t>”</w:t>
      </w:r>
      <w:r>
        <w:rPr>
          <w:rFonts w:hint="eastAsia"/>
          <w:spacing w:val="7"/>
          <w:lang w:eastAsia="zh-CN"/>
        </w:rPr>
        <w:t>的</w:t>
      </w:r>
      <w:r>
        <w:rPr>
          <w:spacing w:val="-74"/>
          <w:lang w:eastAsia="zh-CN"/>
        </w:rPr>
        <w:t xml:space="preserve"> </w:t>
      </w:r>
      <w:r>
        <w:rPr>
          <w:rFonts w:cs="宋体" w:hint="eastAsia"/>
          <w:lang w:eastAsia="zh-CN"/>
        </w:rPr>
        <w:t>下</w:t>
      </w:r>
      <w:r>
        <w:rPr>
          <w:rFonts w:cs="宋体"/>
          <w:spacing w:val="-75"/>
          <w:lang w:eastAsia="zh-CN"/>
        </w:rPr>
        <w:t xml:space="preserve"> </w:t>
      </w:r>
      <w:r>
        <w:rPr>
          <w:rFonts w:cs="宋体" w:hint="eastAsia"/>
          <w:lang w:eastAsia="zh-CN"/>
        </w:rPr>
        <w:t>方</w:t>
      </w:r>
      <w:r>
        <w:rPr>
          <w:rFonts w:cs="宋体"/>
          <w:spacing w:val="-75"/>
          <w:lang w:eastAsia="zh-CN"/>
        </w:rPr>
        <w:t xml:space="preserve"> </w:t>
      </w:r>
      <w:r>
        <w:rPr>
          <w:rFonts w:hint="eastAsia"/>
          <w:lang w:eastAsia="zh-CN"/>
        </w:rPr>
        <w:t>，</w:t>
      </w:r>
      <w:r>
        <w:rPr>
          <w:spacing w:val="-74"/>
          <w:lang w:eastAsia="zh-CN"/>
        </w:rPr>
        <w:t xml:space="preserve"> </w:t>
      </w:r>
      <w:r>
        <w:rPr>
          <w:rFonts w:hint="eastAsia"/>
          <w:spacing w:val="15"/>
          <w:lang w:eastAsia="zh-CN"/>
        </w:rPr>
        <w:t>因为</w:t>
      </w:r>
      <w:r>
        <w:rPr>
          <w:spacing w:val="-75"/>
          <w:lang w:eastAsia="zh-CN"/>
        </w:rPr>
        <w:t xml:space="preserve"> </w:t>
      </w:r>
      <w:r>
        <w:rPr>
          <w:rFonts w:cs="宋体" w:hint="eastAsia"/>
          <w:spacing w:val="15"/>
          <w:lang w:eastAsia="zh-CN"/>
        </w:rPr>
        <w:t>实际</w:t>
      </w:r>
      <w:r>
        <w:rPr>
          <w:rFonts w:cs="宋体"/>
          <w:spacing w:val="-75"/>
          <w:lang w:eastAsia="zh-CN"/>
        </w:rPr>
        <w:t xml:space="preserve"> </w:t>
      </w:r>
      <w:r>
        <w:rPr>
          <w:rFonts w:hint="eastAsia"/>
          <w:lang w:eastAsia="zh-CN"/>
        </w:rPr>
        <w:t>的</w:t>
      </w:r>
      <w:r>
        <w:rPr>
          <w:spacing w:val="244"/>
          <w:lang w:eastAsia="zh-CN"/>
        </w:rPr>
        <w:t xml:space="preserve"> </w:t>
      </w:r>
      <w:r>
        <w:rPr>
          <w:rFonts w:cs="宋体" w:hint="eastAsia"/>
          <w:lang w:eastAsia="zh-CN"/>
        </w:rPr>
        <w:t>鱼</w:t>
      </w:r>
      <w:r>
        <w:rPr>
          <w:rFonts w:cs="宋体"/>
          <w:spacing w:val="-75"/>
          <w:lang w:eastAsia="zh-CN"/>
        </w:rPr>
        <w:t xml:space="preserve"> </w:t>
      </w:r>
      <w:r>
        <w:rPr>
          <w:rFonts w:hint="eastAsia"/>
          <w:lang w:eastAsia="zh-CN"/>
        </w:rPr>
        <w:t>在</w:t>
      </w:r>
      <w:r>
        <w:rPr>
          <w:spacing w:val="-74"/>
          <w:lang w:eastAsia="zh-CN"/>
        </w:rPr>
        <w:t xml:space="preserve"> </w:t>
      </w:r>
      <w:r>
        <w:rPr>
          <w:rFonts w:cs="宋体" w:hint="eastAsia"/>
          <w:lang w:eastAsia="zh-CN"/>
        </w:rPr>
        <w:t>看</w:t>
      </w:r>
      <w:r>
        <w:rPr>
          <w:rFonts w:cs="宋体"/>
          <w:spacing w:val="-74"/>
          <w:lang w:eastAsia="zh-CN"/>
        </w:rPr>
        <w:t xml:space="preserve"> </w:t>
      </w:r>
      <w:r>
        <w:rPr>
          <w:rFonts w:cs="宋体" w:hint="eastAsia"/>
          <w:lang w:eastAsia="zh-CN"/>
        </w:rPr>
        <w:t>到</w:t>
      </w:r>
      <w:r>
        <w:rPr>
          <w:rFonts w:cs="宋体"/>
          <w:spacing w:val="-74"/>
          <w:lang w:eastAsia="zh-CN"/>
        </w:rPr>
        <w:t xml:space="preserve"> </w:t>
      </w:r>
      <w:r>
        <w:rPr>
          <w:rFonts w:hint="eastAsia"/>
          <w:lang w:eastAsia="zh-CN"/>
        </w:rPr>
        <w:t>的</w:t>
      </w:r>
      <w:r>
        <w:rPr>
          <w:spacing w:val="-74"/>
          <w:lang w:eastAsia="zh-CN"/>
        </w:rPr>
        <w:t xml:space="preserve"> </w:t>
      </w:r>
      <w:r>
        <w:rPr>
          <w:rFonts w:ascii="Times New Roman" w:hAnsi="Times New Roman"/>
          <w:spacing w:val="8"/>
          <w:lang w:eastAsia="zh-CN"/>
        </w:rPr>
        <w:t>“</w:t>
      </w:r>
      <w:r>
        <w:rPr>
          <w:rFonts w:cs="宋体" w:hint="eastAsia"/>
          <w:spacing w:val="8"/>
          <w:lang w:eastAsia="zh-CN"/>
        </w:rPr>
        <w:t>鱼</w:t>
      </w:r>
      <w:r>
        <w:rPr>
          <w:rFonts w:cs="宋体"/>
          <w:spacing w:val="-74"/>
          <w:lang w:eastAsia="zh-CN"/>
        </w:rPr>
        <w:t xml:space="preserve"> </w:t>
      </w:r>
      <w:r>
        <w:rPr>
          <w:rFonts w:ascii="Times New Roman" w:hAnsi="Times New Roman"/>
          <w:spacing w:val="8"/>
          <w:lang w:eastAsia="zh-CN"/>
        </w:rPr>
        <w:t>”</w:t>
      </w:r>
      <w:r>
        <w:rPr>
          <w:rFonts w:hint="eastAsia"/>
          <w:spacing w:val="8"/>
          <w:lang w:eastAsia="zh-CN"/>
        </w:rPr>
        <w:t>的</w:t>
      </w:r>
      <w:r>
        <w:rPr>
          <w:spacing w:val="-75"/>
          <w:lang w:eastAsia="zh-CN"/>
        </w:rPr>
        <w:t xml:space="preserve"> </w:t>
      </w:r>
      <w:r>
        <w:rPr>
          <w:rFonts w:cs="宋体" w:hint="eastAsia"/>
          <w:lang w:eastAsia="zh-CN"/>
        </w:rPr>
        <w:t>下</w:t>
      </w:r>
      <w:r>
        <w:rPr>
          <w:rFonts w:cs="宋体"/>
          <w:spacing w:val="-74"/>
          <w:lang w:eastAsia="zh-CN"/>
        </w:rPr>
        <w:t xml:space="preserve"> </w:t>
      </w:r>
      <w:r>
        <w:rPr>
          <w:rFonts w:cs="宋体" w:hint="eastAsia"/>
          <w:lang w:eastAsia="zh-CN"/>
        </w:rPr>
        <w:t>方</w:t>
      </w:r>
      <w:r>
        <w:rPr>
          <w:rFonts w:cs="宋体"/>
          <w:spacing w:val="-74"/>
          <w:lang w:eastAsia="zh-CN"/>
        </w:rPr>
        <w:t xml:space="preserve"> </w:t>
      </w:r>
      <w:r>
        <w:rPr>
          <w:rFonts w:hint="eastAsia"/>
          <w:lang w:eastAsia="zh-CN"/>
        </w:rPr>
        <w:t>．</w:t>
      </w:r>
      <w:r>
        <w:rPr>
          <w:spacing w:val="-74"/>
          <w:lang w:eastAsia="zh-CN"/>
        </w:rPr>
        <w:t xml:space="preserve"> </w:t>
      </w:r>
      <w:r>
        <w:rPr>
          <w:rFonts w:cs="宋体" w:hint="eastAsia"/>
          <w:spacing w:val="15"/>
          <w:lang w:eastAsia="zh-CN"/>
        </w:rPr>
        <w:t>如下</w:t>
      </w:r>
      <w:r>
        <w:rPr>
          <w:rFonts w:cs="宋体"/>
          <w:spacing w:val="-74"/>
          <w:lang w:eastAsia="zh-CN"/>
        </w:rPr>
        <w:t xml:space="preserve"> </w:t>
      </w:r>
      <w:r>
        <w:rPr>
          <w:rFonts w:cs="宋体" w:hint="eastAsia"/>
          <w:spacing w:val="15"/>
          <w:lang w:eastAsia="zh-CN"/>
        </w:rPr>
        <w:t>所示</w:t>
      </w:r>
      <w:r>
        <w:rPr>
          <w:rFonts w:cs="宋体"/>
          <w:spacing w:val="-74"/>
          <w:lang w:eastAsia="zh-CN"/>
        </w:rPr>
        <w:t xml:space="preserve"> </w:t>
      </w:r>
      <w:r>
        <w:rPr>
          <w:rFonts w:hint="eastAsia"/>
          <w:lang w:eastAsia="zh-CN"/>
        </w:rPr>
        <w:t>的</w:t>
      </w:r>
      <w:r>
        <w:rPr>
          <w:spacing w:val="-75"/>
          <w:lang w:eastAsia="zh-CN"/>
        </w:rPr>
        <w:t xml:space="preserve"> </w:t>
      </w:r>
      <w:r>
        <w:rPr>
          <w:rFonts w:cs="宋体" w:hint="eastAsia"/>
          <w:lang w:eastAsia="zh-CN"/>
        </w:rPr>
        <w:t>四</w:t>
      </w:r>
      <w:r>
        <w:rPr>
          <w:rFonts w:cs="宋体"/>
          <w:spacing w:val="-74"/>
          <w:lang w:eastAsia="zh-CN"/>
        </w:rPr>
        <w:t xml:space="preserve"> </w:t>
      </w:r>
      <w:r>
        <w:rPr>
          <w:rFonts w:cs="宋体" w:hint="eastAsia"/>
          <w:lang w:eastAsia="zh-CN"/>
        </w:rPr>
        <w:t>幅</w:t>
      </w:r>
      <w:r>
        <w:rPr>
          <w:rFonts w:cs="宋体"/>
          <w:spacing w:val="-74"/>
          <w:lang w:eastAsia="zh-CN"/>
        </w:rPr>
        <w:t xml:space="preserve"> </w:t>
      </w:r>
      <w:r>
        <w:rPr>
          <w:rFonts w:cs="宋体" w:hint="eastAsia"/>
          <w:lang w:eastAsia="zh-CN"/>
        </w:rPr>
        <w:t>图</w:t>
      </w:r>
      <w:r>
        <w:rPr>
          <w:rFonts w:cs="宋体"/>
          <w:spacing w:val="-74"/>
          <w:lang w:eastAsia="zh-CN"/>
        </w:rPr>
        <w:t xml:space="preserve"> </w:t>
      </w:r>
      <w:r>
        <w:rPr>
          <w:rFonts w:hint="eastAsia"/>
          <w:spacing w:val="15"/>
          <w:lang w:eastAsia="zh-CN"/>
        </w:rPr>
        <w:t>中，</w:t>
      </w:r>
      <w:r>
        <w:rPr>
          <w:spacing w:val="-74"/>
          <w:lang w:eastAsia="zh-CN"/>
        </w:rPr>
        <w:t xml:space="preserve"> </w:t>
      </w:r>
      <w:r>
        <w:rPr>
          <w:rFonts w:cs="宋体" w:hint="eastAsia"/>
          <w:spacing w:val="31"/>
          <w:lang w:eastAsia="zh-CN"/>
        </w:rPr>
        <w:t>能正</w:t>
      </w:r>
      <w:r>
        <w:rPr>
          <w:rFonts w:cs="宋体" w:hint="eastAsia"/>
          <w:lang w:eastAsia="zh-CN"/>
        </w:rPr>
        <w:t>确</w:t>
      </w:r>
      <w:r>
        <w:rPr>
          <w:rFonts w:cs="宋体"/>
          <w:spacing w:val="-74"/>
          <w:lang w:eastAsia="zh-CN"/>
        </w:rPr>
        <w:t xml:space="preserve"> </w:t>
      </w:r>
      <w:r>
        <w:rPr>
          <w:rFonts w:cs="宋体" w:hint="eastAsia"/>
          <w:spacing w:val="15"/>
          <w:lang w:eastAsia="zh-CN"/>
        </w:rPr>
        <w:t>反映</w:t>
      </w:r>
      <w:r>
        <w:rPr>
          <w:rFonts w:cs="宋体"/>
          <w:spacing w:val="-75"/>
          <w:lang w:eastAsia="zh-CN"/>
        </w:rPr>
        <w:t xml:space="preserve"> </w:t>
      </w:r>
      <w:r>
        <w:rPr>
          <w:rFonts w:cs="宋体" w:hint="eastAsia"/>
          <w:spacing w:val="31"/>
          <w:lang w:eastAsia="zh-CN"/>
        </w:rPr>
        <w:t>渔民</w:t>
      </w:r>
      <w:r>
        <w:rPr>
          <w:rFonts w:cs="宋体" w:hint="eastAsia"/>
          <w:lang w:eastAsia="zh-CN"/>
        </w:rPr>
        <w:t>看</w:t>
      </w:r>
      <w:r>
        <w:rPr>
          <w:rFonts w:cs="宋体"/>
          <w:spacing w:val="-74"/>
          <w:lang w:eastAsia="zh-CN"/>
        </w:rPr>
        <w:t xml:space="preserve"> </w:t>
      </w:r>
      <w:r>
        <w:rPr>
          <w:rFonts w:cs="宋体" w:hint="eastAsia"/>
          <w:lang w:eastAsia="zh-CN"/>
        </w:rPr>
        <w:t>到</w:t>
      </w:r>
      <w:r>
        <w:rPr>
          <w:rFonts w:cs="宋体"/>
          <w:spacing w:val="-74"/>
          <w:lang w:eastAsia="zh-CN"/>
        </w:rPr>
        <w:t xml:space="preserve"> </w:t>
      </w:r>
      <w:r>
        <w:rPr>
          <w:rFonts w:ascii="Times New Roman" w:hAnsi="Times New Roman"/>
          <w:spacing w:val="8"/>
          <w:lang w:eastAsia="zh-CN"/>
        </w:rPr>
        <w:t>“</w:t>
      </w:r>
      <w:r>
        <w:rPr>
          <w:rFonts w:cs="宋体" w:hint="eastAsia"/>
          <w:spacing w:val="8"/>
          <w:lang w:eastAsia="zh-CN"/>
        </w:rPr>
        <w:t>鱼</w:t>
      </w:r>
      <w:r>
        <w:rPr>
          <w:rFonts w:cs="宋体"/>
          <w:spacing w:val="-74"/>
          <w:lang w:eastAsia="zh-CN"/>
        </w:rPr>
        <w:t xml:space="preserve"> </w:t>
      </w:r>
      <w:r>
        <w:rPr>
          <w:rFonts w:ascii="Times New Roman" w:hAnsi="Times New Roman"/>
          <w:spacing w:val="8"/>
          <w:lang w:eastAsia="zh-CN"/>
        </w:rPr>
        <w:t>”</w:t>
      </w:r>
      <w:r>
        <w:rPr>
          <w:rFonts w:hint="eastAsia"/>
          <w:spacing w:val="8"/>
          <w:lang w:eastAsia="zh-CN"/>
        </w:rPr>
        <w:t>的</w:t>
      </w:r>
      <w:r>
        <w:rPr>
          <w:spacing w:val="256"/>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路</w:t>
      </w:r>
      <w:r>
        <w:rPr>
          <w:rFonts w:cs="宋体"/>
          <w:spacing w:val="-75"/>
          <w:lang w:eastAsia="zh-CN"/>
        </w:rPr>
        <w:t xml:space="preserve"> </w:t>
      </w:r>
      <w:r>
        <w:rPr>
          <w:rFonts w:cs="宋体" w:hint="eastAsia"/>
          <w:lang w:eastAsia="zh-CN"/>
        </w:rPr>
        <w:t>图</w:t>
      </w:r>
      <w:r>
        <w:rPr>
          <w:rFonts w:cs="宋体"/>
          <w:spacing w:val="-75"/>
          <w:lang w:eastAsia="zh-CN"/>
        </w:rPr>
        <w:t xml:space="preserve"> </w:t>
      </w:r>
      <w:r>
        <w:rPr>
          <w:rFonts w:hint="eastAsia"/>
          <w:lang w:eastAsia="zh-CN"/>
        </w:rPr>
        <w:t>是</w:t>
      </w:r>
    </w:p>
    <w:p w:rsidR="001B72D3" w:rsidRDefault="001B72D3">
      <w:pPr>
        <w:spacing w:before="14" w:line="140" w:lineRule="atLeast"/>
        <w:rPr>
          <w:rFonts w:ascii="宋体" w:cs="宋体"/>
          <w:sz w:val="10"/>
          <w:szCs w:val="10"/>
          <w:lang w:eastAsia="zh-CN"/>
        </w:rPr>
      </w:pPr>
    </w:p>
    <w:p w:rsidR="001B72D3" w:rsidRDefault="001B72D3">
      <w:pPr>
        <w:tabs>
          <w:tab w:val="left" w:pos="2565"/>
          <w:tab w:val="left" w:pos="4469"/>
          <w:tab w:val="left" w:pos="6389"/>
        </w:tabs>
        <w:spacing w:line="200" w:lineRule="atLeast"/>
        <w:ind w:left="632"/>
        <w:rPr>
          <w:rFonts w:ascii="宋体" w:cs="宋体"/>
          <w:sz w:val="20"/>
          <w:szCs w:val="20"/>
        </w:rPr>
      </w:pPr>
      <w:r>
        <w:rPr>
          <w:noProof/>
          <w:lang w:eastAsia="zh-CN"/>
        </w:rPr>
      </w:r>
      <w:r w:rsidRPr="00F84C4B">
        <w:rPr>
          <w:rFonts w:ascii="宋体" w:eastAsia="Times New Roman"/>
          <w:sz w:val="20"/>
        </w:rPr>
        <w:pict>
          <v:group id="_x0000_s1430" style="width:69.55pt;height:64.95pt;mso-position-horizontal-relative:char;mso-position-vertical-relative:line" coordsize="1391,1299">
            <v:shape id="_x0000_s1431" type="#_x0000_t75" style="position:absolute;width:431;height:758">
              <v:imagedata r:id="rId28" o:title=""/>
            </v:shape>
            <v:group id="_x0000_s1432" style="position:absolute;left:32;top:749;width:1348;height:2" coordorigin="32,749" coordsize="1348,2">
              <v:shape id="_x0000_s1433" style="position:absolute;left:32;top:749;width:1348;height:2" coordorigin="32,749" coordsize="1348,0" path="m32,749r1348,e" filled="f" strokeweight="1.02pt">
                <v:path arrowok="t"/>
              </v:shape>
            </v:group>
            <v:group id="_x0000_s1434" style="position:absolute;left:840;top:298;width:2;height:900" coordorigin="840,298" coordsize="2,900">
              <v:shape id="_x0000_s1435" style="position:absolute;left:840;top:298;width:2;height:900" coordorigin="840,298" coordsize="0,900" path="m840,298r,900e" filled="f" strokeweight=".82pt">
                <v:path arrowok="t"/>
              </v:shape>
              <v:shape id="_x0000_s1436" type="#_x0000_t75" style="position:absolute;left:929;top:1164;width:397;height:134">
                <v:imagedata r:id="rId29" o:title=""/>
              </v:shape>
            </v:group>
            <v:group id="_x0000_s1437" style="position:absolute;left:839;top:740;width:215;height:442" coordorigin="839,740" coordsize="215,442">
              <v:shape id="_x0000_s1438" style="position:absolute;left:839;top:740;width:215;height:442" coordorigin="839,740" coordsize="215,442" path="m1054,1182l839,740e" filled="f" strokeweight=".78pt">
                <v:path arrowok="t"/>
              </v:shape>
            </v:group>
            <v:group id="_x0000_s1439" style="position:absolute;left:899;top:864;width:101;height:202" coordorigin="899,864" coordsize="101,202">
              <v:shape id="_x0000_s1440" style="position:absolute;left:899;top:864;width:101;height:202" coordorigin="899,864" coordsize="101,202" path="m934,936r-4,9l986,1062r4,4l996,1064r4,-3l1000,1055,944,940r-10,-4xe" fillcolor="black" stroked="f">
                <v:path arrowok="t"/>
              </v:shape>
              <v:shape id="_x0000_s1441" style="position:absolute;left:899;top:864;width:101;height:202" coordorigin="899,864" coordsize="101,202" path="m899,864r17,126l930,945r-2,-5l926,934r4,-5l963,929,899,864xe" fillcolor="black" stroked="f">
                <v:path arrowok="t"/>
              </v:shape>
              <v:shape id="_x0000_s1442" style="position:absolute;left:899;top:864;width:101;height:202" coordorigin="899,864" coordsize="101,202" path="m963,929r-27,l941,932r3,8l988,954,963,929xe" fillcolor="black" stroked="f">
                <v:path arrowok="t"/>
              </v:shape>
              <v:shape id="_x0000_s1443" style="position:absolute;left:899;top:864;width:101;height:202" coordorigin="899,864" coordsize="101,202" path="m936,929r-6,l926,934r2,6l930,945r4,-9l943,936r-2,-4l936,929xe" fillcolor="black" stroked="f">
                <v:path arrowok="t"/>
              </v:shape>
              <v:shape id="_x0000_s1444" style="position:absolute;left:899;top:864;width:101;height:202" coordorigin="899,864" coordsize="101,202" path="m943,936r-9,l944,940r-1,-4xe" fillcolor="black" stroked="f">
                <v:path arrowok="t"/>
              </v:shape>
            </v:group>
            <v:group id="_x0000_s1445" style="position:absolute;left:329;top:190;width:502;height:550" coordorigin="329,190" coordsize="502,550">
              <v:shape id="_x0000_s1446" style="position:absolute;left:329;top:190;width:502;height:550" coordorigin="329,190" coordsize="502,550" path="m830,739l329,190e" filled="f" strokeweight=".78pt">
                <v:path arrowok="t"/>
              </v:shape>
            </v:group>
            <v:group id="_x0000_s1447" style="position:absolute;left:510;top:389;width:144;height:158" coordorigin="510,389" coordsize="144,158">
              <v:shape id="_x0000_s1448" style="position:absolute;left:510;top:389;width:144;height:158" coordorigin="510,389" coordsize="144,158" path="m564,448r,10l641,542r6,4l652,544r2,-5l653,533,575,448r-11,xe" fillcolor="black" stroked="f">
                <v:path arrowok="t"/>
              </v:shape>
              <v:shape id="_x0000_s1449" style="position:absolute;left:510;top:389;width:144;height:158" coordorigin="510,389" coordsize="144,158" path="m510,389r52,116l564,458r-5,-4l557,448r2,-5l565,440r36,l510,389xe" fillcolor="black" stroked="f">
                <v:path arrowok="t"/>
              </v:shape>
              <v:shape id="_x0000_s1450" style="position:absolute;left:510;top:389;width:144;height:158" coordorigin="510,389" coordsize="144,158" path="m565,440r-6,3l557,448r2,6l564,458r,-10l574,448r-4,-5l565,440xe" fillcolor="black" stroked="f">
                <v:path arrowok="t"/>
              </v:shape>
              <v:shape id="_x0000_s1451" style="position:absolute;left:510;top:389;width:144;height:158" coordorigin="510,389" coordsize="144,158" path="m601,440r-36,l570,443r5,5l620,451,601,440xe" fillcolor="black" stroked="f">
                <v:path arrowok="t"/>
              </v:shape>
              <v:shape id="_x0000_s1452" style="position:absolute;left:510;top:389;width:144;height:158" coordorigin="510,389" coordsize="144,158" path="m574,448r-10,l575,448r-1,xe" fillcolor="black" stroked="f">
                <v:path arrowok="t"/>
              </v:shape>
            </v:group>
            <w10:anchorlock/>
          </v:group>
        </w:pict>
      </w:r>
      <w:r>
        <w:rPr>
          <w:rFonts w:ascii="宋体"/>
          <w:sz w:val="20"/>
        </w:rPr>
        <w:tab/>
      </w:r>
      <w:r>
        <w:rPr>
          <w:noProof/>
          <w:lang w:eastAsia="zh-CN"/>
        </w:rPr>
      </w:r>
      <w:r w:rsidRPr="00F84C4B">
        <w:rPr>
          <w:rFonts w:ascii="宋体"/>
          <w:position w:val="2"/>
          <w:sz w:val="20"/>
        </w:rPr>
        <w:pict>
          <v:group id="_x0000_s1453" style="width:68.35pt;height:63.9pt;mso-position-horizontal-relative:char;mso-position-vertical-relative:line" coordsize="1367,1278">
            <v:shape id="_x0000_s1454" type="#_x0000_t75" style="position:absolute;left:969;top:1144;width:397;height:134">
              <v:imagedata r:id="rId29" o:title=""/>
            </v:shape>
            <v:shape id="_x0000_s1455" type="#_x0000_t75" style="position:absolute;left:254;width:431;height:758">
              <v:imagedata r:id="rId28" o:title=""/>
            </v:shape>
            <v:group id="_x0000_s1456" style="position:absolute;left:10;top:749;width:1347;height:2" coordorigin="10,749" coordsize="1347,2">
              <v:shape id="_x0000_s1457" style="position:absolute;left:10;top:749;width:1347;height:2" coordorigin="10,749" coordsize="1347,0" path="m10,749r1347,e" filled="f" strokeweight="1.02pt">
                <v:path arrowok="t"/>
              </v:shape>
            </v:group>
            <v:group id="_x0000_s1458" style="position:absolute;left:817;top:298;width:2;height:900" coordorigin="817,298" coordsize="2,900">
              <v:shape id="_x0000_s1459" style="position:absolute;left:817;top:298;width:2;height:900" coordorigin="817,298" coordsize="0,900" path="m817,298r,900e" filled="f" strokeweight=".88pt">
                <v:path arrowok="t"/>
              </v:shape>
            </v:group>
            <v:group id="_x0000_s1460" style="position:absolute;left:820;top:755;width:288;height:398" coordorigin="820,755" coordsize="288,398">
              <v:shape id="_x0000_s1461" style="position:absolute;left:820;top:755;width:288;height:398" coordorigin="820,755" coordsize="288,398" path="m1108,1152l820,755e" filled="f" strokeweight=".78pt">
                <v:path arrowok="t"/>
              </v:shape>
            </v:group>
            <v:group id="_x0000_s1462" style="position:absolute;left:901;top:865;width:135;height:183" coordorigin="901,865" coordsize="135,183">
              <v:shape id="_x0000_s1463" style="position:absolute;left:901;top:865;width:135;height:183" coordorigin="901,865" coordsize="135,183" path="m947,930r-1,11l1021,1045r4,3l1031,1046r4,-4l1034,1037,957,932r-10,-2xe" fillcolor="black" stroked="f">
                <v:path arrowok="t"/>
              </v:shape>
              <v:shape id="_x0000_s1464" style="position:absolute;left:901;top:865;width:135;height:183" coordorigin="901,865" coordsize="135,183" path="m901,865r38,121l946,941r-5,-6l940,929r4,-5l949,923r31,l901,865xe" fillcolor="black" stroked="f">
                <v:path arrowok="t"/>
              </v:shape>
              <v:shape id="_x0000_s1465" style="position:absolute;left:901;top:865;width:135;height:183" coordorigin="901,865" coordsize="135,183" path="m949,923r-5,1l940,929r1,6l946,941r1,-11l956,930r-3,-4l949,923xe" fillcolor="black" stroked="f">
                <v:path arrowok="t"/>
              </v:shape>
              <v:shape id="_x0000_s1466" style="position:absolute;left:901;top:865;width:135;height:183" coordorigin="901,865" coordsize="135,183" path="m980,923r-31,l953,926r4,6l1004,940,980,923xe" fillcolor="black" stroked="f">
                <v:path arrowok="t"/>
              </v:shape>
              <v:shape id="_x0000_s1467" style="position:absolute;left:901;top:865;width:135;height:183" coordorigin="901,865" coordsize="135,183" path="m956,930r-9,l957,932r-1,-2xe" fillcolor="black" stroked="f">
                <v:path arrowok="t"/>
              </v:shape>
            </v:group>
            <v:group id="_x0000_s1468" style="position:absolute;left:587;top:188;width:227;height:558" coordorigin="587,188" coordsize="227,558">
              <v:shape id="_x0000_s1469" style="position:absolute;left:587;top:188;width:227;height:558" coordorigin="587,188" coordsize="227,558" path="m814,746l587,188e" filled="f" strokeweight=".78pt">
                <v:path arrowok="t"/>
              </v:shape>
            </v:group>
            <v:group id="_x0000_s1470" style="position:absolute;left:669;top:391;width:83;height:159" coordorigin="669,391" coordsize="83,159">
              <v:shape id="_x0000_s1471" style="position:absolute;left:669;top:391;width:83;height:159" coordorigin="669,391" coordsize="83,159" path="m699,466r-4,8l724,546r4,4l734,550r5,-4l739,540,709,470r-10,-4xe" fillcolor="black" stroked="f">
                <v:path arrowok="t"/>
              </v:shape>
              <v:shape id="_x0000_s1472" style="position:absolute;left:669;top:391;width:83;height:159" coordorigin="669,391" coordsize="83,159" path="m669,391r8,126l695,474r-2,-6l693,463r4,-5l727,458,669,391xe" fillcolor="black" stroked="f">
                <v:path arrowok="t"/>
              </v:shape>
              <v:shape id="_x0000_s1473" style="position:absolute;left:669;top:391;width:83;height:159" coordorigin="669,391" coordsize="83,159" path="m727,458r-24,l706,463r3,7l752,487,727,458xe" fillcolor="black" stroked="f">
                <v:path arrowok="t"/>
              </v:shape>
              <v:shape id="_x0000_s1474" style="position:absolute;left:669;top:391;width:83;height:159" coordorigin="669,391" coordsize="83,159" path="m703,458r-6,l693,463r,5l695,474r4,-8l707,466r-1,-3l703,458xe" fillcolor="black" stroked="f">
                <v:path arrowok="t"/>
              </v:shape>
              <v:shape id="_x0000_s1475" style="position:absolute;left:669;top:391;width:83;height:159" coordorigin="669,391" coordsize="83,159" path="m707,466r-8,l709,470r-2,-4xe" fillcolor="black" stroked="f">
                <v:path arrowok="t"/>
              </v:shape>
            </v:group>
            <w10:anchorlock/>
          </v:group>
        </w:pict>
      </w:r>
      <w:r>
        <w:rPr>
          <w:rFonts w:ascii="宋体"/>
          <w:position w:val="2"/>
          <w:sz w:val="20"/>
        </w:rPr>
        <w:tab/>
      </w:r>
      <w:r>
        <w:rPr>
          <w:noProof/>
          <w:lang w:eastAsia="zh-CN"/>
        </w:rPr>
      </w:r>
      <w:r w:rsidRPr="00F84C4B">
        <w:rPr>
          <w:rFonts w:ascii="宋体"/>
          <w:sz w:val="20"/>
        </w:rPr>
        <w:pict>
          <v:group id="_x0000_s1476" style="width:68.75pt;height:65pt;mso-position-horizontal-relative:char;mso-position-vertical-relative:line" coordsize="1375,1300">
            <v:shape id="_x0000_s1477" type="#_x0000_t75" style="position:absolute;left:905;top:1165;width:397;height:134">
              <v:imagedata r:id="rId29" o:title=""/>
            </v:shape>
            <v:shape id="_x0000_s1478" type="#_x0000_t75" style="position:absolute;width:431;height:758">
              <v:imagedata r:id="rId28" o:title=""/>
            </v:shape>
            <v:group id="_x0000_s1479" style="position:absolute;left:17;top:749;width:1348;height:2" coordorigin="17,749" coordsize="1348,2">
              <v:shape id="_x0000_s1480" style="position:absolute;left:17;top:749;width:1348;height:2" coordorigin="17,749" coordsize="1348,0" path="m17,749r1347,e" filled="f" strokeweight="1.02pt">
                <v:path arrowok="t"/>
              </v:shape>
            </v:group>
            <v:group id="_x0000_s1481" style="position:absolute;left:824;top:298;width:2;height:900" coordorigin="824,298" coordsize="2,900">
              <v:shape id="_x0000_s1482" style="position:absolute;left:824;top:298;width:2;height:900" coordorigin="824,298" coordsize="0,900" path="m824,298r,900e" filled="f" strokeweight=".82pt">
                <v:path arrowok="t"/>
              </v:shape>
            </v:group>
            <v:group id="_x0000_s1483" style="position:absolute;left:822;top:739;width:208;height:444" coordorigin="822,739" coordsize="208,444">
              <v:shape id="_x0000_s1484" style="position:absolute;left:822;top:739;width:208;height:444" coordorigin="822,739" coordsize="208,444" path="m1030,1183l822,739e" filled="f" strokeweight=".78pt">
                <v:path arrowok="t"/>
              </v:shape>
            </v:group>
            <v:group id="_x0000_s1485" style="position:absolute;left:874;top:856;width:98;height:203" coordorigin="874,856" coordsize="98,203">
              <v:shape id="_x0000_s1486" style="position:absolute;left:874;top:856;width:98;height:203" coordorigin="874,856" coordsize="98,203" path="m884,967r87,91l963,994r-28,l930,990r-3,-7l884,967xe" fillcolor="black" stroked="f">
                <v:path arrowok="t"/>
              </v:shape>
              <v:shape id="_x0000_s1487" style="position:absolute;left:874;top:856;width:98;height:203" coordorigin="874,856" coordsize="98,203" path="m927,983r3,7l935,994r6,l944,989r,-3l937,986r-10,-3xe" fillcolor="black" stroked="f">
                <v:path arrowok="t"/>
              </v:shape>
              <v:shape id="_x0000_s1488" style="position:absolute;left:874;top:856;width:98;height:203" coordorigin="874,856" coordsize="98,203" path="m956,934r-15,42l944,983r,6l941,994r22,l956,934xe" fillcolor="black" stroked="f">
                <v:path arrowok="t"/>
              </v:shape>
              <v:shape id="_x0000_s1489" style="position:absolute;left:874;top:856;width:98;height:203" coordorigin="874,856" coordsize="98,203" path="m883,856r-6,1l874,860r,6l927,983r10,3l941,976,887,860r-4,-4xe" fillcolor="black" stroked="f">
                <v:path arrowok="t"/>
              </v:shape>
              <v:shape id="_x0000_s1490" style="position:absolute;left:874;top:856;width:98;height:203" coordorigin="874,856" coordsize="98,203" path="m941,976r-4,10l944,986r,-3l941,976xe" fillcolor="black" stroked="f">
                <v:path arrowok="t"/>
              </v:shape>
            </v:group>
            <v:group id="_x0000_s1491" style="position:absolute;left:331;top:185;width:489;height:555" coordorigin="331,185" coordsize="489,555">
              <v:shape id="_x0000_s1492" style="position:absolute;left:331;top:185;width:489;height:555" coordorigin="331,185" coordsize="489,555" path="m820,739l331,185e" filled="f" strokeweight=".78pt">
                <v:path arrowok="t"/>
              </v:shape>
            </v:group>
            <v:group id="_x0000_s1493" style="position:absolute;left:499;top:378;width:142;height:160" coordorigin="499,378" coordsize="142,160">
              <v:shape id="_x0000_s1494" style="position:absolute;left:499;top:378;width:142;height:160" coordorigin="499,378" coordsize="142,160" path="m532,474r109,64l618,485r-31,l582,482r-5,-5l532,474xe" fillcolor="black" stroked="f">
                <v:path arrowok="t"/>
              </v:shape>
              <v:shape id="_x0000_s1495" style="position:absolute;left:499;top:378;width:142;height:160" coordorigin="499,378" coordsize="142,160" path="m577,477r5,5l587,485r6,-3l595,478r-7,l577,477xe" fillcolor="black" stroked="f">
                <v:path arrowok="t"/>
              </v:shape>
              <v:shape id="_x0000_s1496" style="position:absolute;left:499;top:378;width:142;height:160" coordorigin="499,378" coordsize="142,160" path="m592,421r-3,47l593,473r2,5l593,482r-6,3l618,485,592,421xe" fillcolor="black" stroked="f">
                <v:path arrowok="t"/>
              </v:shape>
              <v:shape id="_x0000_s1497" style="position:absolute;left:499;top:378;width:142;height:160" coordorigin="499,378" coordsize="142,160" path="m508,378r-6,2l499,385r3,6l577,477r11,1l589,468,512,380r-4,-2xe" fillcolor="black" stroked="f">
                <v:path arrowok="t"/>
              </v:shape>
              <v:shape id="_x0000_s1498" style="position:absolute;left:499;top:378;width:142;height:160" coordorigin="499,378" coordsize="142,160" path="m589,468r-1,10l595,478r-2,-5l589,468xe" fillcolor="black" stroked="f">
                <v:path arrowok="t"/>
              </v:shape>
            </v:group>
            <w10:anchorlock/>
          </v:group>
        </w:pict>
      </w:r>
      <w:r>
        <w:rPr>
          <w:rFonts w:ascii="宋体"/>
          <w:sz w:val="20"/>
        </w:rPr>
        <w:tab/>
      </w:r>
      <w:r>
        <w:rPr>
          <w:noProof/>
          <w:lang w:eastAsia="zh-CN"/>
        </w:rPr>
      </w:r>
      <w:r w:rsidRPr="00F84C4B">
        <w:rPr>
          <w:rFonts w:ascii="宋体"/>
          <w:position w:val="6"/>
          <w:sz w:val="20"/>
        </w:rPr>
        <w:pict>
          <v:group id="_x0000_s1499" style="width:70.25pt;height:62.25pt;mso-position-horizontal-relative:char;mso-position-vertical-relative:line" coordsize="1405,1245">
            <v:shape id="_x0000_s1500" type="#_x0000_t75" style="position:absolute;left:1007;top:1110;width:397;height:134">
              <v:imagedata r:id="rId29" o:title=""/>
            </v:shape>
            <v:shape id="_x0000_s1501" type="#_x0000_t75" style="position:absolute;left:253;width:431;height:758">
              <v:imagedata r:id="rId28" o:title=""/>
            </v:shape>
            <v:group id="_x0000_s1502" style="position:absolute;left:10;top:749;width:1347;height:2" coordorigin="10,749" coordsize="1347,2">
              <v:shape id="_x0000_s1503" style="position:absolute;left:10;top:749;width:1347;height:2" coordorigin="10,749" coordsize="1347,0" path="m10,749r1347,e" filled="f" strokeweight="1.02pt">
                <v:path arrowok="t"/>
              </v:shape>
            </v:group>
            <v:group id="_x0000_s1504" style="position:absolute;left:817;top:298;width:2;height:900" coordorigin="817,298" coordsize="2,900">
              <v:shape id="_x0000_s1505" style="position:absolute;left:817;top:298;width:2;height:900" coordorigin="817,298" coordsize="0,900" path="m817,298r,900e" filled="f" strokeweight=".88pt">
                <v:path arrowok="t"/>
              </v:shape>
            </v:group>
            <v:group id="_x0000_s1506" style="position:absolute;left:817;top:750;width:323;height:371" coordorigin="817,750" coordsize="323,371">
              <v:shape id="_x0000_s1507" style="position:absolute;left:817;top:750;width:323;height:371" coordorigin="817,750" coordsize="323,371" path="m1139,1121l817,750e" filled="f" strokeweight=".78pt">
                <v:path arrowok="t"/>
              </v:shape>
            </v:group>
            <v:group id="_x0000_s1508" style="position:absolute;left:901;top:846;width:148;height:171" coordorigin="901,846" coordsize="148,171">
              <v:shape id="_x0000_s1509" style="position:absolute;left:901;top:846;width:148;height:171" coordorigin="901,846" coordsize="148,171" path="m940,952r108,64l1026,964r-31,l991,961r-5,-6l940,952xe" fillcolor="black" stroked="f">
                <v:path arrowok="t"/>
              </v:shape>
              <v:shape id="_x0000_s1510" style="position:absolute;left:901;top:846;width:148;height:171" coordorigin="901,846" coordsize="148,171" path="m986,955r5,6l995,964r6,-2l1004,956r-7,l986,955xe" fillcolor="black" stroked="f">
                <v:path arrowok="t"/>
              </v:shape>
              <v:shape id="_x0000_s1511" style="position:absolute;left:901;top:846;width:148;height:171" coordorigin="901,846" coordsize="148,171" path="m1000,900r-3,47l1001,952r3,4l1001,962r-6,2l1026,964r-26,-64xe" fillcolor="black" stroked="f">
                <v:path arrowok="t"/>
              </v:shape>
              <v:shape id="_x0000_s1512" style="position:absolute;left:901;top:846;width:148;height:171" coordorigin="901,846" coordsize="148,171" path="m908,846r-5,1l901,853r1,5l986,955r11,1l997,947,913,848r-5,-2xe" fillcolor="black" stroked="f">
                <v:path arrowok="t"/>
              </v:shape>
              <v:shape id="_x0000_s1513" style="position:absolute;left:901;top:846;width:148;height:171" coordorigin="901,846" coordsize="148,171" path="m997,947r,9l1004,956r-3,-4l997,947xe" fillcolor="black" stroked="f">
                <v:path arrowok="t"/>
              </v:shape>
            </v:group>
            <v:group id="_x0000_s1514" style="position:absolute;left:585;top:188;width:227;height:558" coordorigin="585,188" coordsize="227,558">
              <v:shape id="_x0000_s1515" style="position:absolute;left:585;top:188;width:227;height:558" coordorigin="585,188" coordsize="227,558" path="m812,746l585,188e" filled="f" strokeweight=".78pt">
                <v:path arrowok="t"/>
              </v:shape>
            </v:group>
            <v:group id="_x0000_s1516" style="position:absolute;left:646;top:385;width:83;height:158" coordorigin="646,385" coordsize="83,158">
              <v:shape id="_x0000_s1517" style="position:absolute;left:646;top:385;width:83;height:158" coordorigin="646,385" coordsize="83,158" path="m646,446r83,96l725,475r-30,l692,472r-3,-8l646,446xe" fillcolor="black" stroked="f">
                <v:path arrowok="t"/>
              </v:shape>
              <v:shape id="_x0000_s1518" style="position:absolute;left:646;top:385;width:83;height:158" coordorigin="646,385" coordsize="83,158" path="m689,464r3,8l695,475r6,l705,472r,-4l699,468r-10,-4xe" fillcolor="black" stroked="f">
                <v:path arrowok="t"/>
              </v:shape>
              <v:shape id="_x0000_s1519" style="position:absolute;left:646;top:385;width:83;height:158" coordorigin="646,385" coordsize="83,158" path="m721,416r-18,44l705,466r,6l701,475r24,l721,416xe" fillcolor="black" stroked="f">
                <v:path arrowok="t"/>
              </v:shape>
              <v:shape id="_x0000_s1520" style="position:absolute;left:646;top:385;width:83;height:158" coordorigin="646,385" coordsize="83,158" path="m670,385r-6,l661,389r,6l689,464r10,4l703,460,674,389r-4,-4xe" fillcolor="black" stroked="f">
                <v:path arrowok="t"/>
              </v:shape>
              <v:shape id="_x0000_s1521" style="position:absolute;left:646;top:385;width:83;height:158" coordorigin="646,385" coordsize="83,158" path="m703,460r-4,8l705,468r,-2l703,460xe" fillcolor="black" stroked="f">
                <v:path arrowok="t"/>
              </v:shape>
            </v:group>
            <w10:anchorlock/>
          </v:group>
        </w:pict>
      </w:r>
    </w:p>
    <w:p w:rsidR="001B72D3" w:rsidRDefault="001B72D3">
      <w:pPr>
        <w:spacing w:before="5" w:line="190" w:lineRule="atLeast"/>
        <w:rPr>
          <w:rFonts w:ascii="宋体" w:cs="宋体"/>
          <w:sz w:val="14"/>
          <w:szCs w:val="14"/>
        </w:rPr>
      </w:pPr>
    </w:p>
    <w:p w:rsidR="001B72D3" w:rsidRDefault="001B72D3">
      <w:pPr>
        <w:pStyle w:val="BodyText"/>
        <w:tabs>
          <w:tab w:val="left" w:pos="3097"/>
          <w:tab w:val="left" w:pos="5008"/>
          <w:tab w:val="left" w:pos="6917"/>
        </w:tabs>
        <w:spacing w:before="0"/>
        <w:ind w:left="1187"/>
        <w:rPr>
          <w:rFonts w:ascii="Times New Roman" w:hAnsi="Times New Roman"/>
          <w:lang w:eastAsia="zh-CN"/>
        </w:rPr>
      </w:pPr>
      <w:r>
        <w:rPr>
          <w:rFonts w:ascii="Times New Roman"/>
          <w:lang w:eastAsia="zh-CN"/>
        </w:rPr>
        <w:t>A</w:t>
      </w:r>
      <w:r>
        <w:rPr>
          <w:rFonts w:ascii="Times New Roman"/>
          <w:lang w:eastAsia="zh-CN"/>
        </w:rPr>
        <w:tab/>
      </w:r>
      <w:r>
        <w:rPr>
          <w:rFonts w:ascii="Times New Roman"/>
          <w:w w:val="95"/>
          <w:lang w:eastAsia="zh-CN"/>
        </w:rPr>
        <w:t>B</w:t>
      </w:r>
      <w:r>
        <w:rPr>
          <w:rFonts w:ascii="Times New Roman"/>
          <w:w w:val="95"/>
          <w:lang w:eastAsia="zh-CN"/>
        </w:rPr>
        <w:tab/>
        <w:t>C</w:t>
      </w:r>
      <w:r>
        <w:rPr>
          <w:rFonts w:ascii="Times New Roman"/>
          <w:w w:val="95"/>
          <w:lang w:eastAsia="zh-CN"/>
        </w:rPr>
        <w:tab/>
      </w:r>
      <w:r>
        <w:rPr>
          <w:rFonts w:ascii="Times New Roman"/>
          <w:lang w:eastAsia="zh-CN"/>
        </w:rPr>
        <w:t>D</w:t>
      </w:r>
    </w:p>
    <w:p w:rsidR="001B72D3" w:rsidRDefault="001B72D3">
      <w:pPr>
        <w:rPr>
          <w:rFonts w:ascii="Times New Roman" w:hAnsi="Times New Roman"/>
          <w:lang w:eastAsia="zh-CN"/>
        </w:rPr>
        <w:sectPr w:rsidR="001B72D3">
          <w:pgSz w:w="9520" w:h="13840"/>
          <w:pgMar w:top="580" w:right="440" w:bottom="520" w:left="460" w:header="0" w:footer="340" w:gutter="0"/>
          <w:cols w:space="720"/>
        </w:sectPr>
      </w:pPr>
    </w:p>
    <w:p w:rsidR="001B72D3" w:rsidRDefault="001B72D3">
      <w:pPr>
        <w:pStyle w:val="Heading1"/>
        <w:tabs>
          <w:tab w:val="left" w:pos="1400"/>
        </w:tabs>
        <w:spacing w:line="365" w:lineRule="exact"/>
        <w:ind w:right="114"/>
        <w:jc w:val="center"/>
        <w:rPr>
          <w:rFonts w:cs="黑体"/>
          <w:lang w:eastAsia="zh-CN"/>
        </w:rPr>
      </w:pPr>
      <w:r>
        <w:rPr>
          <w:rFonts w:hint="eastAsia"/>
          <w:w w:val="95"/>
          <w:lang w:eastAsia="zh-CN"/>
        </w:rPr>
        <w:t>第二部分</w:t>
      </w:r>
      <w:r>
        <w:rPr>
          <w:w w:val="95"/>
          <w:lang w:eastAsia="zh-CN"/>
        </w:rPr>
        <w:tab/>
      </w:r>
      <w:r>
        <w:rPr>
          <w:rFonts w:hint="eastAsia"/>
          <w:lang w:eastAsia="zh-CN"/>
        </w:rPr>
        <w:t>非选择题</w:t>
      </w:r>
      <w:r>
        <w:rPr>
          <w:spacing w:val="-12"/>
          <w:lang w:eastAsia="zh-CN"/>
        </w:rPr>
        <w:t xml:space="preserve"> </w:t>
      </w:r>
      <w:r>
        <w:rPr>
          <w:rFonts w:cs="黑体"/>
          <w:lang w:eastAsia="zh-CN"/>
        </w:rPr>
        <w:t>(</w:t>
      </w:r>
      <w:r>
        <w:rPr>
          <w:rFonts w:hint="eastAsia"/>
          <w:lang w:eastAsia="zh-CN"/>
        </w:rPr>
        <w:t>共</w:t>
      </w:r>
      <w:r>
        <w:rPr>
          <w:spacing w:val="-76"/>
          <w:lang w:eastAsia="zh-CN"/>
        </w:rPr>
        <w:t xml:space="preserve"> </w:t>
      </w:r>
      <w:r>
        <w:rPr>
          <w:rFonts w:cs="黑体"/>
          <w:lang w:eastAsia="zh-CN"/>
        </w:rPr>
        <w:t>64</w:t>
      </w:r>
      <w:r>
        <w:rPr>
          <w:rFonts w:cs="黑体"/>
          <w:spacing w:val="-76"/>
          <w:lang w:eastAsia="zh-CN"/>
        </w:rPr>
        <w:t xml:space="preserve"> </w:t>
      </w:r>
      <w:r>
        <w:rPr>
          <w:rFonts w:hint="eastAsia"/>
          <w:lang w:eastAsia="zh-CN"/>
        </w:rPr>
        <w:t>分</w:t>
      </w:r>
      <w:r>
        <w:rPr>
          <w:rFonts w:cs="黑体"/>
          <w:lang w:eastAsia="zh-CN"/>
        </w:rPr>
        <w:t>)</w:t>
      </w:r>
    </w:p>
    <w:p w:rsidR="001B72D3" w:rsidRDefault="001B72D3">
      <w:pPr>
        <w:pStyle w:val="BodyText"/>
        <w:spacing w:before="235"/>
        <w:ind w:left="107"/>
        <w:rPr>
          <w:rFonts w:ascii="黑体" w:eastAsia="黑体" w:hAnsi="黑体" w:cs="黑体"/>
          <w:lang w:eastAsia="zh-CN"/>
        </w:rPr>
      </w:pPr>
      <w:r>
        <w:rPr>
          <w:rFonts w:ascii="黑体" w:eastAsia="黑体" w:hAnsi="黑体" w:cs="黑体" w:hint="eastAsia"/>
          <w:lang w:eastAsia="zh-CN"/>
        </w:rPr>
        <w:t>注意事项：</w:t>
      </w:r>
    </w:p>
    <w:p w:rsidR="001B72D3" w:rsidRDefault="001B72D3">
      <w:pPr>
        <w:pStyle w:val="BodyText"/>
        <w:spacing w:before="100" w:line="249" w:lineRule="auto"/>
        <w:ind w:left="107" w:right="56" w:firstLine="420"/>
        <w:rPr>
          <w:rFonts w:ascii="方正兰亭超细黑简体" w:eastAsia="方正兰亭超细黑简体" w:hAnsi="方正兰亭超细黑简体" w:cs="方正兰亭超细黑简体"/>
          <w:lang w:eastAsia="zh-CN"/>
        </w:rPr>
      </w:pPr>
      <w:r>
        <w:rPr>
          <w:rFonts w:ascii="方正兰亭超细黑简体" w:eastAsia="方正兰亭超细黑简体" w:hAnsi="方正兰亭超细黑简体" w:cs="方正兰亭超细黑简体" w:hint="eastAsia"/>
          <w:spacing w:val="5"/>
          <w:lang w:eastAsia="zh-CN"/>
        </w:rPr>
        <w:t>必须用黑色字迹的钢笔或签字笔把答案直接写在答题卡各题目指定区域内的相应位置</w:t>
      </w:r>
      <w:r>
        <w:rPr>
          <w:rFonts w:ascii="方正兰亭超细黑简体" w:eastAsia="方正兰亭超细黑简体" w:hAnsi="方正兰亭超细黑简体" w:cs="方正兰亭超细黑简体"/>
          <w:spacing w:val="29"/>
          <w:lang w:eastAsia="zh-CN"/>
        </w:rPr>
        <w:t xml:space="preserve"> </w:t>
      </w:r>
      <w:r>
        <w:rPr>
          <w:rFonts w:ascii="方正兰亭超细黑简体" w:eastAsia="方正兰亭超细黑简体" w:hAnsi="方正兰亭超细黑简体" w:cs="方正兰亭超细黑简体" w:hint="eastAsia"/>
          <w:lang w:eastAsia="zh-CN"/>
        </w:rPr>
        <w:t>上</w:t>
      </w:r>
      <w:r>
        <w:rPr>
          <w:rFonts w:ascii="方正兰亭超细黑简体" w:eastAsia="方正兰亭超细黑简体" w:hAnsi="方正兰亭超细黑简体" w:cs="方正兰亭超细黑简体"/>
          <w:lang w:eastAsia="zh-CN"/>
        </w:rPr>
        <w:t>.</w:t>
      </w:r>
      <w:r>
        <w:rPr>
          <w:rFonts w:ascii="方正兰亭超细黑简体" w:eastAsia="方正兰亭超细黑简体" w:hAnsi="方正兰亭超细黑简体" w:cs="方正兰亭超细黑简体"/>
          <w:spacing w:val="19"/>
          <w:lang w:eastAsia="zh-CN"/>
        </w:rPr>
        <w:t xml:space="preserve"> </w:t>
      </w:r>
      <w:r>
        <w:rPr>
          <w:rFonts w:ascii="方正兰亭超细黑简体" w:eastAsia="方正兰亭超细黑简体" w:hAnsi="方正兰亭超细黑简体" w:cs="方正兰亭超细黑简体" w:hint="eastAsia"/>
          <w:lang w:eastAsia="zh-CN"/>
        </w:rPr>
        <w:t>在本试卷上作答无效</w:t>
      </w:r>
      <w:r>
        <w:rPr>
          <w:rFonts w:ascii="方正兰亭超细黑简体" w:eastAsia="方正兰亭超细黑简体" w:hAnsi="方正兰亭超细黑简体" w:cs="方正兰亭超细黑简体"/>
          <w:lang w:eastAsia="zh-CN"/>
        </w:rPr>
        <w:t>.</w:t>
      </w:r>
    </w:p>
    <w:p w:rsidR="001B72D3" w:rsidRDefault="001B72D3">
      <w:pPr>
        <w:pStyle w:val="BodyText"/>
        <w:spacing w:before="174"/>
        <w:ind w:left="107"/>
        <w:rPr>
          <w:rFonts w:ascii="黑体" w:eastAsia="黑体" w:hAnsi="黑体" w:cs="黑体"/>
          <w:lang w:eastAsia="zh-CN"/>
        </w:rPr>
      </w:pPr>
      <w:r>
        <w:rPr>
          <w:rFonts w:ascii="黑体" w:eastAsia="黑体" w:hAnsi="黑体" w:cs="黑体" w:hint="eastAsia"/>
          <w:lang w:eastAsia="zh-CN"/>
        </w:rPr>
        <w:t>二、填空作图题（共</w:t>
      </w:r>
      <w:r>
        <w:rPr>
          <w:rFonts w:ascii="黑体" w:eastAsia="黑体" w:hAnsi="黑体" w:cs="黑体"/>
          <w:spacing w:val="-53"/>
          <w:lang w:eastAsia="zh-CN"/>
        </w:rPr>
        <w:t xml:space="preserve"> </w:t>
      </w:r>
      <w:r>
        <w:rPr>
          <w:rFonts w:ascii="黑体" w:eastAsia="黑体" w:hAnsi="黑体" w:cs="黑体"/>
          <w:spacing w:val="-1"/>
          <w:lang w:eastAsia="zh-CN"/>
        </w:rPr>
        <w:t>30</w:t>
      </w:r>
      <w:r>
        <w:rPr>
          <w:rFonts w:ascii="黑体" w:eastAsia="黑体" w:hAnsi="黑体" w:cs="黑体"/>
          <w:spacing w:val="-53"/>
          <w:lang w:eastAsia="zh-CN"/>
        </w:rPr>
        <w:t xml:space="preserve"> </w:t>
      </w:r>
      <w:r>
        <w:rPr>
          <w:rFonts w:ascii="黑体" w:eastAsia="黑体" w:hAnsi="黑体" w:cs="黑体" w:hint="eastAsia"/>
          <w:lang w:eastAsia="zh-CN"/>
        </w:rPr>
        <w:t>分）</w:t>
      </w:r>
    </w:p>
    <w:p w:rsidR="001B72D3" w:rsidRDefault="001B72D3">
      <w:pPr>
        <w:spacing w:before="15" w:line="220" w:lineRule="atLeast"/>
        <w:rPr>
          <w:rFonts w:ascii="黑体" w:eastAsia="黑体" w:hAnsi="黑体" w:cs="黑体"/>
          <w:sz w:val="16"/>
          <w:szCs w:val="16"/>
          <w:lang w:eastAsia="zh-CN"/>
        </w:rPr>
      </w:pPr>
    </w:p>
    <w:p w:rsidR="001B72D3" w:rsidRDefault="001B72D3">
      <w:pPr>
        <w:pStyle w:val="BodyText"/>
        <w:spacing w:before="0"/>
        <w:ind w:left="107"/>
        <w:rPr>
          <w:rFonts w:cs="宋体"/>
          <w:lang w:eastAsia="zh-CN"/>
        </w:rPr>
      </w:pPr>
      <w:r>
        <w:rPr>
          <w:rFonts w:ascii="Times New Roman" w:hAnsi="Times New Roman"/>
          <w:spacing w:val="15"/>
          <w:lang w:eastAsia="zh-CN"/>
        </w:rPr>
        <w:t>13</w:t>
      </w:r>
      <w:r>
        <w:rPr>
          <w:rFonts w:hint="eastAsia"/>
          <w:lang w:eastAsia="zh-CN"/>
        </w:rPr>
        <w:t>．</w:t>
      </w:r>
      <w:r>
        <w:rPr>
          <w:spacing w:val="-75"/>
          <w:lang w:eastAsia="zh-CN"/>
        </w:rPr>
        <w:t xml:space="preserve"> </w:t>
      </w:r>
      <w:r>
        <w:rPr>
          <w:rFonts w:cs="宋体" w:hint="eastAsia"/>
          <w:lang w:eastAsia="zh-CN"/>
        </w:rPr>
        <w:t>今</w:t>
      </w:r>
      <w:r>
        <w:rPr>
          <w:rFonts w:cs="宋体"/>
          <w:spacing w:val="-75"/>
          <w:lang w:eastAsia="zh-CN"/>
        </w:rPr>
        <w:t xml:space="preserve"> </w:t>
      </w:r>
      <w:r>
        <w:rPr>
          <w:rFonts w:hint="eastAsia"/>
          <w:lang w:eastAsia="zh-CN"/>
        </w:rPr>
        <w:t>年</w:t>
      </w:r>
      <w:r>
        <w:rPr>
          <w:spacing w:val="-76"/>
          <w:lang w:eastAsia="zh-CN"/>
        </w:rPr>
        <w:t xml:space="preserve"> </w:t>
      </w:r>
      <w:r>
        <w:rPr>
          <w:rFonts w:cs="宋体" w:hint="eastAsia"/>
          <w:lang w:eastAsia="zh-CN"/>
        </w:rPr>
        <w:t>春</w:t>
      </w:r>
      <w:r>
        <w:rPr>
          <w:rFonts w:cs="宋体"/>
          <w:spacing w:val="-75"/>
          <w:lang w:eastAsia="zh-CN"/>
        </w:rPr>
        <w:t xml:space="preserve"> </w:t>
      </w:r>
      <w:r>
        <w:rPr>
          <w:rFonts w:hint="eastAsia"/>
          <w:lang w:eastAsia="zh-CN"/>
        </w:rPr>
        <w:t>节</w:t>
      </w:r>
      <w:r>
        <w:rPr>
          <w:spacing w:val="-75"/>
          <w:lang w:eastAsia="zh-CN"/>
        </w:rPr>
        <w:t xml:space="preserve"> </w:t>
      </w:r>
      <w:r>
        <w:rPr>
          <w:rFonts w:cs="宋体" w:hint="eastAsia"/>
          <w:spacing w:val="30"/>
          <w:lang w:eastAsia="zh-CN"/>
        </w:rPr>
        <w:t>前</w:t>
      </w:r>
      <w:r>
        <w:rPr>
          <w:rFonts w:cs="宋体" w:hint="eastAsia"/>
          <w:lang w:eastAsia="zh-CN"/>
        </w:rPr>
        <w:t>夕</w:t>
      </w:r>
      <w:r>
        <w:rPr>
          <w:rFonts w:cs="宋体"/>
          <w:spacing w:val="-75"/>
          <w:lang w:eastAsia="zh-CN"/>
        </w:rPr>
        <w:t xml:space="preserve"> </w:t>
      </w:r>
      <w:r>
        <w:rPr>
          <w:rFonts w:cs="宋体" w:hint="eastAsia"/>
          <w:spacing w:val="30"/>
          <w:lang w:eastAsia="zh-CN"/>
        </w:rPr>
        <w:t>气</w:t>
      </w:r>
      <w:r>
        <w:rPr>
          <w:rFonts w:cs="宋体" w:hint="eastAsia"/>
          <w:lang w:eastAsia="zh-CN"/>
        </w:rPr>
        <w:t>温</w:t>
      </w:r>
      <w:r>
        <w:rPr>
          <w:rFonts w:cs="宋体"/>
          <w:spacing w:val="-75"/>
          <w:lang w:eastAsia="zh-CN"/>
        </w:rPr>
        <w:t xml:space="preserve"> </w:t>
      </w:r>
      <w:r>
        <w:rPr>
          <w:rFonts w:cs="宋体" w:hint="eastAsia"/>
          <w:lang w:eastAsia="zh-CN"/>
        </w:rPr>
        <w:t>骤</w:t>
      </w:r>
      <w:r>
        <w:rPr>
          <w:rFonts w:cs="宋体"/>
          <w:spacing w:val="-75"/>
          <w:lang w:eastAsia="zh-CN"/>
        </w:rPr>
        <w:t xml:space="preserve"> </w:t>
      </w:r>
      <w:r>
        <w:rPr>
          <w:rFonts w:cs="宋体" w:hint="eastAsia"/>
          <w:lang w:eastAsia="zh-CN"/>
        </w:rPr>
        <w:t>降</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30"/>
          <w:lang w:eastAsia="zh-CN"/>
        </w:rPr>
        <w:t>广州</w:t>
      </w:r>
      <w:r>
        <w:rPr>
          <w:rFonts w:cs="宋体" w:hint="eastAsia"/>
          <w:lang w:eastAsia="zh-CN"/>
        </w:rPr>
        <w:t>市</w:t>
      </w:r>
      <w:r>
        <w:rPr>
          <w:rFonts w:cs="宋体"/>
          <w:spacing w:val="-75"/>
          <w:lang w:eastAsia="zh-CN"/>
        </w:rPr>
        <w:t xml:space="preserve"> </w:t>
      </w:r>
      <w:r>
        <w:rPr>
          <w:rFonts w:cs="宋体" w:hint="eastAsia"/>
          <w:lang w:eastAsia="zh-CN"/>
        </w:rPr>
        <w:t>民</w:t>
      </w:r>
      <w:r>
        <w:rPr>
          <w:rFonts w:cs="宋体"/>
          <w:spacing w:val="-75"/>
          <w:lang w:eastAsia="zh-CN"/>
        </w:rPr>
        <w:t xml:space="preserve"> </w:t>
      </w:r>
      <w:r>
        <w:rPr>
          <w:rFonts w:cs="宋体" w:hint="eastAsia"/>
          <w:spacing w:val="30"/>
          <w:lang w:eastAsia="zh-CN"/>
        </w:rPr>
        <w:t>惊</w:t>
      </w:r>
      <w:r>
        <w:rPr>
          <w:rFonts w:cs="宋体" w:hint="eastAsia"/>
          <w:lang w:eastAsia="zh-CN"/>
        </w:rPr>
        <w:t>讶</w:t>
      </w:r>
      <w:r>
        <w:rPr>
          <w:rFonts w:cs="宋体"/>
          <w:spacing w:val="-75"/>
          <w:lang w:eastAsia="zh-CN"/>
        </w:rPr>
        <w:t xml:space="preserve"> </w:t>
      </w:r>
      <w:r>
        <w:rPr>
          <w:rFonts w:cs="宋体" w:hint="eastAsia"/>
          <w:lang w:eastAsia="zh-CN"/>
        </w:rPr>
        <w:t>地</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spacing w:val="30"/>
          <w:lang w:eastAsia="zh-CN"/>
        </w:rPr>
        <w:t>现</w:t>
      </w:r>
      <w:r>
        <w:rPr>
          <w:rFonts w:cs="宋体" w:hint="eastAsia"/>
          <w:lang w:eastAsia="zh-CN"/>
        </w:rPr>
        <w:t>下</w:t>
      </w:r>
      <w:r>
        <w:rPr>
          <w:rFonts w:cs="宋体"/>
          <w:spacing w:val="-75"/>
          <w:lang w:eastAsia="zh-CN"/>
        </w:rPr>
        <w:t xml:space="preserve"> </w:t>
      </w:r>
      <w:r>
        <w:rPr>
          <w:rFonts w:cs="宋体" w:hint="eastAsia"/>
          <w:lang w:eastAsia="zh-CN"/>
        </w:rPr>
        <w:t>雨</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夹</w:t>
      </w:r>
      <w:r>
        <w:rPr>
          <w:rFonts w:cs="宋体"/>
          <w:spacing w:val="-75"/>
          <w:lang w:eastAsia="zh-CN"/>
        </w:rPr>
        <w:t xml:space="preserve"> </w:t>
      </w:r>
      <w:r>
        <w:rPr>
          <w:rFonts w:hint="eastAsia"/>
          <w:lang w:eastAsia="zh-CN"/>
        </w:rPr>
        <w:t>着</w:t>
      </w:r>
      <w:r>
        <w:rPr>
          <w:spacing w:val="-74"/>
          <w:lang w:eastAsia="zh-CN"/>
        </w:rPr>
        <w:t xml:space="preserve"> </w:t>
      </w:r>
      <w:r>
        <w:rPr>
          <w:rFonts w:ascii="Times New Roman" w:hAnsi="Times New Roman"/>
          <w:spacing w:val="13"/>
          <w:lang w:eastAsia="zh-CN"/>
        </w:rPr>
        <w:t>“</w:t>
      </w:r>
      <w:r>
        <w:rPr>
          <w:rFonts w:cs="宋体" w:hint="eastAsia"/>
          <w:lang w:eastAsia="zh-CN"/>
        </w:rPr>
        <w:t>冰</w:t>
      </w:r>
      <w:r>
        <w:rPr>
          <w:rFonts w:cs="宋体"/>
          <w:spacing w:val="-75"/>
          <w:lang w:eastAsia="zh-CN"/>
        </w:rPr>
        <w:t xml:space="preserve"> </w:t>
      </w:r>
      <w:r>
        <w:rPr>
          <w:rFonts w:cs="宋体" w:hint="eastAsia"/>
          <w:lang w:eastAsia="zh-CN"/>
        </w:rPr>
        <w:t>粒</w:t>
      </w:r>
      <w:r>
        <w:rPr>
          <w:rFonts w:cs="宋体"/>
          <w:spacing w:val="-76"/>
          <w:lang w:eastAsia="zh-CN"/>
        </w:rPr>
        <w:t xml:space="preserve"> </w:t>
      </w:r>
      <w:r>
        <w:rPr>
          <w:rFonts w:ascii="Times New Roman" w:hAnsi="Times New Roman"/>
          <w:spacing w:val="-93"/>
          <w:lang w:eastAsia="zh-CN"/>
        </w:rPr>
        <w:t>”</w:t>
      </w:r>
      <w:r>
        <w:rPr>
          <w:rFonts w:hint="eastAsia"/>
          <w:lang w:eastAsia="zh-CN"/>
        </w:rPr>
        <w:t>．</w:t>
      </w:r>
      <w:r>
        <w:rPr>
          <w:spacing w:val="-75"/>
          <w:lang w:eastAsia="zh-CN"/>
        </w:rPr>
        <w:t xml:space="preserve"> </w:t>
      </w:r>
      <w:r>
        <w:rPr>
          <w:rFonts w:cs="宋体" w:hint="eastAsia"/>
          <w:spacing w:val="30"/>
          <w:lang w:eastAsia="zh-CN"/>
        </w:rPr>
        <w:t>纷</w:t>
      </w:r>
      <w:r>
        <w:rPr>
          <w:rFonts w:cs="宋体" w:hint="eastAsia"/>
          <w:lang w:eastAsia="zh-CN"/>
        </w:rPr>
        <w:t>纷</w:t>
      </w:r>
      <w:r>
        <w:rPr>
          <w:rFonts w:cs="宋体"/>
          <w:spacing w:val="-75"/>
          <w:lang w:eastAsia="zh-CN"/>
        </w:rPr>
        <w:t xml:space="preserve"> </w:t>
      </w:r>
      <w:r>
        <w:rPr>
          <w:rFonts w:cs="宋体" w:hint="eastAsia"/>
          <w:spacing w:val="30"/>
          <w:lang w:eastAsia="zh-CN"/>
        </w:rPr>
        <w:t>拍</w:t>
      </w:r>
      <w:r>
        <w:rPr>
          <w:rFonts w:cs="宋体" w:hint="eastAsia"/>
          <w:lang w:eastAsia="zh-CN"/>
        </w:rPr>
        <w:t>照</w:t>
      </w:r>
      <w:r>
        <w:rPr>
          <w:rFonts w:cs="宋体"/>
          <w:spacing w:val="-75"/>
          <w:lang w:eastAsia="zh-CN"/>
        </w:rPr>
        <w:t xml:space="preserve"> </w:t>
      </w:r>
      <w:r>
        <w:rPr>
          <w:rFonts w:cs="宋体" w:hint="eastAsia"/>
          <w:lang w:eastAsia="zh-CN"/>
        </w:rPr>
        <w:t>、</w:t>
      </w:r>
    </w:p>
    <w:p w:rsidR="001B72D3" w:rsidRDefault="001B72D3">
      <w:pPr>
        <w:pStyle w:val="BodyText"/>
        <w:tabs>
          <w:tab w:val="left" w:pos="8546"/>
        </w:tabs>
        <w:spacing w:before="50"/>
        <w:jc w:val="both"/>
        <w:rPr>
          <w:rFonts w:ascii="Times New Roman" w:hAnsi="Times New Roman"/>
          <w:lang w:eastAsia="zh-CN"/>
        </w:rPr>
      </w:pPr>
      <w:r>
        <w:rPr>
          <w:rFonts w:cs="宋体" w:hint="eastAsia"/>
          <w:lang w:eastAsia="zh-CN"/>
        </w:rPr>
        <w:t>拍</w:t>
      </w:r>
      <w:r>
        <w:rPr>
          <w:rFonts w:cs="宋体"/>
          <w:spacing w:val="-76"/>
          <w:lang w:eastAsia="zh-CN"/>
        </w:rPr>
        <w:t xml:space="preserve"> </w:t>
      </w:r>
      <w:r>
        <w:rPr>
          <w:rFonts w:hint="eastAsia"/>
          <w:lang w:eastAsia="zh-CN"/>
        </w:rPr>
        <w:t>视</w:t>
      </w:r>
      <w:r>
        <w:rPr>
          <w:spacing w:val="-75"/>
          <w:lang w:eastAsia="zh-CN"/>
        </w:rPr>
        <w:t xml:space="preserve"> </w:t>
      </w:r>
      <w:r>
        <w:rPr>
          <w:rFonts w:cs="宋体" w:hint="eastAsia"/>
          <w:lang w:eastAsia="zh-CN"/>
        </w:rPr>
        <w:t>频</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到</w:t>
      </w:r>
      <w:r>
        <w:rPr>
          <w:rFonts w:cs="宋体"/>
          <w:spacing w:val="-75"/>
          <w:lang w:eastAsia="zh-CN"/>
        </w:rPr>
        <w:t xml:space="preserve"> </w:t>
      </w:r>
      <w:r>
        <w:rPr>
          <w:rFonts w:cs="宋体" w:hint="eastAsia"/>
          <w:lang w:eastAsia="zh-CN"/>
        </w:rPr>
        <w:t>网</w:t>
      </w:r>
      <w:r>
        <w:rPr>
          <w:rFonts w:cs="宋体"/>
          <w:spacing w:val="-75"/>
          <w:lang w:eastAsia="zh-CN"/>
        </w:rPr>
        <w:t xml:space="preserve"> </w:t>
      </w:r>
      <w:r>
        <w:rPr>
          <w:rFonts w:hint="eastAsia"/>
          <w:lang w:eastAsia="zh-CN"/>
        </w:rPr>
        <w:t>上</w:t>
      </w:r>
      <w:r>
        <w:rPr>
          <w:spacing w:val="-75"/>
          <w:lang w:eastAsia="zh-CN"/>
        </w:rPr>
        <w:t xml:space="preserve"> </w:t>
      </w:r>
      <w:r>
        <w:rPr>
          <w:rFonts w:hint="eastAsia"/>
          <w:spacing w:val="-2"/>
          <w:lang w:eastAsia="zh-CN"/>
        </w:rPr>
        <w:t>．</w:t>
      </w:r>
      <w:r>
        <w:rPr>
          <w:rFonts w:hint="eastAsia"/>
          <w:spacing w:val="30"/>
          <w:lang w:eastAsia="zh-CN"/>
        </w:rPr>
        <w:t>这</w:t>
      </w:r>
      <w:r>
        <w:rPr>
          <w:rFonts w:hint="eastAsia"/>
          <w:lang w:eastAsia="zh-CN"/>
        </w:rPr>
        <w:t>种</w:t>
      </w:r>
      <w:r>
        <w:rPr>
          <w:spacing w:val="-75"/>
          <w:lang w:eastAsia="zh-CN"/>
        </w:rPr>
        <w:t xml:space="preserve"> </w:t>
      </w:r>
      <w:r>
        <w:rPr>
          <w:rFonts w:ascii="Times New Roman" w:hAnsi="Times New Roman"/>
          <w:spacing w:val="14"/>
          <w:lang w:eastAsia="zh-CN"/>
        </w:rPr>
        <w:t>“</w:t>
      </w:r>
      <w:r>
        <w:rPr>
          <w:rFonts w:cs="宋体" w:hint="eastAsia"/>
          <w:lang w:eastAsia="zh-CN"/>
        </w:rPr>
        <w:t>冰</w:t>
      </w:r>
      <w:r>
        <w:rPr>
          <w:rFonts w:cs="宋体"/>
          <w:spacing w:val="-75"/>
          <w:lang w:eastAsia="zh-CN"/>
        </w:rPr>
        <w:t xml:space="preserve"> </w:t>
      </w:r>
      <w:r>
        <w:rPr>
          <w:rFonts w:cs="宋体" w:hint="eastAsia"/>
          <w:lang w:eastAsia="zh-CN"/>
        </w:rPr>
        <w:t>粒</w:t>
      </w:r>
      <w:r>
        <w:rPr>
          <w:rFonts w:cs="宋体"/>
          <w:spacing w:val="-75"/>
          <w:lang w:eastAsia="zh-CN"/>
        </w:rPr>
        <w:t xml:space="preserve"> </w:t>
      </w:r>
      <w:r>
        <w:rPr>
          <w:rFonts w:ascii="Times New Roman" w:hAnsi="Times New Roman"/>
          <w:spacing w:val="14"/>
          <w:lang w:eastAsia="zh-CN"/>
        </w:rPr>
        <w:t>”</w:t>
      </w:r>
      <w:r>
        <w:rPr>
          <w:rFonts w:cs="宋体" w:hint="eastAsia"/>
          <w:lang w:eastAsia="zh-CN"/>
        </w:rPr>
        <w:t>称</w:t>
      </w:r>
      <w:r>
        <w:rPr>
          <w:rFonts w:cs="宋体"/>
          <w:spacing w:val="-76"/>
          <w:lang w:eastAsia="zh-CN"/>
        </w:rPr>
        <w:t xml:space="preserve"> </w:t>
      </w:r>
      <w:r>
        <w:rPr>
          <w:rFonts w:hint="eastAsia"/>
          <w:lang w:eastAsia="zh-CN"/>
        </w:rPr>
        <w:t>为</w:t>
      </w:r>
      <w:r>
        <w:rPr>
          <w:spacing w:val="-75"/>
          <w:lang w:eastAsia="zh-CN"/>
        </w:rPr>
        <w:t xml:space="preserve"> </w:t>
      </w:r>
      <w:r>
        <w:rPr>
          <w:rFonts w:ascii="Times New Roman" w:hAnsi="Times New Roman"/>
          <w:spacing w:val="14"/>
          <w:lang w:eastAsia="zh-CN"/>
        </w:rPr>
        <w:t>“</w:t>
      </w:r>
      <w:r>
        <w:rPr>
          <w:rFonts w:cs="宋体" w:hint="eastAsia"/>
          <w:lang w:eastAsia="zh-CN"/>
        </w:rPr>
        <w:t>霰</w:t>
      </w:r>
      <w:r>
        <w:rPr>
          <w:rFonts w:cs="宋体"/>
          <w:spacing w:val="-76"/>
          <w:lang w:eastAsia="zh-CN"/>
        </w:rPr>
        <w:t xml:space="preserve"> </w:t>
      </w:r>
      <w:r>
        <w:rPr>
          <w:rFonts w:ascii="Times New Roman" w:hAnsi="Times New Roman"/>
          <w:spacing w:val="-93"/>
          <w:lang w:eastAsia="zh-CN"/>
        </w:rPr>
        <w:t>”</w:t>
      </w:r>
      <w:r>
        <w:rPr>
          <w:rFonts w:hint="eastAsia"/>
          <w:spacing w:val="-2"/>
          <w:lang w:eastAsia="zh-CN"/>
        </w:rPr>
        <w:t>，</w:t>
      </w:r>
      <w:r>
        <w:rPr>
          <w:rFonts w:hint="eastAsia"/>
          <w:lang w:eastAsia="zh-CN"/>
        </w:rPr>
        <w:t>是</w:t>
      </w:r>
      <w:r>
        <w:rPr>
          <w:spacing w:val="-75"/>
          <w:lang w:eastAsia="zh-CN"/>
        </w:rPr>
        <w:t xml:space="preserve"> </w:t>
      </w:r>
      <w:r>
        <w:rPr>
          <w:rFonts w:cs="宋体" w:hint="eastAsia"/>
          <w:spacing w:val="30"/>
          <w:lang w:eastAsia="zh-CN"/>
        </w:rPr>
        <w:t>高</w:t>
      </w:r>
      <w:r>
        <w:rPr>
          <w:rFonts w:cs="宋体" w:hint="eastAsia"/>
          <w:lang w:eastAsia="zh-CN"/>
        </w:rPr>
        <w:t>空</w:t>
      </w:r>
      <w:r>
        <w:rPr>
          <w:rFonts w:cs="宋体"/>
          <w:spacing w:val="-75"/>
          <w:lang w:eastAsia="zh-CN"/>
        </w:rPr>
        <w:t xml:space="preserve"> </w:t>
      </w:r>
      <w:r>
        <w:rPr>
          <w:rFonts w:hint="eastAsia"/>
          <w:spacing w:val="30"/>
          <w:lang w:eastAsia="zh-CN"/>
        </w:rPr>
        <w:t>中</w:t>
      </w:r>
      <w:r>
        <w:rPr>
          <w:rFonts w:hint="eastAsia"/>
          <w:lang w:eastAsia="zh-CN"/>
        </w:rPr>
        <w:t>的</w:t>
      </w:r>
      <w:r>
        <w:rPr>
          <w:spacing w:val="-75"/>
          <w:lang w:eastAsia="zh-CN"/>
        </w:rPr>
        <w:t xml:space="preserve"> </w:t>
      </w:r>
      <w:r>
        <w:rPr>
          <w:rFonts w:cs="宋体" w:hint="eastAsia"/>
          <w:lang w:eastAsia="zh-CN"/>
        </w:rPr>
        <w:t>水</w:t>
      </w:r>
      <w:r>
        <w:rPr>
          <w:rFonts w:cs="宋体"/>
          <w:spacing w:val="-75"/>
          <w:lang w:eastAsia="zh-CN"/>
        </w:rPr>
        <w:t xml:space="preserve"> </w:t>
      </w:r>
      <w:r>
        <w:rPr>
          <w:rFonts w:cs="宋体" w:hint="eastAsia"/>
          <w:lang w:eastAsia="zh-CN"/>
        </w:rPr>
        <w:t>蒸</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cs="宋体" w:hint="eastAsia"/>
          <w:lang w:eastAsia="zh-CN"/>
        </w:rPr>
        <w:t>遇</w:t>
      </w:r>
      <w:r>
        <w:rPr>
          <w:rFonts w:cs="宋体"/>
          <w:spacing w:val="-75"/>
          <w:lang w:eastAsia="zh-CN"/>
        </w:rPr>
        <w:t xml:space="preserve"> </w:t>
      </w:r>
      <w:r>
        <w:rPr>
          <w:rFonts w:cs="宋体" w:hint="eastAsia"/>
          <w:lang w:eastAsia="zh-CN"/>
        </w:rPr>
        <w:t>到</w:t>
      </w:r>
      <w:r>
        <w:rPr>
          <w:rFonts w:cs="宋体"/>
          <w:spacing w:val="-75"/>
          <w:lang w:eastAsia="zh-CN"/>
        </w:rPr>
        <w:t xml:space="preserve"> </w:t>
      </w:r>
      <w:r>
        <w:rPr>
          <w:rFonts w:cs="宋体" w:hint="eastAsia"/>
          <w:lang w:eastAsia="zh-CN"/>
        </w:rPr>
        <w:t>冷</w:t>
      </w:r>
      <w:r>
        <w:rPr>
          <w:rFonts w:cs="宋体"/>
          <w:spacing w:val="-76"/>
          <w:lang w:eastAsia="zh-CN"/>
        </w:rPr>
        <w:t xml:space="preserve"> </w:t>
      </w:r>
      <w:r>
        <w:rPr>
          <w:rFonts w:cs="宋体" w:hint="eastAsia"/>
          <w:spacing w:val="30"/>
          <w:lang w:eastAsia="zh-CN"/>
        </w:rPr>
        <w:t>空</w:t>
      </w:r>
      <w:r>
        <w:rPr>
          <w:rFonts w:cs="宋体" w:hint="eastAsia"/>
          <w:lang w:eastAsia="zh-CN"/>
        </w:rPr>
        <w:t>气</w:t>
      </w:r>
      <w:r>
        <w:rPr>
          <w:rFonts w:cs="宋体"/>
          <w:spacing w:val="-75"/>
          <w:lang w:eastAsia="zh-CN"/>
        </w:rPr>
        <w:t xml:space="preserve"> </w:t>
      </w:r>
      <w:r>
        <w:rPr>
          <w:rFonts w:ascii="Times New Roman" w:hAnsi="Times New Roman"/>
          <w:u w:val="single" w:color="000000"/>
          <w:lang w:eastAsia="zh-CN"/>
        </w:rPr>
        <w:t xml:space="preserve"> </w:t>
      </w:r>
      <w:r>
        <w:rPr>
          <w:rFonts w:ascii="Times New Roman" w:hAnsi="Times New Roman"/>
          <w:u w:val="single" w:color="000000"/>
          <w:lang w:eastAsia="zh-CN"/>
        </w:rPr>
        <w:tab/>
      </w:r>
    </w:p>
    <w:p w:rsidR="001B72D3" w:rsidRDefault="001B72D3">
      <w:pPr>
        <w:pStyle w:val="BodyText"/>
        <w:tabs>
          <w:tab w:val="left" w:pos="4417"/>
          <w:tab w:val="left" w:pos="4935"/>
        </w:tabs>
        <w:spacing w:before="49" w:line="288" w:lineRule="auto"/>
        <w:ind w:right="221"/>
        <w:jc w:val="both"/>
        <w:rPr>
          <w:lang w:eastAsia="zh-CN"/>
        </w:rPr>
      </w:pPr>
      <w:r>
        <w:rPr>
          <w:rFonts w:ascii="Times New Roman" w:hAnsi="Times New Roman"/>
          <w:u w:val="single" w:color="000000"/>
          <w:lang w:eastAsia="zh-CN"/>
        </w:rPr>
        <w:t xml:space="preserve">       </w:t>
      </w:r>
      <w:r>
        <w:rPr>
          <w:rFonts w:ascii="Times New Roman" w:hAnsi="Times New Roman"/>
          <w:spacing w:val="-16"/>
          <w:u w:val="single" w:color="000000"/>
          <w:lang w:eastAsia="zh-CN"/>
        </w:rPr>
        <w:t xml:space="preserve"> </w:t>
      </w:r>
      <w:r>
        <w:rPr>
          <w:rFonts w:cs="宋体" w:hint="eastAsia"/>
          <w:spacing w:val="15"/>
          <w:lang w:eastAsia="zh-CN"/>
        </w:rPr>
        <w:t>形成</w:t>
      </w:r>
      <w:r>
        <w:rPr>
          <w:rFonts w:cs="宋体"/>
          <w:spacing w:val="-75"/>
          <w:lang w:eastAsia="zh-CN"/>
        </w:rPr>
        <w:t xml:space="preserve"> </w:t>
      </w:r>
      <w:r>
        <w:rPr>
          <w:rFonts w:hint="eastAsia"/>
          <w:lang w:eastAsia="zh-CN"/>
        </w:rPr>
        <w:t>的</w:t>
      </w:r>
      <w:r>
        <w:rPr>
          <w:spacing w:val="-75"/>
          <w:lang w:eastAsia="zh-CN"/>
        </w:rPr>
        <w:t xml:space="preserve"> </w:t>
      </w:r>
      <w:r>
        <w:rPr>
          <w:rFonts w:hint="eastAsia"/>
          <w:spacing w:val="-72"/>
          <w:lang w:eastAsia="zh-CN"/>
        </w:rPr>
        <w:t>，</w:t>
      </w:r>
      <w:r>
        <w:rPr>
          <w:rFonts w:cs="宋体" w:hint="eastAsia"/>
          <w:lang w:eastAsia="zh-CN"/>
        </w:rPr>
        <w:t>下</w:t>
      </w:r>
      <w:r>
        <w:rPr>
          <w:rFonts w:cs="宋体"/>
          <w:spacing w:val="-75"/>
          <w:lang w:eastAsia="zh-CN"/>
        </w:rPr>
        <w:t xml:space="preserve"> </w:t>
      </w:r>
      <w:r>
        <w:rPr>
          <w:rFonts w:cs="宋体" w:hint="eastAsia"/>
          <w:lang w:eastAsia="zh-CN"/>
        </w:rPr>
        <w:t>落</w:t>
      </w:r>
      <w:r>
        <w:rPr>
          <w:rFonts w:cs="宋体"/>
          <w:spacing w:val="-75"/>
          <w:lang w:eastAsia="zh-CN"/>
        </w:rPr>
        <w:t xml:space="preserve"> </w:t>
      </w:r>
      <w:r>
        <w:rPr>
          <w:rFonts w:hint="eastAsia"/>
          <w:spacing w:val="15"/>
          <w:lang w:eastAsia="zh-CN"/>
        </w:rPr>
        <w:t>时来</w:t>
      </w:r>
      <w:r>
        <w:rPr>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及</w:t>
      </w:r>
      <w:r>
        <w:rPr>
          <w:rFonts w:ascii="Times New Roman" w:hAnsi="Times New Roman"/>
          <w:u w:val="single" w:color="000000"/>
          <w:lang w:eastAsia="zh-CN"/>
        </w:rPr>
        <w:tab/>
      </w:r>
      <w:r>
        <w:rPr>
          <w:rFonts w:hint="eastAsia"/>
          <w:u w:val="single" w:color="000000"/>
          <w:lang w:eastAsia="zh-CN"/>
        </w:rPr>
        <w:t>（</w:t>
      </w:r>
      <w:r>
        <w:rPr>
          <w:spacing w:val="-75"/>
          <w:u w:val="single" w:color="000000"/>
          <w:lang w:eastAsia="zh-CN"/>
        </w:rPr>
        <w:t xml:space="preserve"> </w:t>
      </w:r>
      <w:r>
        <w:rPr>
          <w:rFonts w:cs="宋体" w:hint="eastAsia"/>
          <w:lang w:eastAsia="zh-CN"/>
        </w:rPr>
        <w:t>以</w:t>
      </w:r>
      <w:r>
        <w:rPr>
          <w:rFonts w:cs="宋体"/>
          <w:spacing w:val="-75"/>
          <w:lang w:eastAsia="zh-CN"/>
        </w:rPr>
        <w:t xml:space="preserve"> </w:t>
      </w:r>
      <w:r>
        <w:rPr>
          <w:rFonts w:hint="eastAsia"/>
          <w:lang w:eastAsia="zh-CN"/>
        </w:rPr>
        <w:t>上</w:t>
      </w:r>
      <w:r>
        <w:rPr>
          <w:spacing w:val="-75"/>
          <w:lang w:eastAsia="zh-CN"/>
        </w:rPr>
        <w:t xml:space="preserve"> </w:t>
      </w:r>
      <w:r>
        <w:rPr>
          <w:rFonts w:cs="宋体" w:hint="eastAsia"/>
          <w:lang w:eastAsia="zh-CN"/>
        </w:rPr>
        <w:t>两</w:t>
      </w:r>
      <w:r>
        <w:rPr>
          <w:rFonts w:cs="宋体"/>
          <w:spacing w:val="-75"/>
          <w:lang w:eastAsia="zh-CN"/>
        </w:rPr>
        <w:t xml:space="preserve"> </w:t>
      </w:r>
      <w:r>
        <w:rPr>
          <w:rFonts w:cs="宋体" w:hint="eastAsia"/>
          <w:lang w:eastAsia="zh-CN"/>
        </w:rPr>
        <w:t>个</w:t>
      </w:r>
      <w:r>
        <w:rPr>
          <w:rFonts w:cs="宋体"/>
          <w:spacing w:val="-75"/>
          <w:lang w:eastAsia="zh-CN"/>
        </w:rPr>
        <w:t xml:space="preserve"> </w:t>
      </w:r>
      <w:r>
        <w:rPr>
          <w:rFonts w:cs="宋体" w:hint="eastAsia"/>
          <w:lang w:eastAsia="zh-CN"/>
        </w:rPr>
        <w:t>空</w:t>
      </w:r>
      <w:r>
        <w:rPr>
          <w:rFonts w:cs="宋体"/>
          <w:spacing w:val="-75"/>
          <w:lang w:eastAsia="zh-CN"/>
        </w:rPr>
        <w:t xml:space="preserve"> </w:t>
      </w:r>
      <w:r>
        <w:rPr>
          <w:rFonts w:cs="宋体" w:hint="eastAsia"/>
          <w:spacing w:val="30"/>
          <w:lang w:eastAsia="zh-CN"/>
        </w:rPr>
        <w:t>格均填</w:t>
      </w:r>
      <w:r>
        <w:rPr>
          <w:rFonts w:cs="宋体" w:hint="eastAsia"/>
          <w:lang w:eastAsia="zh-CN"/>
        </w:rPr>
        <w:t>写</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spacing w:val="30"/>
          <w:lang w:eastAsia="zh-CN"/>
        </w:rPr>
        <w:t>态变</w:t>
      </w:r>
      <w:r>
        <w:rPr>
          <w:rFonts w:cs="宋体" w:hint="eastAsia"/>
          <w:lang w:eastAsia="zh-CN"/>
        </w:rPr>
        <w:t>化</w:t>
      </w:r>
      <w:r>
        <w:rPr>
          <w:rFonts w:cs="宋体"/>
          <w:spacing w:val="-75"/>
          <w:lang w:eastAsia="zh-CN"/>
        </w:rPr>
        <w:t xml:space="preserve"> </w:t>
      </w:r>
      <w:r>
        <w:rPr>
          <w:rFonts w:hint="eastAsia"/>
          <w:lang w:eastAsia="zh-CN"/>
        </w:rPr>
        <w:t>名</w:t>
      </w:r>
      <w:r>
        <w:rPr>
          <w:spacing w:val="-75"/>
          <w:lang w:eastAsia="zh-CN"/>
        </w:rPr>
        <w:t xml:space="preserve"> </w:t>
      </w:r>
      <w:r>
        <w:rPr>
          <w:rFonts w:cs="宋体" w:hint="eastAsia"/>
          <w:lang w:eastAsia="zh-CN"/>
        </w:rPr>
        <w:t>称</w:t>
      </w:r>
      <w:r>
        <w:rPr>
          <w:rFonts w:cs="宋体"/>
          <w:spacing w:val="-75"/>
          <w:lang w:eastAsia="zh-CN"/>
        </w:rPr>
        <w:t xml:space="preserve"> </w:t>
      </w:r>
      <w:r>
        <w:rPr>
          <w:rFonts w:hint="eastAsia"/>
          <w:spacing w:val="-90"/>
          <w:lang w:eastAsia="zh-CN"/>
        </w:rPr>
        <w:t>），</w:t>
      </w:r>
      <w:r>
        <w:rPr>
          <w:spacing w:val="66"/>
          <w:lang w:eastAsia="zh-CN"/>
        </w:rPr>
        <w:t xml:space="preserve"> </w:t>
      </w:r>
      <w:r>
        <w:rPr>
          <w:rFonts w:cs="宋体" w:hint="eastAsia"/>
          <w:lang w:eastAsia="zh-CN"/>
        </w:rPr>
        <w:t>就</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lang w:eastAsia="zh-CN"/>
        </w:rPr>
        <w:t>霰</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形</w:t>
      </w:r>
      <w:r>
        <w:rPr>
          <w:rFonts w:cs="宋体"/>
          <w:spacing w:val="-75"/>
          <w:lang w:eastAsia="zh-CN"/>
        </w:rPr>
        <w:t xml:space="preserve"> </w:t>
      </w:r>
      <w:r>
        <w:rPr>
          <w:rFonts w:cs="宋体" w:hint="eastAsia"/>
          <w:lang w:eastAsia="zh-CN"/>
        </w:rPr>
        <w:t>态</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现</w:t>
      </w:r>
      <w:r>
        <w:rPr>
          <w:rFonts w:cs="宋体"/>
          <w:spacing w:val="-75"/>
          <w:lang w:eastAsia="zh-CN"/>
        </w:rPr>
        <w:t xml:space="preserve"> </w:t>
      </w:r>
      <w:r>
        <w:rPr>
          <w:rFonts w:hint="eastAsia"/>
          <w:lang w:eastAsia="zh-CN"/>
        </w:rPr>
        <w:t>，</w:t>
      </w:r>
      <w:r>
        <w:rPr>
          <w:spacing w:val="-77"/>
          <w:lang w:eastAsia="zh-CN"/>
        </w:rPr>
        <w:t xml:space="preserve"> </w:t>
      </w:r>
      <w:r>
        <w:rPr>
          <w:rFonts w:cs="宋体" w:hint="eastAsia"/>
          <w:lang w:eastAsia="zh-CN"/>
        </w:rPr>
        <w:t>如</w:t>
      </w:r>
      <w:r>
        <w:rPr>
          <w:rFonts w:cs="宋体"/>
          <w:spacing w:val="-75"/>
          <w:lang w:eastAsia="zh-CN"/>
        </w:rPr>
        <w:t xml:space="preserve"> </w:t>
      </w:r>
      <w:r>
        <w:rPr>
          <w:rFonts w:cs="宋体" w:hint="eastAsia"/>
          <w:lang w:eastAsia="zh-CN"/>
        </w:rPr>
        <w:t>果</w:t>
      </w:r>
      <w:r>
        <w:rPr>
          <w:rFonts w:cs="宋体"/>
          <w:spacing w:val="-75"/>
          <w:lang w:eastAsia="zh-CN"/>
        </w:rPr>
        <w:t xml:space="preserve"> </w:t>
      </w:r>
      <w:r>
        <w:rPr>
          <w:rFonts w:cs="宋体" w:hint="eastAsia"/>
          <w:spacing w:val="30"/>
          <w:lang w:eastAsia="zh-CN"/>
        </w:rPr>
        <w:t>气</w:t>
      </w:r>
      <w:r>
        <w:rPr>
          <w:rFonts w:cs="宋体" w:hint="eastAsia"/>
          <w:lang w:eastAsia="zh-CN"/>
        </w:rPr>
        <w:t>温</w:t>
      </w:r>
      <w:r>
        <w:rPr>
          <w:rFonts w:ascii="Times New Roman" w:hAnsi="Times New Roman"/>
          <w:u w:val="single" w:color="000000"/>
          <w:lang w:eastAsia="zh-CN"/>
        </w:rPr>
        <w:tab/>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选</w:t>
      </w:r>
      <w:r>
        <w:rPr>
          <w:rFonts w:cs="宋体"/>
          <w:spacing w:val="-75"/>
          <w:lang w:eastAsia="zh-CN"/>
        </w:rPr>
        <w:t xml:space="preserve"> </w:t>
      </w:r>
      <w:r>
        <w:rPr>
          <w:rFonts w:cs="宋体" w:hint="eastAsia"/>
          <w:lang w:eastAsia="zh-CN"/>
        </w:rPr>
        <w:t>填</w:t>
      </w:r>
      <w:r>
        <w:rPr>
          <w:rFonts w:cs="宋体"/>
          <w:spacing w:val="-74"/>
          <w:lang w:eastAsia="zh-CN"/>
        </w:rPr>
        <w:t xml:space="preserve"> </w:t>
      </w:r>
      <w:r>
        <w:rPr>
          <w:rFonts w:ascii="Times New Roman" w:hAnsi="Times New Roman"/>
          <w:spacing w:val="13"/>
          <w:lang w:eastAsia="zh-CN"/>
        </w:rPr>
        <w:t>“</w:t>
      </w:r>
      <w:r>
        <w:rPr>
          <w:rFonts w:hint="eastAsia"/>
          <w:lang w:eastAsia="zh-CN"/>
        </w:rPr>
        <w:t>较</w:t>
      </w:r>
      <w:r>
        <w:rPr>
          <w:spacing w:val="-75"/>
          <w:lang w:eastAsia="zh-CN"/>
        </w:rPr>
        <w:t xml:space="preserve"> </w:t>
      </w:r>
      <w:r>
        <w:rPr>
          <w:rFonts w:cs="宋体" w:hint="eastAsia"/>
          <w:lang w:eastAsia="zh-CN"/>
        </w:rPr>
        <w:t>高</w:t>
      </w:r>
      <w:r>
        <w:rPr>
          <w:rFonts w:cs="宋体"/>
          <w:spacing w:val="-75"/>
          <w:lang w:eastAsia="zh-CN"/>
        </w:rPr>
        <w:t xml:space="preserve"> </w:t>
      </w:r>
      <w:r>
        <w:rPr>
          <w:rFonts w:ascii="Times New Roman" w:hAnsi="Times New Roman"/>
          <w:spacing w:val="14"/>
          <w:lang w:eastAsia="zh-CN"/>
        </w:rPr>
        <w:t>”</w:t>
      </w:r>
      <w:r>
        <w:rPr>
          <w:rFonts w:cs="宋体" w:hint="eastAsia"/>
          <w:lang w:eastAsia="zh-CN"/>
        </w:rPr>
        <w:t>或</w:t>
      </w:r>
      <w:r>
        <w:rPr>
          <w:rFonts w:cs="宋体"/>
          <w:spacing w:val="-75"/>
          <w:lang w:eastAsia="zh-CN"/>
        </w:rPr>
        <w:t xml:space="preserve"> </w:t>
      </w:r>
      <w:r>
        <w:rPr>
          <w:rFonts w:ascii="Times New Roman" w:hAnsi="Times New Roman"/>
          <w:spacing w:val="13"/>
          <w:lang w:eastAsia="zh-CN"/>
        </w:rPr>
        <w:t>“</w:t>
      </w:r>
      <w:r>
        <w:rPr>
          <w:rFonts w:hint="eastAsia"/>
          <w:lang w:eastAsia="zh-CN"/>
        </w:rPr>
        <w:t>较</w:t>
      </w:r>
      <w:r>
        <w:rPr>
          <w:spacing w:val="-75"/>
          <w:lang w:eastAsia="zh-CN"/>
        </w:rPr>
        <w:t xml:space="preserve"> </w:t>
      </w:r>
      <w:r>
        <w:rPr>
          <w:rFonts w:cs="宋体" w:hint="eastAsia"/>
          <w:lang w:eastAsia="zh-CN"/>
        </w:rPr>
        <w:t>低</w:t>
      </w:r>
      <w:r>
        <w:rPr>
          <w:rFonts w:cs="宋体"/>
          <w:spacing w:val="-76"/>
          <w:lang w:eastAsia="zh-CN"/>
        </w:rPr>
        <w:t xml:space="preserve"> </w:t>
      </w:r>
      <w:r>
        <w:rPr>
          <w:rFonts w:ascii="Times New Roman" w:hAnsi="Times New Roman"/>
          <w:spacing w:val="-93"/>
          <w:lang w:eastAsia="zh-CN"/>
        </w:rPr>
        <w:t>”</w:t>
      </w:r>
      <w:r>
        <w:rPr>
          <w:rFonts w:hint="eastAsia"/>
          <w:spacing w:val="-90"/>
          <w:lang w:eastAsia="zh-CN"/>
        </w:rPr>
        <w:t>）</w:t>
      </w:r>
      <w:r>
        <w:rPr>
          <w:rFonts w:hint="eastAsia"/>
          <w:lang w:eastAsia="zh-CN"/>
        </w:rPr>
        <w:t>，</w:t>
      </w:r>
      <w:r>
        <w:rPr>
          <w:spacing w:val="-77"/>
          <w:lang w:eastAsia="zh-CN"/>
        </w:rPr>
        <w:t xml:space="preserve"> </w:t>
      </w:r>
      <w:r>
        <w:rPr>
          <w:rFonts w:cs="宋体" w:hint="eastAsia"/>
          <w:spacing w:val="30"/>
          <w:lang w:eastAsia="zh-CN"/>
        </w:rPr>
        <w:t>就</w:t>
      </w:r>
      <w:r>
        <w:rPr>
          <w:rFonts w:cs="宋体" w:hint="eastAsia"/>
          <w:lang w:eastAsia="zh-CN"/>
        </w:rPr>
        <w:t>会</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lang w:eastAsia="zh-CN"/>
        </w:rPr>
        <w:t>降</w:t>
      </w:r>
      <w:r>
        <w:rPr>
          <w:rFonts w:cs="宋体"/>
          <w:lang w:eastAsia="zh-CN"/>
        </w:rPr>
        <w:t xml:space="preserve"> </w:t>
      </w:r>
      <w:r>
        <w:rPr>
          <w:rFonts w:cs="宋体" w:hint="eastAsia"/>
          <w:lang w:eastAsia="zh-CN"/>
        </w:rPr>
        <w:t>雨</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形</w:t>
      </w:r>
      <w:r>
        <w:rPr>
          <w:rFonts w:cs="宋体"/>
          <w:spacing w:val="-75"/>
          <w:lang w:eastAsia="zh-CN"/>
        </w:rPr>
        <w:t xml:space="preserve"> </w:t>
      </w:r>
      <w:r>
        <w:rPr>
          <w:rFonts w:cs="宋体" w:hint="eastAsia"/>
          <w:lang w:eastAsia="zh-CN"/>
        </w:rPr>
        <w:t>式</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现</w:t>
      </w:r>
      <w:r>
        <w:rPr>
          <w:rFonts w:cs="宋体"/>
          <w:spacing w:val="-75"/>
          <w:lang w:eastAsia="zh-CN"/>
        </w:rPr>
        <w:t xml:space="preserve"> </w:t>
      </w:r>
      <w:r>
        <w:rPr>
          <w:rFonts w:hint="eastAsia"/>
          <w:lang w:eastAsia="zh-CN"/>
        </w:rPr>
        <w:t>．</w:t>
      </w:r>
    </w:p>
    <w:p w:rsidR="001B72D3" w:rsidRDefault="001B72D3">
      <w:pPr>
        <w:pStyle w:val="BodyText"/>
        <w:spacing w:before="178" w:line="290" w:lineRule="auto"/>
        <w:ind w:left="587" w:right="217" w:hanging="480"/>
        <w:jc w:val="both"/>
        <w:rPr>
          <w:lang w:eastAsia="zh-CN"/>
        </w:rPr>
      </w:pPr>
      <w:r>
        <w:rPr>
          <w:rFonts w:ascii="Times New Roman" w:hAnsi="Times New Roman"/>
          <w:spacing w:val="10"/>
          <w:lang w:eastAsia="zh-CN"/>
        </w:rPr>
        <w:t>14</w:t>
      </w:r>
      <w:r>
        <w:rPr>
          <w:rFonts w:hint="eastAsia"/>
          <w:spacing w:val="10"/>
          <w:lang w:eastAsia="zh-CN"/>
        </w:rPr>
        <w:t>．</w:t>
      </w:r>
      <w:r>
        <w:rPr>
          <w:spacing w:val="-78"/>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8"/>
          <w:lang w:eastAsia="zh-CN"/>
        </w:rPr>
        <w:t xml:space="preserve"> </w:t>
      </w:r>
      <w:r>
        <w:rPr>
          <w:rFonts w:cs="宋体" w:hint="eastAsia"/>
          <w:spacing w:val="15"/>
          <w:lang w:eastAsia="zh-CN"/>
        </w:rPr>
        <w:t>小明</w:t>
      </w:r>
      <w:r>
        <w:rPr>
          <w:rFonts w:cs="宋体"/>
          <w:spacing w:val="-75"/>
          <w:lang w:eastAsia="zh-CN"/>
        </w:rPr>
        <w:t xml:space="preserve"> </w:t>
      </w:r>
      <w:r>
        <w:rPr>
          <w:rFonts w:cs="宋体" w:hint="eastAsia"/>
          <w:lang w:eastAsia="zh-CN"/>
        </w:rPr>
        <w:t>和</w:t>
      </w:r>
      <w:r>
        <w:rPr>
          <w:rFonts w:cs="宋体"/>
          <w:spacing w:val="-75"/>
          <w:lang w:eastAsia="zh-CN"/>
        </w:rPr>
        <w:t xml:space="preserve"> </w:t>
      </w:r>
      <w:r>
        <w:rPr>
          <w:rFonts w:cs="宋体" w:hint="eastAsia"/>
          <w:lang w:eastAsia="zh-CN"/>
        </w:rPr>
        <w:t>小</w:t>
      </w:r>
      <w:r>
        <w:rPr>
          <w:rFonts w:cs="宋体"/>
          <w:spacing w:val="-75"/>
          <w:lang w:eastAsia="zh-CN"/>
        </w:rPr>
        <w:t xml:space="preserve"> </w:t>
      </w:r>
      <w:r>
        <w:rPr>
          <w:rFonts w:cs="宋体" w:hint="eastAsia"/>
          <w:lang w:eastAsia="zh-CN"/>
        </w:rPr>
        <w:t>刚</w:t>
      </w:r>
      <w:r>
        <w:rPr>
          <w:rFonts w:cs="宋体"/>
          <w:spacing w:val="-75"/>
          <w:lang w:eastAsia="zh-CN"/>
        </w:rPr>
        <w:t xml:space="preserve"> </w:t>
      </w:r>
      <w:r>
        <w:rPr>
          <w:rFonts w:cs="宋体" w:hint="eastAsia"/>
          <w:lang w:eastAsia="zh-CN"/>
        </w:rPr>
        <w:t>用</w:t>
      </w:r>
      <w:r>
        <w:rPr>
          <w:rFonts w:cs="宋体"/>
          <w:spacing w:val="-75"/>
          <w:lang w:eastAsia="zh-CN"/>
        </w:rPr>
        <w:t xml:space="preserve"> </w:t>
      </w:r>
      <w:r>
        <w:rPr>
          <w:rFonts w:cs="宋体" w:hint="eastAsia"/>
          <w:spacing w:val="15"/>
          <w:lang w:eastAsia="zh-CN"/>
        </w:rPr>
        <w:t>硬纸</w:t>
      </w:r>
      <w:r>
        <w:rPr>
          <w:rFonts w:cs="宋体"/>
          <w:spacing w:val="-75"/>
          <w:lang w:eastAsia="zh-CN"/>
        </w:rPr>
        <w:t xml:space="preserve"> </w:t>
      </w:r>
      <w:r>
        <w:rPr>
          <w:rFonts w:cs="宋体" w:hint="eastAsia"/>
          <w:lang w:eastAsia="zh-CN"/>
        </w:rPr>
        <w:t>板</w:t>
      </w:r>
      <w:r>
        <w:rPr>
          <w:rFonts w:cs="宋体"/>
          <w:spacing w:val="-75"/>
          <w:lang w:eastAsia="zh-CN"/>
        </w:rPr>
        <w:t xml:space="preserve"> </w:t>
      </w:r>
      <w:r>
        <w:rPr>
          <w:rFonts w:cs="宋体" w:hint="eastAsia"/>
          <w:lang w:eastAsia="zh-CN"/>
        </w:rPr>
        <w:t>做</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个</w:t>
      </w:r>
      <w:r>
        <w:rPr>
          <w:rFonts w:cs="宋体"/>
          <w:spacing w:val="-75"/>
          <w:lang w:eastAsia="zh-CN"/>
        </w:rPr>
        <w:t xml:space="preserve"> </w:t>
      </w:r>
      <w:r>
        <w:rPr>
          <w:rFonts w:cs="宋体" w:hint="eastAsia"/>
          <w:spacing w:val="15"/>
          <w:lang w:eastAsia="zh-CN"/>
        </w:rPr>
        <w:t>圆盘</w:t>
      </w:r>
      <w:r>
        <w:rPr>
          <w:rFonts w:cs="宋体"/>
          <w:spacing w:val="-75"/>
          <w:lang w:eastAsia="zh-CN"/>
        </w:rPr>
        <w:t xml:space="preserve"> </w:t>
      </w:r>
      <w:r>
        <w:rPr>
          <w:rFonts w:hint="eastAsia"/>
          <w:spacing w:val="13"/>
          <w:lang w:eastAsia="zh-CN"/>
        </w:rPr>
        <w:t>，在</w:t>
      </w:r>
      <w:r>
        <w:rPr>
          <w:spacing w:val="-75"/>
          <w:lang w:eastAsia="zh-CN"/>
        </w:rPr>
        <w:t xml:space="preserve"> </w:t>
      </w:r>
      <w:r>
        <w:rPr>
          <w:rFonts w:cs="宋体" w:hint="eastAsia"/>
          <w:spacing w:val="15"/>
          <w:lang w:eastAsia="zh-CN"/>
        </w:rPr>
        <w:t>圆盘</w:t>
      </w:r>
      <w:r>
        <w:rPr>
          <w:rFonts w:cs="宋体"/>
          <w:spacing w:val="-75"/>
          <w:lang w:eastAsia="zh-CN"/>
        </w:rPr>
        <w:t xml:space="preserve"> </w:t>
      </w:r>
      <w:r>
        <w:rPr>
          <w:rFonts w:hint="eastAsia"/>
          <w:spacing w:val="15"/>
          <w:lang w:eastAsia="zh-CN"/>
        </w:rPr>
        <w:t>的最</w:t>
      </w:r>
      <w:r>
        <w:rPr>
          <w:spacing w:val="-75"/>
          <w:lang w:eastAsia="zh-CN"/>
        </w:rPr>
        <w:t xml:space="preserve"> </w:t>
      </w:r>
      <w:r>
        <w:rPr>
          <w:rFonts w:cs="宋体" w:hint="eastAsia"/>
          <w:spacing w:val="15"/>
          <w:lang w:eastAsia="zh-CN"/>
        </w:rPr>
        <w:t>外周</w:t>
      </w:r>
      <w:r>
        <w:rPr>
          <w:rFonts w:cs="宋体"/>
          <w:spacing w:val="-75"/>
          <w:lang w:eastAsia="zh-CN"/>
        </w:rPr>
        <w:t xml:space="preserve"> </w:t>
      </w:r>
      <w:r>
        <w:rPr>
          <w:rFonts w:cs="宋体" w:hint="eastAsia"/>
          <w:lang w:eastAsia="zh-CN"/>
        </w:rPr>
        <w:t>打</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圈</w:t>
      </w:r>
      <w:r>
        <w:rPr>
          <w:rFonts w:cs="宋体"/>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离</w:t>
      </w:r>
      <w:r>
        <w:rPr>
          <w:rFonts w:cs="宋体"/>
          <w:spacing w:val="-75"/>
          <w:lang w:eastAsia="zh-CN"/>
        </w:rPr>
        <w:t xml:space="preserve"> </w:t>
      </w:r>
      <w:r>
        <w:rPr>
          <w:rFonts w:cs="宋体" w:hint="eastAsia"/>
          <w:lang w:eastAsia="zh-CN"/>
        </w:rPr>
        <w:t>相</w:t>
      </w:r>
      <w:r>
        <w:rPr>
          <w:rFonts w:cs="宋体"/>
          <w:spacing w:val="21"/>
          <w:lang w:eastAsia="zh-CN"/>
        </w:rPr>
        <w:t xml:space="preserve"> </w:t>
      </w:r>
      <w:r>
        <w:rPr>
          <w:rFonts w:cs="宋体" w:hint="eastAsia"/>
          <w:lang w:eastAsia="zh-CN"/>
        </w:rPr>
        <w:t>等</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小孔</w:t>
      </w:r>
      <w:r>
        <w:rPr>
          <w:rFonts w:cs="宋体"/>
          <w:spacing w:val="-75"/>
          <w:lang w:eastAsia="zh-CN"/>
        </w:rPr>
        <w:t xml:space="preserve"> </w:t>
      </w:r>
      <w:r>
        <w:rPr>
          <w:rFonts w:hint="eastAsia"/>
          <w:spacing w:val="13"/>
          <w:lang w:eastAsia="zh-CN"/>
        </w:rPr>
        <w:t>，在</w:t>
      </w:r>
      <w:r>
        <w:rPr>
          <w:spacing w:val="-75"/>
          <w:lang w:eastAsia="zh-CN"/>
        </w:rPr>
        <w:t xml:space="preserve"> </w:t>
      </w:r>
      <w:r>
        <w:rPr>
          <w:rFonts w:cs="宋体" w:hint="eastAsia"/>
          <w:spacing w:val="15"/>
          <w:lang w:eastAsia="zh-CN"/>
        </w:rPr>
        <w:t>圆盘</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30"/>
          <w:lang w:eastAsia="zh-CN"/>
        </w:rPr>
        <w:t>内圈</w:t>
      </w:r>
      <w:r>
        <w:rPr>
          <w:rFonts w:cs="宋体" w:hint="eastAsia"/>
          <w:lang w:eastAsia="zh-CN"/>
        </w:rPr>
        <w:t>打</w:t>
      </w:r>
      <w:r>
        <w:rPr>
          <w:rFonts w:cs="宋体"/>
          <w:spacing w:val="-75"/>
          <w:lang w:eastAsia="zh-CN"/>
        </w:rPr>
        <w:t xml:space="preserve"> </w:t>
      </w:r>
      <w:r>
        <w:rPr>
          <w:rFonts w:hint="eastAsia"/>
          <w:lang w:eastAsia="zh-CN"/>
        </w:rPr>
        <w:t>上</w:t>
      </w:r>
      <w:r>
        <w:rPr>
          <w:spacing w:val="-75"/>
          <w:lang w:eastAsia="zh-CN"/>
        </w:rPr>
        <w:t xml:space="preserve"> </w:t>
      </w:r>
      <w:r>
        <w:rPr>
          <w:rFonts w:cs="宋体" w:hint="eastAsia"/>
          <w:lang w:eastAsia="zh-CN"/>
        </w:rPr>
        <w:t>许</w:t>
      </w:r>
      <w:r>
        <w:rPr>
          <w:rFonts w:cs="宋体"/>
          <w:spacing w:val="-75"/>
          <w:lang w:eastAsia="zh-CN"/>
        </w:rPr>
        <w:t xml:space="preserve"> </w:t>
      </w:r>
      <w:r>
        <w:rPr>
          <w:rFonts w:hint="eastAsia"/>
          <w:lang w:eastAsia="zh-CN"/>
        </w:rPr>
        <w:t>多</w:t>
      </w:r>
      <w:r>
        <w:rPr>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离</w:t>
      </w:r>
      <w:r>
        <w:rPr>
          <w:rFonts w:cs="宋体"/>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等</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30"/>
          <w:lang w:eastAsia="zh-CN"/>
        </w:rPr>
        <w:t>杂乱无</w:t>
      </w:r>
      <w:r>
        <w:rPr>
          <w:rFonts w:cs="宋体" w:hint="eastAsia"/>
          <w:lang w:eastAsia="zh-CN"/>
        </w:rPr>
        <w:t>章</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小孔</w:t>
      </w:r>
      <w:r>
        <w:rPr>
          <w:rFonts w:cs="宋体"/>
          <w:spacing w:val="-75"/>
          <w:lang w:eastAsia="zh-CN"/>
        </w:rPr>
        <w:t xml:space="preserve"> </w:t>
      </w:r>
      <w:r>
        <w:rPr>
          <w:rFonts w:cs="宋体" w:hint="eastAsia"/>
          <w:lang w:eastAsia="zh-CN"/>
        </w:rPr>
        <w:t>。</w:t>
      </w:r>
      <w:r>
        <w:rPr>
          <w:rFonts w:cs="宋体"/>
          <w:spacing w:val="-79"/>
          <w:lang w:eastAsia="zh-CN"/>
        </w:rPr>
        <w:t xml:space="preserve"> </w:t>
      </w:r>
      <w:r>
        <w:rPr>
          <w:rFonts w:cs="宋体" w:hint="eastAsia"/>
          <w:lang w:eastAsia="zh-CN"/>
        </w:rPr>
        <w:t>把</w:t>
      </w:r>
      <w:r>
        <w:rPr>
          <w:rFonts w:cs="宋体"/>
          <w:spacing w:val="-75"/>
          <w:lang w:eastAsia="zh-CN"/>
        </w:rPr>
        <w:t xml:space="preserve"> </w:t>
      </w:r>
      <w:r>
        <w:rPr>
          <w:rFonts w:cs="宋体" w:hint="eastAsia"/>
          <w:spacing w:val="15"/>
          <w:lang w:eastAsia="zh-CN"/>
        </w:rPr>
        <w:t>圆盘</w:t>
      </w:r>
      <w:r>
        <w:rPr>
          <w:rFonts w:cs="宋体"/>
          <w:spacing w:val="-75"/>
          <w:lang w:eastAsia="zh-CN"/>
        </w:rPr>
        <w:t xml:space="preserve"> </w:t>
      </w:r>
      <w:r>
        <w:rPr>
          <w:rFonts w:cs="宋体" w:hint="eastAsia"/>
          <w:spacing w:val="15"/>
          <w:lang w:eastAsia="zh-CN"/>
        </w:rPr>
        <w:t>固定</w:t>
      </w:r>
      <w:r>
        <w:rPr>
          <w:rFonts w:cs="宋体"/>
          <w:spacing w:val="225"/>
          <w:lang w:eastAsia="zh-CN"/>
        </w:rPr>
        <w:t xml:space="preserve"> </w:t>
      </w:r>
      <w:r>
        <w:rPr>
          <w:rFonts w:cs="宋体" w:hint="eastAsia"/>
          <w:lang w:eastAsia="zh-CN"/>
        </w:rPr>
        <w:t>到</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个</w:t>
      </w:r>
      <w:r>
        <w:rPr>
          <w:rFonts w:cs="宋体"/>
          <w:spacing w:val="-75"/>
          <w:lang w:eastAsia="zh-CN"/>
        </w:rPr>
        <w:t xml:space="preserve"> </w:t>
      </w:r>
      <w:r>
        <w:rPr>
          <w:rFonts w:cs="宋体" w:hint="eastAsia"/>
          <w:lang w:eastAsia="zh-CN"/>
        </w:rPr>
        <w:t>轴</w:t>
      </w:r>
      <w:r>
        <w:rPr>
          <w:rFonts w:cs="宋体"/>
          <w:spacing w:val="-75"/>
          <w:lang w:eastAsia="zh-CN"/>
        </w:rPr>
        <w:t xml:space="preserve"> </w:t>
      </w:r>
      <w:r>
        <w:rPr>
          <w:rFonts w:hint="eastAsia"/>
          <w:spacing w:val="15"/>
          <w:lang w:eastAsia="zh-CN"/>
        </w:rPr>
        <w:t>上，</w:t>
      </w:r>
      <w:r>
        <w:rPr>
          <w:spacing w:val="-79"/>
          <w:lang w:eastAsia="zh-CN"/>
        </w:rPr>
        <w:t xml:space="preserve"> </w:t>
      </w:r>
      <w:r>
        <w:rPr>
          <w:rFonts w:cs="宋体" w:hint="eastAsia"/>
          <w:spacing w:val="15"/>
          <w:lang w:eastAsia="zh-CN"/>
        </w:rPr>
        <w:t>以不</w:t>
      </w:r>
      <w:r>
        <w:rPr>
          <w:rFonts w:cs="宋体"/>
          <w:spacing w:val="-75"/>
          <w:lang w:eastAsia="zh-CN"/>
        </w:rPr>
        <w:t xml:space="preserve"> </w:t>
      </w:r>
      <w:r>
        <w:rPr>
          <w:rFonts w:cs="宋体" w:hint="eastAsia"/>
          <w:lang w:eastAsia="zh-CN"/>
        </w:rPr>
        <w:t>变</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速</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转</w:t>
      </w:r>
      <w:r>
        <w:rPr>
          <w:rFonts w:cs="宋体"/>
          <w:spacing w:val="-75"/>
          <w:lang w:eastAsia="zh-CN"/>
        </w:rPr>
        <w:t xml:space="preserve"> </w:t>
      </w:r>
      <w:r>
        <w:rPr>
          <w:rFonts w:cs="宋体" w:hint="eastAsia"/>
          <w:lang w:eastAsia="zh-CN"/>
        </w:rPr>
        <w:t>动</w:t>
      </w:r>
      <w:r>
        <w:rPr>
          <w:rFonts w:cs="宋体"/>
          <w:spacing w:val="-75"/>
          <w:lang w:eastAsia="zh-CN"/>
        </w:rPr>
        <w:t xml:space="preserve"> </w:t>
      </w:r>
      <w:r>
        <w:rPr>
          <w:rFonts w:cs="宋体" w:hint="eastAsia"/>
          <w:spacing w:val="15"/>
          <w:lang w:eastAsia="zh-CN"/>
        </w:rPr>
        <w:t>圆盘</w:t>
      </w:r>
      <w:r>
        <w:rPr>
          <w:rFonts w:cs="宋体"/>
          <w:spacing w:val="-75"/>
          <w:lang w:eastAsia="zh-CN"/>
        </w:rPr>
        <w:t xml:space="preserve"> </w:t>
      </w:r>
      <w:r>
        <w:rPr>
          <w:rFonts w:hint="eastAsia"/>
          <w:lang w:eastAsia="zh-CN"/>
        </w:rPr>
        <w:t>，</w:t>
      </w:r>
      <w:r>
        <w:rPr>
          <w:spacing w:val="-79"/>
          <w:lang w:eastAsia="zh-CN"/>
        </w:rPr>
        <w:t xml:space="preserve"> </w:t>
      </w:r>
      <w:r>
        <w:rPr>
          <w:rFonts w:cs="宋体" w:hint="eastAsia"/>
          <w:lang w:eastAsia="zh-CN"/>
        </w:rPr>
        <w:t>同</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用</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根</w:t>
      </w:r>
      <w:r>
        <w:rPr>
          <w:rFonts w:cs="宋体"/>
          <w:spacing w:val="-75"/>
          <w:lang w:eastAsia="zh-CN"/>
        </w:rPr>
        <w:t xml:space="preserve"> </w:t>
      </w:r>
      <w:r>
        <w:rPr>
          <w:rFonts w:cs="宋体" w:hint="eastAsia"/>
          <w:spacing w:val="30"/>
          <w:lang w:eastAsia="zh-CN"/>
        </w:rPr>
        <w:t>橡皮</w:t>
      </w:r>
      <w:r>
        <w:rPr>
          <w:rFonts w:cs="宋体" w:hint="eastAsia"/>
          <w:lang w:eastAsia="zh-CN"/>
        </w:rPr>
        <w:t>管</w:t>
      </w:r>
      <w:r>
        <w:rPr>
          <w:rFonts w:cs="宋体"/>
          <w:spacing w:val="-75"/>
          <w:lang w:eastAsia="zh-CN"/>
        </w:rPr>
        <w:t xml:space="preserve"> </w:t>
      </w:r>
      <w:r>
        <w:rPr>
          <w:rFonts w:cs="宋体" w:hint="eastAsia"/>
          <w:lang w:eastAsia="zh-CN"/>
        </w:rPr>
        <w:t>对</w:t>
      </w:r>
      <w:r>
        <w:rPr>
          <w:rFonts w:cs="宋体"/>
          <w:spacing w:val="-75"/>
          <w:lang w:eastAsia="zh-CN"/>
        </w:rPr>
        <w:t xml:space="preserve"> </w:t>
      </w:r>
      <w:r>
        <w:rPr>
          <w:rFonts w:cs="宋体" w:hint="eastAsia"/>
          <w:lang w:eastAsia="zh-CN"/>
        </w:rPr>
        <w:t>准</w:t>
      </w:r>
      <w:r>
        <w:rPr>
          <w:rFonts w:cs="宋体"/>
          <w:spacing w:val="-75"/>
          <w:lang w:eastAsia="zh-CN"/>
        </w:rPr>
        <w:t xml:space="preserve"> </w:t>
      </w:r>
      <w:r>
        <w:rPr>
          <w:rFonts w:hint="eastAsia"/>
          <w:lang w:eastAsia="zh-CN"/>
        </w:rPr>
        <w:t>最</w:t>
      </w:r>
      <w:r>
        <w:rPr>
          <w:spacing w:val="-75"/>
          <w:lang w:eastAsia="zh-CN"/>
        </w:rPr>
        <w:t xml:space="preserve"> </w:t>
      </w:r>
      <w:r>
        <w:rPr>
          <w:rFonts w:cs="宋体" w:hint="eastAsia"/>
          <w:lang w:eastAsia="zh-CN"/>
        </w:rPr>
        <w:t>外</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圈</w:t>
      </w:r>
      <w:r>
        <w:rPr>
          <w:rFonts w:cs="宋体"/>
          <w:spacing w:val="-75"/>
          <w:lang w:eastAsia="zh-CN"/>
        </w:rPr>
        <w:t xml:space="preserve"> </w:t>
      </w:r>
      <w:r>
        <w:rPr>
          <w:rFonts w:cs="宋体" w:hint="eastAsia"/>
          <w:spacing w:val="15"/>
          <w:lang w:eastAsia="zh-CN"/>
        </w:rPr>
        <w:t>小孔</w:t>
      </w:r>
      <w:r>
        <w:rPr>
          <w:rFonts w:cs="宋体"/>
          <w:spacing w:val="45"/>
          <w:lang w:eastAsia="zh-CN"/>
        </w:rPr>
        <w:t xml:space="preserve"> </w:t>
      </w:r>
      <w:r>
        <w:rPr>
          <w:rFonts w:cs="宋体" w:hint="eastAsia"/>
          <w:lang w:eastAsia="zh-CN"/>
        </w:rPr>
        <w:t>吹</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hint="eastAsia"/>
          <w:spacing w:val="3"/>
          <w:lang w:eastAsia="zh-CN"/>
        </w:rPr>
        <w:t>，</w:t>
      </w:r>
      <w:r>
        <w:rPr>
          <w:rFonts w:cs="宋体" w:hint="eastAsia"/>
          <w:spacing w:val="3"/>
          <w:lang w:eastAsia="zh-CN"/>
        </w:rPr>
        <w:t>产</w:t>
      </w:r>
      <w:r>
        <w:rPr>
          <w:rFonts w:cs="宋体"/>
          <w:spacing w:val="-75"/>
          <w:lang w:eastAsia="zh-CN"/>
        </w:rPr>
        <w:t xml:space="preserve"> </w:t>
      </w:r>
      <w:r>
        <w:rPr>
          <w:rFonts w:cs="宋体" w:hint="eastAsia"/>
          <w:lang w:eastAsia="zh-CN"/>
        </w:rPr>
        <w:t>生</w:t>
      </w:r>
      <w:r>
        <w:rPr>
          <w:rFonts w:cs="宋体"/>
          <w:spacing w:val="-75"/>
          <w:lang w:eastAsia="zh-CN"/>
        </w:rPr>
        <w:t xml:space="preserve"> </w:t>
      </w:r>
      <w:r>
        <w:rPr>
          <w:rFonts w:hint="eastAsia"/>
          <w:spacing w:val="30"/>
          <w:lang w:eastAsia="zh-CN"/>
        </w:rPr>
        <w:t>的声音</w:t>
      </w:r>
      <w:r>
        <w:rPr>
          <w:rFonts w:hint="eastAsia"/>
          <w:lang w:eastAsia="zh-CN"/>
        </w:rPr>
        <w:t>的</w:t>
      </w:r>
      <w:r>
        <w:rPr>
          <w:spacing w:val="-75"/>
          <w:lang w:eastAsia="zh-CN"/>
        </w:rPr>
        <w:t xml:space="preserve"> </w:t>
      </w:r>
      <w:r>
        <w:rPr>
          <w:rFonts w:cs="宋体" w:hint="eastAsia"/>
          <w:lang w:eastAsia="zh-CN"/>
        </w:rPr>
        <w:t>波</w:t>
      </w:r>
      <w:r>
        <w:rPr>
          <w:rFonts w:cs="宋体"/>
          <w:spacing w:val="-75"/>
          <w:lang w:eastAsia="zh-CN"/>
        </w:rPr>
        <w:t xml:space="preserve"> </w:t>
      </w:r>
      <w:r>
        <w:rPr>
          <w:rFonts w:cs="宋体" w:hint="eastAsia"/>
          <w:lang w:eastAsia="zh-CN"/>
        </w:rPr>
        <w:t>形</w:t>
      </w:r>
      <w:r>
        <w:rPr>
          <w:rFonts w:cs="宋体"/>
          <w:spacing w:val="-75"/>
          <w:lang w:eastAsia="zh-CN"/>
        </w:rPr>
        <w:t xml:space="preserve"> </w:t>
      </w:r>
      <w:r>
        <w:rPr>
          <w:rFonts w:hint="eastAsia"/>
          <w:lang w:eastAsia="zh-CN"/>
        </w:rPr>
        <w:t>是</w:t>
      </w:r>
      <w:r>
        <w:rPr>
          <w:spacing w:val="-75"/>
          <w:lang w:eastAsia="zh-CN"/>
        </w:rPr>
        <w:t xml:space="preserve"> </w:t>
      </w:r>
      <w:r>
        <w:rPr>
          <w:rFonts w:cs="宋体" w:hint="eastAsia"/>
          <w:lang w:eastAsia="zh-CN"/>
        </w:rPr>
        <w:t>图</w:t>
      </w:r>
      <w:r>
        <w:rPr>
          <w:rFonts w:cs="宋体"/>
          <w:spacing w:val="45"/>
          <w:lang w:eastAsia="zh-CN"/>
        </w:rPr>
        <w:t xml:space="preserve"> </w:t>
      </w:r>
      <w:r w:rsidRPr="001427A6">
        <w:rPr>
          <w:rFonts w:cs="宋体"/>
          <w:spacing w:val="45"/>
          <w:u w:val="single"/>
          <w:lang w:eastAsia="zh-CN"/>
        </w:rPr>
        <w:t xml:space="preserve">    </w:t>
      </w:r>
      <w:r>
        <w:rPr>
          <w:rFonts w:cs="宋体" w:hint="eastAsia"/>
          <w:spacing w:val="3"/>
          <w:lang w:eastAsia="zh-CN"/>
        </w:rPr>
        <w:t>；若</w:t>
      </w:r>
      <w:r>
        <w:rPr>
          <w:rFonts w:cs="宋体"/>
          <w:spacing w:val="-75"/>
          <w:lang w:eastAsia="zh-CN"/>
        </w:rPr>
        <w:t xml:space="preserve"> </w:t>
      </w:r>
      <w:r>
        <w:rPr>
          <w:rFonts w:cs="宋体" w:hint="eastAsia"/>
          <w:lang w:eastAsia="zh-CN"/>
        </w:rPr>
        <w:t>对</w:t>
      </w:r>
      <w:r>
        <w:rPr>
          <w:rFonts w:cs="宋体"/>
          <w:spacing w:val="-75"/>
          <w:lang w:eastAsia="zh-CN"/>
        </w:rPr>
        <w:t xml:space="preserve"> </w:t>
      </w:r>
      <w:r>
        <w:rPr>
          <w:rFonts w:cs="宋体" w:hint="eastAsia"/>
          <w:spacing w:val="30"/>
          <w:lang w:eastAsia="zh-CN"/>
        </w:rPr>
        <w:t>准圆</w:t>
      </w:r>
      <w:r>
        <w:rPr>
          <w:rFonts w:cs="宋体" w:hint="eastAsia"/>
          <w:lang w:eastAsia="zh-CN"/>
        </w:rPr>
        <w:t>盘</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内圈</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小孔</w:t>
      </w:r>
      <w:r>
        <w:rPr>
          <w:rFonts w:cs="宋体"/>
          <w:spacing w:val="-75"/>
          <w:lang w:eastAsia="zh-CN"/>
        </w:rPr>
        <w:t xml:space="preserve"> </w:t>
      </w:r>
      <w:r>
        <w:rPr>
          <w:rFonts w:cs="宋体" w:hint="eastAsia"/>
          <w:lang w:eastAsia="zh-CN"/>
        </w:rPr>
        <w:t>吹</w:t>
      </w:r>
      <w:r>
        <w:rPr>
          <w:rFonts w:cs="宋体"/>
          <w:spacing w:val="-75"/>
          <w:lang w:eastAsia="zh-CN"/>
        </w:rPr>
        <w:t xml:space="preserve"> </w:t>
      </w:r>
      <w:r>
        <w:rPr>
          <w:rFonts w:cs="宋体" w:hint="eastAsia"/>
          <w:lang w:eastAsia="zh-CN"/>
        </w:rPr>
        <w:t>气</w:t>
      </w:r>
      <w:r>
        <w:rPr>
          <w:rFonts w:cs="宋体"/>
          <w:spacing w:val="-75"/>
          <w:lang w:eastAsia="zh-CN"/>
        </w:rPr>
        <w:t xml:space="preserve"> </w:t>
      </w:r>
      <w:r>
        <w:rPr>
          <w:rFonts w:hint="eastAsia"/>
          <w:spacing w:val="3"/>
          <w:lang w:eastAsia="zh-CN"/>
        </w:rPr>
        <w:t>，</w:t>
      </w:r>
      <w:r>
        <w:rPr>
          <w:rFonts w:cs="宋体" w:hint="eastAsia"/>
          <w:spacing w:val="3"/>
          <w:lang w:eastAsia="zh-CN"/>
        </w:rPr>
        <w:t>产</w:t>
      </w:r>
      <w:r>
        <w:rPr>
          <w:rFonts w:cs="宋体"/>
          <w:spacing w:val="-75"/>
          <w:lang w:eastAsia="zh-CN"/>
        </w:rPr>
        <w:t xml:space="preserve"> </w:t>
      </w:r>
      <w:r>
        <w:rPr>
          <w:rFonts w:cs="宋体" w:hint="eastAsia"/>
          <w:lang w:eastAsia="zh-CN"/>
        </w:rPr>
        <w:t>生</w:t>
      </w:r>
      <w:r>
        <w:rPr>
          <w:rFonts w:cs="宋体"/>
          <w:spacing w:val="-75"/>
          <w:lang w:eastAsia="zh-CN"/>
        </w:rPr>
        <w:t xml:space="preserve"> </w:t>
      </w:r>
      <w:r>
        <w:rPr>
          <w:rFonts w:hint="eastAsia"/>
          <w:lang w:eastAsia="zh-CN"/>
        </w:rPr>
        <w:t>的</w:t>
      </w:r>
      <w:r>
        <w:rPr>
          <w:rFonts w:hint="eastAsia"/>
          <w:spacing w:val="33"/>
          <w:lang w:eastAsia="zh-CN"/>
        </w:rPr>
        <w:t>声音</w:t>
      </w:r>
      <w:r>
        <w:rPr>
          <w:rFonts w:hint="eastAsia"/>
          <w:lang w:eastAsia="zh-CN"/>
        </w:rPr>
        <w:t>的</w:t>
      </w:r>
      <w:r>
        <w:rPr>
          <w:spacing w:val="-72"/>
          <w:lang w:eastAsia="zh-CN"/>
        </w:rPr>
        <w:t xml:space="preserve"> </w:t>
      </w:r>
      <w:r>
        <w:rPr>
          <w:rFonts w:cs="宋体" w:hint="eastAsia"/>
          <w:lang w:eastAsia="zh-CN"/>
        </w:rPr>
        <w:t>波</w:t>
      </w:r>
      <w:r>
        <w:rPr>
          <w:rFonts w:cs="宋体"/>
          <w:spacing w:val="-72"/>
          <w:lang w:eastAsia="zh-CN"/>
        </w:rPr>
        <w:t xml:space="preserve"> </w:t>
      </w:r>
      <w:r>
        <w:rPr>
          <w:rFonts w:cs="宋体" w:hint="eastAsia"/>
          <w:lang w:eastAsia="zh-CN"/>
        </w:rPr>
        <w:t>形</w:t>
      </w:r>
      <w:r>
        <w:rPr>
          <w:rFonts w:cs="宋体"/>
          <w:spacing w:val="-72"/>
          <w:lang w:eastAsia="zh-CN"/>
        </w:rPr>
        <w:t xml:space="preserve"> </w:t>
      </w:r>
      <w:r>
        <w:rPr>
          <w:rFonts w:hint="eastAsia"/>
          <w:lang w:eastAsia="zh-CN"/>
        </w:rPr>
        <w:t>是</w:t>
      </w:r>
      <w:r>
        <w:rPr>
          <w:spacing w:val="-72"/>
          <w:lang w:eastAsia="zh-CN"/>
        </w:rPr>
        <w:t xml:space="preserve"> </w:t>
      </w:r>
      <w:r>
        <w:rPr>
          <w:rFonts w:cs="宋体" w:hint="eastAsia"/>
          <w:lang w:eastAsia="zh-CN"/>
        </w:rPr>
        <w:t>图</w:t>
      </w:r>
      <w:r w:rsidRPr="001427A6">
        <w:rPr>
          <w:rFonts w:cs="宋体"/>
          <w:u w:val="single"/>
          <w:lang w:eastAsia="zh-CN"/>
        </w:rPr>
        <w:t xml:space="preserve">  </w:t>
      </w:r>
      <w:r w:rsidRPr="001427A6">
        <w:rPr>
          <w:rFonts w:cs="宋体"/>
          <w:spacing w:val="62"/>
          <w:u w:val="single"/>
          <w:lang w:eastAsia="zh-CN"/>
        </w:rPr>
        <w:t xml:space="preserve">    </w:t>
      </w:r>
      <w:r>
        <w:rPr>
          <w:rFonts w:cs="宋体" w:hint="eastAsia"/>
          <w:lang w:eastAsia="zh-CN"/>
        </w:rPr>
        <w:t>；</w:t>
      </w:r>
      <w:r>
        <w:rPr>
          <w:rFonts w:cs="宋体"/>
          <w:spacing w:val="-72"/>
          <w:lang w:eastAsia="zh-CN"/>
        </w:rPr>
        <w:t xml:space="preserve"> </w:t>
      </w:r>
      <w:r>
        <w:rPr>
          <w:rFonts w:hint="eastAsia"/>
          <w:lang w:eastAsia="zh-CN"/>
        </w:rPr>
        <w:t>从</w:t>
      </w:r>
      <w:r>
        <w:rPr>
          <w:spacing w:val="-72"/>
          <w:lang w:eastAsia="zh-CN"/>
        </w:rPr>
        <w:t xml:space="preserve"> </w:t>
      </w:r>
      <w:r>
        <w:rPr>
          <w:rFonts w:hint="eastAsia"/>
          <w:lang w:eastAsia="zh-CN"/>
        </w:rPr>
        <w:t>物</w:t>
      </w:r>
      <w:r>
        <w:rPr>
          <w:spacing w:val="-71"/>
          <w:lang w:eastAsia="zh-CN"/>
        </w:rPr>
        <w:t xml:space="preserve"> </w:t>
      </w:r>
      <w:r>
        <w:rPr>
          <w:rFonts w:hint="eastAsia"/>
          <w:spacing w:val="33"/>
          <w:lang w:eastAsia="zh-CN"/>
        </w:rPr>
        <w:t>理学</w:t>
      </w:r>
      <w:r>
        <w:rPr>
          <w:rFonts w:hint="eastAsia"/>
          <w:lang w:eastAsia="zh-CN"/>
        </w:rPr>
        <w:t>的</w:t>
      </w:r>
      <w:r>
        <w:rPr>
          <w:spacing w:val="-72"/>
          <w:lang w:eastAsia="zh-CN"/>
        </w:rPr>
        <w:t xml:space="preserve"> </w:t>
      </w:r>
      <w:r>
        <w:rPr>
          <w:rFonts w:cs="宋体" w:hint="eastAsia"/>
          <w:lang w:eastAsia="zh-CN"/>
        </w:rPr>
        <w:t>角</w:t>
      </w:r>
      <w:r>
        <w:rPr>
          <w:rFonts w:cs="宋体"/>
          <w:spacing w:val="-72"/>
          <w:lang w:eastAsia="zh-CN"/>
        </w:rPr>
        <w:t xml:space="preserve"> </w:t>
      </w:r>
      <w:r>
        <w:rPr>
          <w:rFonts w:hint="eastAsia"/>
          <w:lang w:eastAsia="zh-CN"/>
        </w:rPr>
        <w:t>度</w:t>
      </w:r>
      <w:r>
        <w:rPr>
          <w:spacing w:val="-71"/>
          <w:lang w:eastAsia="zh-CN"/>
        </w:rPr>
        <w:t xml:space="preserve"> </w:t>
      </w:r>
      <w:r>
        <w:rPr>
          <w:rFonts w:cs="宋体" w:hint="eastAsia"/>
          <w:lang w:eastAsia="zh-CN"/>
        </w:rPr>
        <w:t>讲</w:t>
      </w:r>
      <w:r>
        <w:rPr>
          <w:rFonts w:cs="宋体"/>
          <w:spacing w:val="-72"/>
          <w:lang w:eastAsia="zh-CN"/>
        </w:rPr>
        <w:t xml:space="preserve"> </w:t>
      </w:r>
      <w:r>
        <w:rPr>
          <w:rFonts w:hint="eastAsia"/>
          <w:lang w:eastAsia="zh-CN"/>
        </w:rPr>
        <w:t>，</w:t>
      </w:r>
      <w:r>
        <w:rPr>
          <w:spacing w:val="-72"/>
          <w:lang w:eastAsia="zh-CN"/>
        </w:rPr>
        <w:t xml:space="preserve"> </w:t>
      </w:r>
      <w:r>
        <w:rPr>
          <w:rFonts w:cs="宋体" w:hint="eastAsia"/>
          <w:lang w:eastAsia="zh-CN"/>
        </w:rPr>
        <w:t>图</w:t>
      </w:r>
      <w:r w:rsidRPr="001427A6">
        <w:rPr>
          <w:rFonts w:cs="宋体"/>
          <w:u w:val="single"/>
          <w:lang w:eastAsia="zh-CN"/>
        </w:rPr>
        <w:t xml:space="preserve">   </w:t>
      </w:r>
      <w:r w:rsidRPr="001427A6">
        <w:rPr>
          <w:rFonts w:cs="宋体"/>
          <w:spacing w:val="62"/>
          <w:u w:val="single"/>
          <w:lang w:eastAsia="zh-CN"/>
        </w:rPr>
        <w:t xml:space="preserve">   </w:t>
      </w:r>
      <w:r>
        <w:rPr>
          <w:rFonts w:cs="宋体" w:hint="eastAsia"/>
          <w:lang w:eastAsia="zh-CN"/>
        </w:rPr>
        <w:t>属</w:t>
      </w:r>
      <w:r>
        <w:rPr>
          <w:rFonts w:cs="宋体"/>
          <w:spacing w:val="-72"/>
          <w:lang w:eastAsia="zh-CN"/>
        </w:rPr>
        <w:t xml:space="preserve"> </w:t>
      </w:r>
      <w:r>
        <w:rPr>
          <w:rFonts w:hint="eastAsia"/>
          <w:lang w:eastAsia="zh-CN"/>
        </w:rPr>
        <w:t>于</w:t>
      </w:r>
      <w:r>
        <w:rPr>
          <w:spacing w:val="-72"/>
          <w:lang w:eastAsia="zh-CN"/>
        </w:rPr>
        <w:t xml:space="preserve"> </w:t>
      </w:r>
      <w:r>
        <w:rPr>
          <w:rFonts w:cs="宋体" w:hint="eastAsia"/>
          <w:lang w:eastAsia="zh-CN"/>
        </w:rPr>
        <w:t>噪</w:t>
      </w:r>
      <w:r>
        <w:rPr>
          <w:rFonts w:cs="宋体"/>
          <w:spacing w:val="-72"/>
          <w:lang w:eastAsia="zh-CN"/>
        </w:rPr>
        <w:t xml:space="preserve"> </w:t>
      </w:r>
      <w:r>
        <w:rPr>
          <w:rFonts w:hint="eastAsia"/>
          <w:spacing w:val="17"/>
          <w:lang w:eastAsia="zh-CN"/>
        </w:rPr>
        <w:t>声（</w:t>
      </w:r>
      <w:r>
        <w:rPr>
          <w:spacing w:val="-72"/>
          <w:lang w:eastAsia="zh-CN"/>
        </w:rPr>
        <w:t xml:space="preserve"> </w:t>
      </w:r>
      <w:r>
        <w:rPr>
          <w:rFonts w:cs="宋体" w:hint="eastAsia"/>
          <w:lang w:eastAsia="zh-CN"/>
        </w:rPr>
        <w:t>均</w:t>
      </w:r>
      <w:r>
        <w:rPr>
          <w:rFonts w:cs="宋体"/>
          <w:spacing w:val="-72"/>
          <w:lang w:eastAsia="zh-CN"/>
        </w:rPr>
        <w:t xml:space="preserve"> </w:t>
      </w:r>
      <w:r>
        <w:rPr>
          <w:rFonts w:cs="宋体" w:hint="eastAsia"/>
          <w:lang w:eastAsia="zh-CN"/>
        </w:rPr>
        <w:t>选</w:t>
      </w:r>
      <w:r>
        <w:rPr>
          <w:rFonts w:cs="宋体"/>
          <w:spacing w:val="-72"/>
          <w:lang w:eastAsia="zh-CN"/>
        </w:rPr>
        <w:t xml:space="preserve"> </w:t>
      </w:r>
      <w:r>
        <w:rPr>
          <w:rFonts w:cs="宋体" w:hint="eastAsia"/>
          <w:lang w:eastAsia="zh-CN"/>
        </w:rPr>
        <w:t>填</w:t>
      </w:r>
      <w:r>
        <w:rPr>
          <w:rFonts w:cs="宋体"/>
          <w:spacing w:val="-71"/>
          <w:lang w:eastAsia="zh-CN"/>
        </w:rPr>
        <w:t xml:space="preserve"> </w:t>
      </w:r>
      <w:r>
        <w:rPr>
          <w:rFonts w:ascii="Times New Roman" w:hAnsi="Times New Roman"/>
          <w:lang w:eastAsia="zh-CN"/>
        </w:rPr>
        <w:t>“</w:t>
      </w:r>
      <w:r>
        <w:rPr>
          <w:rFonts w:ascii="Times New Roman" w:hAnsi="Times New Roman"/>
          <w:spacing w:val="-35"/>
          <w:lang w:eastAsia="zh-CN"/>
        </w:rPr>
        <w:t xml:space="preserve"> </w:t>
      </w:r>
      <w:r>
        <w:rPr>
          <w:rFonts w:cs="宋体" w:hint="eastAsia"/>
          <w:lang w:eastAsia="zh-CN"/>
        </w:rPr>
        <w:t>甲</w:t>
      </w:r>
      <w:r>
        <w:rPr>
          <w:rFonts w:cs="宋体"/>
          <w:spacing w:val="-73"/>
          <w:lang w:eastAsia="zh-CN"/>
        </w:rPr>
        <w:t xml:space="preserve"> </w:t>
      </w:r>
      <w:r>
        <w:rPr>
          <w:rFonts w:ascii="Times New Roman" w:hAnsi="Times New Roman"/>
          <w:lang w:eastAsia="zh-CN"/>
        </w:rPr>
        <w:t>”</w:t>
      </w:r>
      <w:r>
        <w:rPr>
          <w:rFonts w:ascii="Times New Roman" w:hAnsi="Times New Roman"/>
          <w:spacing w:val="264"/>
          <w:w w:val="99"/>
          <w:lang w:eastAsia="zh-CN"/>
        </w:rPr>
        <w:t xml:space="preserve"> </w:t>
      </w:r>
      <w:r>
        <w:rPr>
          <w:rFonts w:cs="宋体" w:hint="eastAsia"/>
          <w:spacing w:val="15"/>
          <w:lang w:eastAsia="zh-CN"/>
        </w:rPr>
        <w:t>或“</w:t>
      </w:r>
      <w:r>
        <w:rPr>
          <w:rFonts w:cs="宋体"/>
          <w:spacing w:val="-75"/>
          <w:lang w:eastAsia="zh-CN"/>
        </w:rPr>
        <w:t xml:space="preserve"> </w:t>
      </w:r>
      <w:r>
        <w:rPr>
          <w:rFonts w:cs="宋体" w:hint="eastAsia"/>
          <w:lang w:eastAsia="zh-CN"/>
        </w:rPr>
        <w:t>乙</w:t>
      </w:r>
      <w:r>
        <w:rPr>
          <w:rFonts w:cs="宋体"/>
          <w:spacing w:val="-75"/>
          <w:lang w:eastAsia="zh-CN"/>
        </w:rPr>
        <w:t xml:space="preserve"> </w:t>
      </w:r>
      <w:r>
        <w:rPr>
          <w:rFonts w:cs="宋体" w:hint="eastAsia"/>
          <w:spacing w:val="-90"/>
          <w:lang w:eastAsia="zh-CN"/>
        </w:rPr>
        <w:t>”</w:t>
      </w:r>
      <w:r>
        <w:rPr>
          <w:rFonts w:hint="eastAsia"/>
          <w:spacing w:val="-90"/>
          <w:lang w:eastAsia="zh-CN"/>
        </w:rPr>
        <w:t>）．</w:t>
      </w:r>
    </w:p>
    <w:p w:rsidR="001B72D3" w:rsidRDefault="001B72D3">
      <w:pPr>
        <w:spacing w:before="7" w:line="60" w:lineRule="atLeast"/>
        <w:rPr>
          <w:rFonts w:ascii="宋体" w:cs="宋体"/>
          <w:sz w:val="4"/>
          <w:szCs w:val="4"/>
          <w:lang w:eastAsia="zh-CN"/>
        </w:rPr>
      </w:pPr>
    </w:p>
    <w:p w:rsidR="001B72D3" w:rsidRDefault="001B72D3">
      <w:pPr>
        <w:spacing w:line="200" w:lineRule="atLeast"/>
        <w:ind w:left="633"/>
        <w:rPr>
          <w:rFonts w:ascii="宋体" w:cs="宋体"/>
          <w:sz w:val="20"/>
          <w:szCs w:val="20"/>
        </w:rPr>
      </w:pPr>
      <w:r w:rsidRPr="00F84C4B">
        <w:rPr>
          <w:rFonts w:ascii="宋体" w:cs="宋体"/>
          <w:sz w:val="20"/>
          <w:szCs w:val="20"/>
        </w:rPr>
        <w:pict>
          <v:shape id="_x0000_i1037" type="#_x0000_t75" style="width:354.75pt;height:86.25pt;mso-position-horizontal-relative:char;mso-position-vertical-relative:line">
            <v:imagedata r:id="rId30" o:title=""/>
          </v:shape>
        </w:pict>
      </w:r>
    </w:p>
    <w:p w:rsidR="001B72D3" w:rsidRDefault="001B72D3">
      <w:pPr>
        <w:spacing w:before="6" w:line="240" w:lineRule="atLeast"/>
        <w:rPr>
          <w:rFonts w:ascii="宋体" w:cs="宋体"/>
          <w:sz w:val="18"/>
          <w:szCs w:val="18"/>
        </w:rPr>
      </w:pPr>
    </w:p>
    <w:p w:rsidR="001B72D3" w:rsidRDefault="001B72D3">
      <w:pPr>
        <w:pStyle w:val="BodyText"/>
        <w:spacing w:before="0"/>
        <w:ind w:left="107"/>
        <w:rPr>
          <w:rFonts w:cs="宋体"/>
          <w:lang w:eastAsia="zh-CN"/>
        </w:rPr>
      </w:pPr>
      <w:r>
        <w:rPr>
          <w:rFonts w:ascii="Times New Roman" w:hAnsi="Times New Roman"/>
          <w:spacing w:val="18"/>
          <w:lang w:eastAsia="zh-CN"/>
        </w:rPr>
        <w:t>15</w:t>
      </w:r>
      <w:r>
        <w:rPr>
          <w:rFonts w:hint="eastAsia"/>
          <w:spacing w:val="18"/>
          <w:lang w:eastAsia="zh-CN"/>
        </w:rPr>
        <w:t>．某物</w:t>
      </w:r>
      <w:r>
        <w:rPr>
          <w:spacing w:val="-75"/>
          <w:lang w:eastAsia="zh-CN"/>
        </w:rPr>
        <w:t xml:space="preserve"> </w:t>
      </w:r>
      <w:r>
        <w:rPr>
          <w:rFonts w:cs="宋体" w:hint="eastAsia"/>
          <w:lang w:eastAsia="zh-CN"/>
        </w:rPr>
        <w:t>体</w:t>
      </w:r>
      <w:r>
        <w:rPr>
          <w:rFonts w:cs="宋体"/>
          <w:spacing w:val="-75"/>
          <w:lang w:eastAsia="zh-CN"/>
        </w:rPr>
        <w:t xml:space="preserve"> </w:t>
      </w:r>
      <w:r>
        <w:rPr>
          <w:rFonts w:cs="宋体" w:hint="eastAsia"/>
          <w:spacing w:val="15"/>
          <w:lang w:eastAsia="zh-CN"/>
        </w:rPr>
        <w:t>作直</w:t>
      </w:r>
      <w:r>
        <w:rPr>
          <w:rFonts w:cs="宋体"/>
          <w:spacing w:val="-75"/>
          <w:lang w:eastAsia="zh-CN"/>
        </w:rPr>
        <w:t xml:space="preserve"> </w:t>
      </w:r>
      <w:r>
        <w:rPr>
          <w:rFonts w:cs="宋体" w:hint="eastAsia"/>
          <w:lang w:eastAsia="zh-CN"/>
        </w:rPr>
        <w:t>线</w:t>
      </w:r>
      <w:r>
        <w:rPr>
          <w:rFonts w:cs="宋体"/>
          <w:spacing w:val="-75"/>
          <w:lang w:eastAsia="zh-CN"/>
        </w:rPr>
        <w:t xml:space="preserve"> </w:t>
      </w:r>
      <w:r>
        <w:rPr>
          <w:rFonts w:cs="宋体" w:hint="eastAsia"/>
          <w:spacing w:val="15"/>
          <w:lang w:eastAsia="zh-CN"/>
        </w:rPr>
        <w:t>运动</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情况</w:t>
      </w:r>
      <w:r>
        <w:rPr>
          <w:rFonts w:cs="宋体"/>
          <w:spacing w:val="-75"/>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请</w:t>
      </w:r>
      <w:r>
        <w:rPr>
          <w:rFonts w:cs="宋体"/>
          <w:spacing w:val="-75"/>
          <w:lang w:eastAsia="zh-CN"/>
        </w:rPr>
        <w:t xml:space="preserve"> </w:t>
      </w:r>
      <w:r>
        <w:rPr>
          <w:rFonts w:cs="宋体" w:hint="eastAsia"/>
          <w:lang w:eastAsia="zh-CN"/>
        </w:rPr>
        <w:t>你</w:t>
      </w:r>
      <w:r>
        <w:rPr>
          <w:rFonts w:cs="宋体"/>
          <w:spacing w:val="-75"/>
          <w:lang w:eastAsia="zh-CN"/>
        </w:rPr>
        <w:t xml:space="preserve"> </w:t>
      </w:r>
      <w:r>
        <w:rPr>
          <w:rFonts w:cs="宋体" w:hint="eastAsia"/>
          <w:lang w:eastAsia="zh-CN"/>
        </w:rPr>
        <w:t>根</w:t>
      </w:r>
      <w:r>
        <w:rPr>
          <w:rFonts w:cs="宋体"/>
          <w:spacing w:val="-75"/>
          <w:lang w:eastAsia="zh-CN"/>
        </w:rPr>
        <w:t xml:space="preserve"> </w:t>
      </w:r>
      <w:r>
        <w:rPr>
          <w:rFonts w:cs="宋体" w:hint="eastAsia"/>
          <w:spacing w:val="30"/>
          <w:lang w:eastAsia="zh-CN"/>
        </w:rPr>
        <w:t>据图</w:t>
      </w:r>
      <w:r>
        <w:rPr>
          <w:rFonts w:cs="宋体" w:hint="eastAsia"/>
          <w:lang w:eastAsia="zh-CN"/>
        </w:rPr>
        <w:t>象</w:t>
      </w:r>
      <w:r>
        <w:rPr>
          <w:rFonts w:cs="宋体"/>
          <w:spacing w:val="-75"/>
          <w:lang w:eastAsia="zh-CN"/>
        </w:rPr>
        <w:t xml:space="preserve"> </w:t>
      </w:r>
      <w:r>
        <w:rPr>
          <w:rFonts w:cs="宋体" w:hint="eastAsia"/>
          <w:lang w:eastAsia="zh-CN"/>
        </w:rPr>
        <w:t>分</w:t>
      </w:r>
      <w:r>
        <w:rPr>
          <w:rFonts w:cs="宋体"/>
          <w:spacing w:val="-75"/>
          <w:lang w:eastAsia="zh-CN"/>
        </w:rPr>
        <w:t xml:space="preserve"> </w:t>
      </w:r>
      <w:r>
        <w:rPr>
          <w:rFonts w:cs="宋体" w:hint="eastAsia"/>
          <w:spacing w:val="15"/>
          <w:lang w:eastAsia="zh-CN"/>
        </w:rPr>
        <w:t>析：</w:t>
      </w:r>
      <w:r>
        <w:rPr>
          <w:rFonts w:cs="宋体"/>
          <w:spacing w:val="-75"/>
          <w:lang w:eastAsia="zh-CN"/>
        </w:rPr>
        <w:t xml:space="preserve"> </w:t>
      </w:r>
    </w:p>
    <w:p w:rsidR="001B72D3" w:rsidRDefault="001B72D3">
      <w:pPr>
        <w:rPr>
          <w:rFonts w:ascii="宋体" w:cs="宋体"/>
          <w:lang w:eastAsia="zh-CN"/>
        </w:rPr>
        <w:sectPr w:rsidR="001B72D3">
          <w:pgSz w:w="9520" w:h="13840"/>
          <w:pgMar w:top="660" w:right="340" w:bottom="520" w:left="460" w:header="0" w:footer="340" w:gutter="0"/>
          <w:cols w:space="720"/>
        </w:sectPr>
      </w:pPr>
    </w:p>
    <w:p w:rsidR="001B72D3" w:rsidRDefault="001B72D3">
      <w:pPr>
        <w:pStyle w:val="BodyText"/>
        <w:tabs>
          <w:tab w:val="left" w:pos="4099"/>
          <w:tab w:val="left" w:pos="4724"/>
        </w:tabs>
        <w:spacing w:line="309" w:lineRule="auto"/>
        <w:ind w:left="590" w:right="1"/>
        <w:jc w:val="center"/>
        <w:rPr>
          <w:rFonts w:cs="宋体"/>
          <w:lang w:eastAsia="zh-CN"/>
        </w:rPr>
      </w:pPr>
      <w:r>
        <w:rPr>
          <w:rFonts w:ascii="Times New Roman" w:hAnsi="Times New Roman"/>
          <w:spacing w:val="11"/>
          <w:lang w:eastAsia="zh-CN"/>
        </w:rPr>
        <w:t>(1)</w:t>
      </w:r>
      <w:r>
        <w:rPr>
          <w:rFonts w:cs="宋体" w:hint="eastAsia"/>
          <w:spacing w:val="11"/>
          <w:lang w:eastAsia="zh-CN"/>
        </w:rPr>
        <w:t>前</w:t>
      </w:r>
      <w:r>
        <w:rPr>
          <w:rFonts w:cs="宋体"/>
          <w:spacing w:val="-26"/>
          <w:lang w:eastAsia="zh-CN"/>
        </w:rPr>
        <w:t xml:space="preserve"> </w:t>
      </w:r>
      <w:r>
        <w:rPr>
          <w:rFonts w:ascii="Times New Roman" w:hAnsi="Times New Roman"/>
          <w:spacing w:val="7"/>
          <w:lang w:eastAsia="zh-CN"/>
        </w:rPr>
        <w:t>3s</w:t>
      </w:r>
      <w:r>
        <w:rPr>
          <w:rFonts w:ascii="Times New Roman" w:hAnsi="Times New Roman"/>
          <w:spacing w:val="12"/>
          <w:lang w:eastAsia="zh-CN"/>
        </w:rPr>
        <w:t xml:space="preserve"> </w:t>
      </w:r>
      <w:r>
        <w:rPr>
          <w:rFonts w:cs="宋体" w:hint="eastAsia"/>
          <w:lang w:eastAsia="zh-CN"/>
        </w:rPr>
        <w:t>内</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lang w:eastAsia="zh-CN"/>
        </w:rPr>
        <w:t>体</w:t>
      </w:r>
      <w:r>
        <w:rPr>
          <w:rFonts w:cs="宋体"/>
          <w:spacing w:val="-75"/>
          <w:lang w:eastAsia="zh-CN"/>
        </w:rPr>
        <w:t xml:space="preserve"> </w:t>
      </w:r>
      <w:r>
        <w:rPr>
          <w:rFonts w:cs="宋体" w:hint="eastAsia"/>
          <w:lang w:eastAsia="zh-CN"/>
        </w:rPr>
        <w:t>通</w:t>
      </w:r>
      <w:r>
        <w:rPr>
          <w:rFonts w:cs="宋体"/>
          <w:spacing w:val="-75"/>
          <w:lang w:eastAsia="zh-CN"/>
        </w:rPr>
        <w:t xml:space="preserve"> </w:t>
      </w:r>
      <w:r>
        <w:rPr>
          <w:rFonts w:hint="eastAsia"/>
          <w:spacing w:val="15"/>
          <w:lang w:eastAsia="zh-CN"/>
        </w:rPr>
        <w:t>过的</w:t>
      </w:r>
      <w:r>
        <w:rPr>
          <w:spacing w:val="-75"/>
          <w:lang w:eastAsia="zh-CN"/>
        </w:rPr>
        <w:t xml:space="preserve"> </w:t>
      </w:r>
      <w:r>
        <w:rPr>
          <w:rFonts w:cs="宋体" w:hint="eastAsia"/>
          <w:spacing w:val="15"/>
          <w:lang w:eastAsia="zh-CN"/>
        </w:rPr>
        <w:t>路程</w:t>
      </w:r>
      <w:r>
        <w:rPr>
          <w:rFonts w:cs="宋体"/>
          <w:spacing w:val="-75"/>
          <w:lang w:eastAsia="zh-CN"/>
        </w:rPr>
        <w:t xml:space="preserve"> </w:t>
      </w:r>
      <w:r>
        <w:rPr>
          <w:rFonts w:hint="eastAsia"/>
          <w:lang w:eastAsia="zh-CN"/>
        </w:rPr>
        <w:t>为</w:t>
      </w:r>
      <w:r>
        <w:rPr>
          <w:rFonts w:ascii="Times New Roman" w:hAnsi="Times New Roman"/>
          <w:u w:val="single" w:color="000000"/>
          <w:lang w:eastAsia="zh-CN"/>
        </w:rPr>
        <w:tab/>
      </w:r>
      <w:r>
        <w:rPr>
          <w:rFonts w:ascii="Times New Roman" w:hAnsi="Times New Roman"/>
          <w:u w:val="single" w:color="000000"/>
          <w:lang w:eastAsia="zh-CN"/>
        </w:rPr>
        <w:tab/>
      </w:r>
      <w:r>
        <w:rPr>
          <w:rFonts w:ascii="Times New Roman" w:hAnsi="Times New Roman"/>
          <w:spacing w:val="6"/>
          <w:lang w:eastAsia="zh-CN"/>
        </w:rPr>
        <w:t>m</w:t>
      </w:r>
      <w:r>
        <w:rPr>
          <w:rFonts w:hint="eastAsia"/>
          <w:spacing w:val="6"/>
          <w:lang w:eastAsia="zh-CN"/>
        </w:rPr>
        <w:t>，</w:t>
      </w:r>
      <w:r>
        <w:rPr>
          <w:spacing w:val="23"/>
          <w:lang w:eastAsia="zh-CN"/>
        </w:rPr>
        <w:t xml:space="preserve"> </w:t>
      </w:r>
      <w:r>
        <w:rPr>
          <w:rFonts w:hint="eastAsia"/>
          <w:lang w:eastAsia="zh-CN"/>
        </w:rPr>
        <w:t>物</w:t>
      </w:r>
      <w:r>
        <w:rPr>
          <w:spacing w:val="-75"/>
          <w:lang w:eastAsia="zh-CN"/>
        </w:rPr>
        <w:t xml:space="preserve"> </w:t>
      </w:r>
      <w:r>
        <w:rPr>
          <w:rFonts w:cs="宋体" w:hint="eastAsia"/>
          <w:lang w:eastAsia="zh-CN"/>
        </w:rPr>
        <w:t>体</w:t>
      </w:r>
      <w:r>
        <w:rPr>
          <w:rFonts w:cs="宋体"/>
          <w:spacing w:val="-75"/>
          <w:lang w:eastAsia="zh-CN"/>
        </w:rPr>
        <w:t xml:space="preserve"> </w:t>
      </w:r>
      <w:r>
        <w:rPr>
          <w:rFonts w:hint="eastAsia"/>
          <w:lang w:eastAsia="zh-CN"/>
        </w:rPr>
        <w:t>在</w:t>
      </w:r>
      <w:r>
        <w:rPr>
          <w:spacing w:val="-15"/>
          <w:lang w:eastAsia="zh-CN"/>
        </w:rPr>
        <w:t xml:space="preserve"> </w:t>
      </w:r>
      <w:r>
        <w:rPr>
          <w:rFonts w:ascii="Times New Roman" w:hAnsi="Times New Roman"/>
          <w:spacing w:val="11"/>
          <w:lang w:eastAsia="zh-CN"/>
        </w:rPr>
        <w:t>3~7s</w:t>
      </w:r>
      <w:r>
        <w:rPr>
          <w:rFonts w:ascii="Times New Roman" w:hAnsi="Times New Roman"/>
          <w:spacing w:val="22"/>
          <w:lang w:eastAsia="zh-CN"/>
        </w:rPr>
        <w:t xml:space="preserve"> </w:t>
      </w:r>
      <w:r>
        <w:rPr>
          <w:rFonts w:cs="宋体" w:hint="eastAsia"/>
          <w:lang w:eastAsia="zh-CN"/>
        </w:rPr>
        <w:t>内</w:t>
      </w:r>
      <w:r>
        <w:rPr>
          <w:rFonts w:cs="宋体"/>
          <w:spacing w:val="-75"/>
          <w:lang w:eastAsia="zh-CN"/>
        </w:rPr>
        <w:t xml:space="preserve"> </w:t>
      </w:r>
      <w:r>
        <w:rPr>
          <w:rFonts w:cs="宋体" w:hint="eastAsia"/>
          <w:lang w:eastAsia="zh-CN"/>
        </w:rPr>
        <w:t>处</w:t>
      </w:r>
      <w:r>
        <w:rPr>
          <w:rFonts w:cs="宋体"/>
          <w:spacing w:val="-75"/>
          <w:lang w:eastAsia="zh-CN"/>
        </w:rPr>
        <w:t xml:space="preserve"> </w:t>
      </w:r>
      <w:r>
        <w:rPr>
          <w:rFonts w:hint="eastAsia"/>
          <w:lang w:eastAsia="zh-CN"/>
        </w:rPr>
        <w:t>于</w:t>
      </w:r>
      <w:r>
        <w:rPr>
          <w:rFonts w:ascii="Times New Roman" w:hAnsi="Times New Roman"/>
          <w:u w:val="single" w:color="000000"/>
          <w:lang w:eastAsia="zh-CN"/>
        </w:rPr>
        <w:tab/>
      </w:r>
      <w:r>
        <w:rPr>
          <w:rFonts w:cs="宋体" w:hint="eastAsia"/>
          <w:spacing w:val="15"/>
          <w:lang w:eastAsia="zh-CN"/>
        </w:rPr>
        <w:t>状态</w:t>
      </w:r>
      <w:r>
        <w:rPr>
          <w:rFonts w:cs="宋体"/>
          <w:spacing w:val="-75"/>
          <w:lang w:eastAsia="zh-CN"/>
        </w:rPr>
        <w:t xml:space="preserve"> </w:t>
      </w:r>
      <w:r>
        <w:rPr>
          <w:rFonts w:cs="宋体" w:hint="eastAsia"/>
          <w:lang w:eastAsia="zh-CN"/>
        </w:rPr>
        <w:t>；</w:t>
      </w:r>
    </w:p>
    <w:p w:rsidR="001B72D3" w:rsidRDefault="001B72D3">
      <w:pPr>
        <w:pStyle w:val="BodyText"/>
        <w:tabs>
          <w:tab w:val="left" w:pos="4642"/>
        </w:tabs>
        <w:spacing w:before="16"/>
        <w:ind w:left="590"/>
        <w:jc w:val="center"/>
      </w:pPr>
      <w:r>
        <w:rPr>
          <w:rFonts w:ascii="Times New Roman" w:hAnsi="Times New Roman"/>
          <w:spacing w:val="10"/>
        </w:rPr>
        <w:t>(2)</w:t>
      </w:r>
      <w:r>
        <w:rPr>
          <w:rFonts w:ascii="Times New Roman" w:hAnsi="Times New Roman"/>
        </w:rPr>
        <w:t xml:space="preserve"> </w:t>
      </w:r>
      <w:r>
        <w:rPr>
          <w:rFonts w:ascii="Times New Roman" w:hAnsi="Times New Roman"/>
          <w:spacing w:val="12"/>
        </w:rPr>
        <w:t xml:space="preserve"> </w:t>
      </w:r>
      <w:r>
        <w:rPr>
          <w:rFonts w:hint="eastAsia"/>
        </w:rPr>
        <w:t>物</w:t>
      </w:r>
      <w:r>
        <w:rPr>
          <w:spacing w:val="-75"/>
        </w:rPr>
        <w:t xml:space="preserve"> </w:t>
      </w:r>
      <w:r>
        <w:rPr>
          <w:rFonts w:cs="宋体" w:hint="eastAsia"/>
        </w:rPr>
        <w:t>体</w:t>
      </w:r>
      <w:r>
        <w:rPr>
          <w:rFonts w:cs="宋体"/>
          <w:spacing w:val="-75"/>
        </w:rPr>
        <w:t xml:space="preserve"> </w:t>
      </w:r>
      <w:r>
        <w:rPr>
          <w:rFonts w:hint="eastAsia"/>
        </w:rPr>
        <w:t>在</w:t>
      </w:r>
      <w:r>
        <w:rPr>
          <w:spacing w:val="-30"/>
        </w:rPr>
        <w:t xml:space="preserve"> </w:t>
      </w:r>
      <w:r>
        <w:rPr>
          <w:rFonts w:ascii="Times New Roman" w:hAnsi="Times New Roman"/>
          <w:spacing w:val="7"/>
        </w:rPr>
        <w:t xml:space="preserve">OA </w:t>
      </w:r>
      <w:r>
        <w:rPr>
          <w:rFonts w:cs="宋体" w:hint="eastAsia"/>
        </w:rPr>
        <w:t>段</w:t>
      </w:r>
      <w:r>
        <w:rPr>
          <w:rFonts w:cs="宋体"/>
          <w:spacing w:val="-75"/>
        </w:rPr>
        <w:t xml:space="preserve"> </w:t>
      </w:r>
      <w:r>
        <w:rPr>
          <w:rFonts w:hint="eastAsia"/>
        </w:rPr>
        <w:t>的</w:t>
      </w:r>
      <w:r>
        <w:rPr>
          <w:spacing w:val="-75"/>
        </w:rPr>
        <w:t xml:space="preserve"> </w:t>
      </w:r>
      <w:r>
        <w:rPr>
          <w:rFonts w:cs="宋体" w:hint="eastAsia"/>
        </w:rPr>
        <w:t>速</w:t>
      </w:r>
      <w:r>
        <w:rPr>
          <w:rFonts w:cs="宋体"/>
          <w:spacing w:val="-75"/>
        </w:rPr>
        <w:t xml:space="preserve"> </w:t>
      </w:r>
      <w:r>
        <w:rPr>
          <w:rFonts w:hint="eastAsia"/>
        </w:rPr>
        <w:t>度</w:t>
      </w:r>
      <w:r>
        <w:rPr>
          <w:spacing w:val="-30"/>
        </w:rPr>
        <w:t xml:space="preserve"> </w:t>
      </w:r>
      <w:r>
        <w:rPr>
          <w:rFonts w:ascii="Times New Roman" w:hAnsi="Times New Roman"/>
          <w:i/>
          <w:spacing w:val="7"/>
        </w:rPr>
        <w:t>v</w:t>
      </w:r>
      <w:r>
        <w:rPr>
          <w:rFonts w:ascii="Times New Roman" w:hAnsi="Times New Roman"/>
          <w:spacing w:val="7"/>
          <w:position w:val="-2"/>
          <w:sz w:val="14"/>
          <w:szCs w:val="14"/>
        </w:rPr>
        <w:t>1</w:t>
      </w:r>
      <w:r>
        <w:rPr>
          <w:rFonts w:ascii="Times New Roman" w:hAnsi="Times New Roman"/>
          <w:position w:val="-2"/>
          <w:sz w:val="14"/>
          <w:szCs w:val="14"/>
        </w:rPr>
        <w:t xml:space="preserve">  </w:t>
      </w:r>
      <w:r>
        <w:rPr>
          <w:rFonts w:ascii="Times New Roman" w:hAnsi="Times New Roman"/>
          <w:spacing w:val="9"/>
          <w:position w:val="-2"/>
          <w:sz w:val="14"/>
          <w:szCs w:val="14"/>
        </w:rPr>
        <w:t xml:space="preserve"> </w:t>
      </w:r>
      <w:r>
        <w:rPr>
          <w:rFonts w:ascii="Times New Roman" w:hAnsi="Times New Roman"/>
          <w:spacing w:val="14"/>
        </w:rPr>
        <w:t>=</w:t>
      </w:r>
      <w:r>
        <w:rPr>
          <w:rFonts w:ascii="Times New Roman" w:hAnsi="Times New Roman"/>
          <w:spacing w:val="14"/>
          <w:u w:val="single" w:color="000000"/>
        </w:rPr>
        <w:tab/>
      </w:r>
      <w:r>
        <w:rPr>
          <w:rFonts w:ascii="Times New Roman" w:hAnsi="Times New Roman"/>
          <w:spacing w:val="10"/>
          <w:w w:val="95"/>
        </w:rPr>
        <w:t>m/s</w:t>
      </w:r>
      <w:r>
        <w:rPr>
          <w:rFonts w:hint="eastAsia"/>
          <w:spacing w:val="10"/>
          <w:w w:val="95"/>
        </w:rPr>
        <w:t>，</w:t>
      </w:r>
    </w:p>
    <w:p w:rsidR="001B72D3" w:rsidRDefault="001B72D3">
      <w:pPr>
        <w:pStyle w:val="BodyText"/>
        <w:tabs>
          <w:tab w:val="left" w:pos="1630"/>
        </w:tabs>
        <w:spacing w:before="69"/>
        <w:ind w:left="551"/>
        <w:jc w:val="center"/>
        <w:rPr>
          <w:rFonts w:cs="宋体"/>
          <w:lang w:eastAsia="zh-CN"/>
        </w:rPr>
      </w:pPr>
      <w:r>
        <w:rPr>
          <w:rFonts w:ascii="Times New Roman" w:hAnsi="Times New Roman"/>
          <w:u w:val="single" w:color="000000"/>
        </w:rPr>
        <w:t xml:space="preserve"> </w:t>
      </w:r>
      <w:r>
        <w:rPr>
          <w:rFonts w:ascii="Times New Roman" w:hAnsi="Times New Roman"/>
          <w:u w:val="single" w:color="000000"/>
        </w:rPr>
        <w:tab/>
      </w:r>
      <w:r>
        <w:rPr>
          <w:rFonts w:hint="eastAsia"/>
          <w:lang w:eastAsia="zh-CN"/>
        </w:rPr>
        <w:t>（</w:t>
      </w:r>
      <w:r>
        <w:rPr>
          <w:spacing w:val="-76"/>
          <w:lang w:eastAsia="zh-CN"/>
        </w:rPr>
        <w:t xml:space="preserve"> </w:t>
      </w:r>
      <w:r>
        <w:rPr>
          <w:rFonts w:cs="宋体" w:hint="eastAsia"/>
          <w:lang w:eastAsia="zh-CN"/>
        </w:rPr>
        <w:t>选</w:t>
      </w:r>
      <w:r>
        <w:rPr>
          <w:rFonts w:cs="宋体"/>
          <w:spacing w:val="-75"/>
          <w:lang w:eastAsia="zh-CN"/>
        </w:rPr>
        <w:t xml:space="preserve"> </w:t>
      </w:r>
      <w:r>
        <w:rPr>
          <w:rFonts w:cs="宋体" w:hint="eastAsia"/>
          <w:lang w:eastAsia="zh-CN"/>
        </w:rPr>
        <w:t>填</w:t>
      </w:r>
      <w:r>
        <w:rPr>
          <w:rFonts w:cs="宋体"/>
          <w:spacing w:val="-75"/>
          <w:lang w:eastAsia="zh-CN"/>
        </w:rPr>
        <w:t xml:space="preserve"> </w:t>
      </w:r>
      <w:r>
        <w:rPr>
          <w:rFonts w:ascii="Times New Roman" w:hAnsi="Times New Roman"/>
          <w:spacing w:val="13"/>
          <w:lang w:eastAsia="zh-CN"/>
        </w:rPr>
        <w:t>“</w:t>
      </w:r>
      <w:r>
        <w:rPr>
          <w:rFonts w:hint="eastAsia"/>
          <w:spacing w:val="30"/>
          <w:lang w:eastAsia="zh-CN"/>
        </w:rPr>
        <w:t>大</w:t>
      </w:r>
      <w:r>
        <w:rPr>
          <w:rFonts w:hint="eastAsia"/>
          <w:lang w:eastAsia="zh-CN"/>
        </w:rPr>
        <w:t>于</w:t>
      </w:r>
      <w:r>
        <w:rPr>
          <w:spacing w:val="-76"/>
          <w:lang w:eastAsia="zh-CN"/>
        </w:rPr>
        <w:t xml:space="preserve"> </w:t>
      </w:r>
      <w:r>
        <w:rPr>
          <w:rFonts w:ascii="Times New Roman" w:hAnsi="Times New Roman"/>
          <w:spacing w:val="-93"/>
          <w:lang w:eastAsia="zh-CN"/>
        </w:rPr>
        <w:t>”</w:t>
      </w:r>
      <w:r>
        <w:rPr>
          <w:rFonts w:cs="宋体" w:hint="eastAsia"/>
          <w:spacing w:val="-89"/>
          <w:lang w:eastAsia="zh-CN"/>
        </w:rPr>
        <w:t>、</w:t>
      </w:r>
      <w:r>
        <w:rPr>
          <w:rFonts w:ascii="Times New Roman" w:hAnsi="Times New Roman"/>
          <w:spacing w:val="13"/>
          <w:lang w:eastAsia="zh-CN"/>
        </w:rPr>
        <w:t>“</w:t>
      </w:r>
      <w:r>
        <w:rPr>
          <w:rFonts w:cs="宋体" w:hint="eastAsia"/>
          <w:lang w:eastAsia="zh-CN"/>
        </w:rPr>
        <w:t>等</w:t>
      </w:r>
      <w:r>
        <w:rPr>
          <w:rFonts w:cs="宋体"/>
          <w:spacing w:val="-76"/>
          <w:lang w:eastAsia="zh-CN"/>
        </w:rPr>
        <w:t xml:space="preserve"> </w:t>
      </w:r>
      <w:r>
        <w:rPr>
          <w:rFonts w:hint="eastAsia"/>
          <w:lang w:eastAsia="zh-CN"/>
        </w:rPr>
        <w:t>于</w:t>
      </w:r>
      <w:r>
        <w:rPr>
          <w:spacing w:val="-75"/>
          <w:lang w:eastAsia="zh-CN"/>
        </w:rPr>
        <w:t xml:space="preserve"> </w:t>
      </w:r>
      <w:r>
        <w:rPr>
          <w:rFonts w:ascii="Times New Roman" w:hAnsi="Times New Roman"/>
          <w:spacing w:val="14"/>
          <w:lang w:eastAsia="zh-CN"/>
        </w:rPr>
        <w:t>”</w:t>
      </w:r>
      <w:r>
        <w:rPr>
          <w:rFonts w:cs="宋体" w:hint="eastAsia"/>
          <w:lang w:eastAsia="zh-CN"/>
        </w:rPr>
        <w:t>或</w:t>
      </w:r>
      <w:r>
        <w:rPr>
          <w:rFonts w:cs="宋体"/>
          <w:spacing w:val="-75"/>
          <w:lang w:eastAsia="zh-CN"/>
        </w:rPr>
        <w:t xml:space="preserve"> </w:t>
      </w:r>
      <w:r>
        <w:rPr>
          <w:rFonts w:ascii="Times New Roman" w:hAnsi="Times New Roman"/>
          <w:spacing w:val="13"/>
          <w:lang w:eastAsia="zh-CN"/>
        </w:rPr>
        <w:t>“</w:t>
      </w:r>
      <w:r>
        <w:rPr>
          <w:rFonts w:cs="宋体" w:hint="eastAsia"/>
          <w:lang w:eastAsia="zh-CN"/>
        </w:rPr>
        <w:t>小</w:t>
      </w:r>
    </w:p>
    <w:p w:rsidR="001B72D3" w:rsidRDefault="001B72D3">
      <w:pPr>
        <w:pStyle w:val="BodyText"/>
        <w:ind w:left="994"/>
      </w:pPr>
      <w:r>
        <w:rPr>
          <w:rFonts w:hint="eastAsia"/>
        </w:rPr>
        <w:t>于</w:t>
      </w:r>
      <w:r>
        <w:rPr>
          <w:spacing w:val="-75"/>
        </w:rPr>
        <w:t xml:space="preserve"> </w:t>
      </w:r>
      <w:r>
        <w:rPr>
          <w:rFonts w:ascii="Times New Roman" w:hAnsi="Times New Roman"/>
        </w:rPr>
        <w:t xml:space="preserve">” </w:t>
      </w:r>
      <w:r>
        <w:rPr>
          <w:rFonts w:ascii="Times New Roman" w:hAnsi="Times New Roman"/>
          <w:spacing w:val="42"/>
        </w:rPr>
        <w:t xml:space="preserve"> </w:t>
      </w:r>
      <w:r>
        <w:rPr>
          <w:rFonts w:hint="eastAsia"/>
        </w:rPr>
        <w:t>）</w:t>
      </w:r>
      <w:r>
        <w:rPr>
          <w:spacing w:val="-75"/>
        </w:rPr>
        <w:t xml:space="preserve"> </w:t>
      </w:r>
      <w:r>
        <w:rPr>
          <w:rFonts w:ascii="Times New Roman" w:hAnsi="Times New Roman"/>
          <w:spacing w:val="14"/>
        </w:rPr>
        <w:t>B</w:t>
      </w:r>
      <w:r>
        <w:rPr>
          <w:rFonts w:ascii="Times New Roman" w:hAnsi="Times New Roman"/>
        </w:rPr>
        <w:t>C</w:t>
      </w:r>
      <w:r>
        <w:rPr>
          <w:rFonts w:ascii="Times New Roman" w:hAnsi="Times New Roman"/>
          <w:spacing w:val="21"/>
        </w:rPr>
        <w:t xml:space="preserve"> </w:t>
      </w:r>
      <w:r>
        <w:rPr>
          <w:rFonts w:cs="宋体" w:hint="eastAsia"/>
        </w:rPr>
        <w:t>段</w:t>
      </w:r>
      <w:r>
        <w:rPr>
          <w:rFonts w:cs="宋体"/>
          <w:spacing w:val="-75"/>
        </w:rPr>
        <w:t xml:space="preserve"> </w:t>
      </w:r>
      <w:r>
        <w:rPr>
          <w:rFonts w:hint="eastAsia"/>
        </w:rPr>
        <w:t>的</w:t>
      </w:r>
      <w:r>
        <w:rPr>
          <w:spacing w:val="-75"/>
        </w:rPr>
        <w:t xml:space="preserve"> </w:t>
      </w:r>
      <w:r>
        <w:rPr>
          <w:rFonts w:cs="宋体" w:hint="eastAsia"/>
        </w:rPr>
        <w:t>速</w:t>
      </w:r>
      <w:r>
        <w:rPr>
          <w:rFonts w:cs="宋体"/>
          <w:spacing w:val="-76"/>
        </w:rPr>
        <w:t xml:space="preserve"> </w:t>
      </w:r>
      <w:r>
        <w:rPr>
          <w:rFonts w:hint="eastAsia"/>
        </w:rPr>
        <w:t>度</w:t>
      </w:r>
      <w:r>
        <w:rPr>
          <w:spacing w:val="-16"/>
        </w:rPr>
        <w:t xml:space="preserve"> </w:t>
      </w:r>
      <w:r>
        <w:rPr>
          <w:rFonts w:ascii="Times New Roman" w:hAnsi="Times New Roman"/>
          <w:i/>
          <w:spacing w:val="14"/>
        </w:rPr>
        <w:t>v</w:t>
      </w:r>
      <w:r>
        <w:rPr>
          <w:rFonts w:ascii="Times New Roman" w:hAnsi="Times New Roman"/>
          <w:position w:val="-2"/>
          <w:sz w:val="14"/>
          <w:szCs w:val="14"/>
        </w:rPr>
        <w:t>2</w:t>
      </w:r>
      <w:r>
        <w:rPr>
          <w:rFonts w:ascii="Times New Roman" w:hAnsi="Times New Roman"/>
          <w:spacing w:val="-20"/>
          <w:position w:val="-2"/>
          <w:sz w:val="14"/>
          <w:szCs w:val="14"/>
        </w:rPr>
        <w:t xml:space="preserve"> </w:t>
      </w:r>
      <w:r>
        <w:rPr>
          <w:rFonts w:hint="eastAsia"/>
        </w:rPr>
        <w:t>．</w:t>
      </w:r>
    </w:p>
    <w:p w:rsidR="001B72D3" w:rsidRDefault="001B72D3">
      <w:pPr>
        <w:spacing w:before="112" w:line="203" w:lineRule="exact"/>
        <w:ind w:left="436"/>
        <w:rPr>
          <w:rFonts w:ascii="Times New Roman" w:hAnsi="Times New Roman"/>
          <w:sz w:val="21"/>
          <w:szCs w:val="21"/>
        </w:rPr>
      </w:pPr>
      <w:r>
        <w:br w:type="column"/>
      </w:r>
      <w:r>
        <w:rPr>
          <w:rFonts w:ascii="Times New Roman"/>
          <w:i/>
          <w:sz w:val="21"/>
        </w:rPr>
        <w:t>s</w:t>
      </w:r>
      <w:r>
        <w:rPr>
          <w:rFonts w:ascii="Times New Roman"/>
          <w:i/>
          <w:spacing w:val="1"/>
          <w:sz w:val="21"/>
        </w:rPr>
        <w:t xml:space="preserve"> </w:t>
      </w:r>
      <w:r>
        <w:rPr>
          <w:rFonts w:ascii="Times New Roman"/>
          <w:spacing w:val="45"/>
          <w:sz w:val="21"/>
        </w:rPr>
        <w:t>/</w:t>
      </w:r>
      <w:r>
        <w:rPr>
          <w:rFonts w:ascii="Times New Roman"/>
          <w:sz w:val="21"/>
        </w:rPr>
        <w:t>m</w:t>
      </w:r>
      <w:r>
        <w:rPr>
          <w:rFonts w:ascii="Times New Roman"/>
          <w:spacing w:val="-6"/>
          <w:sz w:val="21"/>
        </w:rPr>
        <w:t xml:space="preserve"> </w:t>
      </w:r>
    </w:p>
    <w:p w:rsidR="001B72D3" w:rsidRDefault="001B72D3">
      <w:pPr>
        <w:pStyle w:val="BodyText"/>
        <w:spacing w:before="0" w:line="203" w:lineRule="exact"/>
        <w:ind w:left="84"/>
        <w:rPr>
          <w:rFonts w:ascii="Times New Roman" w:hAnsi="Times New Roman"/>
        </w:rPr>
      </w:pPr>
      <w:r>
        <w:rPr>
          <w:noProof/>
          <w:lang w:eastAsia="zh-CN"/>
        </w:rPr>
        <w:pict>
          <v:shape id="_x0000_s1522" type="#_x0000_t75" style="position:absolute;left:0;text-align:left;margin-left:300.7pt;margin-top:-6.85pt;width:139.7pt;height:90.95pt;z-index:-251665920;mso-position-horizontal-relative:page">
            <v:imagedata r:id="rId31" o:title=""/>
            <w10:wrap anchorx="page"/>
          </v:shape>
        </w:pict>
      </w:r>
      <w:r>
        <w:rPr>
          <w:rFonts w:ascii="Times New Roman"/>
          <w:spacing w:val="1"/>
        </w:rPr>
        <w:t>40</w:t>
      </w:r>
    </w:p>
    <w:p w:rsidR="001B72D3" w:rsidRDefault="001B72D3">
      <w:pPr>
        <w:pStyle w:val="BodyText"/>
        <w:spacing w:before="142"/>
        <w:ind w:left="100"/>
        <w:rPr>
          <w:rFonts w:ascii="Times New Roman" w:hAnsi="Times New Roman"/>
        </w:rPr>
      </w:pPr>
      <w:r>
        <w:rPr>
          <w:rFonts w:ascii="Times New Roman"/>
          <w:spacing w:val="1"/>
        </w:rPr>
        <w:t>30</w:t>
      </w:r>
    </w:p>
    <w:p w:rsidR="001B72D3" w:rsidRDefault="001B72D3">
      <w:pPr>
        <w:pStyle w:val="BodyText"/>
        <w:tabs>
          <w:tab w:val="left" w:pos="852"/>
          <w:tab w:val="left" w:pos="2479"/>
        </w:tabs>
        <w:spacing w:before="39" w:line="418" w:lineRule="exact"/>
        <w:ind w:left="88"/>
        <w:rPr>
          <w:rFonts w:ascii="Times New Roman" w:hAnsi="Times New Roman"/>
        </w:rPr>
      </w:pPr>
      <w:r>
        <w:rPr>
          <w:rFonts w:ascii="Times New Roman"/>
          <w:spacing w:val="1"/>
        </w:rPr>
        <w:t>2</w:t>
      </w:r>
      <w:r>
        <w:rPr>
          <w:rFonts w:ascii="Times New Roman"/>
        </w:rPr>
        <w:t>0</w:t>
      </w:r>
      <w:r>
        <w:rPr>
          <w:rFonts w:ascii="Times New Roman"/>
        </w:rPr>
        <w:tab/>
      </w:r>
      <w:r>
        <w:rPr>
          <w:rFonts w:ascii="Times New Roman"/>
          <w:position w:val="-8"/>
        </w:rPr>
        <w:t>A</w:t>
      </w:r>
      <w:r>
        <w:rPr>
          <w:rFonts w:ascii="Times New Roman"/>
          <w:position w:val="-8"/>
        </w:rPr>
        <w:tab/>
      </w:r>
      <w:r>
        <w:rPr>
          <w:rFonts w:ascii="Times New Roman"/>
          <w:position w:val="11"/>
        </w:rPr>
        <w:t>C</w:t>
      </w:r>
    </w:p>
    <w:p w:rsidR="001B72D3" w:rsidRDefault="001B72D3">
      <w:pPr>
        <w:pStyle w:val="BodyText"/>
        <w:tabs>
          <w:tab w:val="left" w:pos="1847"/>
        </w:tabs>
        <w:spacing w:before="0" w:line="318" w:lineRule="exact"/>
        <w:ind w:left="94"/>
        <w:rPr>
          <w:rFonts w:ascii="Times New Roman" w:hAnsi="Times New Roman"/>
        </w:rPr>
      </w:pPr>
      <w:r>
        <w:rPr>
          <w:rFonts w:ascii="Times New Roman"/>
        </w:rPr>
        <w:t>10</w:t>
      </w:r>
      <w:r>
        <w:rPr>
          <w:rFonts w:ascii="Times New Roman"/>
        </w:rPr>
        <w:tab/>
      </w:r>
      <w:r>
        <w:rPr>
          <w:rFonts w:ascii="Times New Roman"/>
          <w:w w:val="105"/>
          <w:position w:val="10"/>
        </w:rPr>
        <w:t>B</w:t>
      </w:r>
    </w:p>
    <w:p w:rsidR="001B72D3" w:rsidRDefault="001B72D3">
      <w:pPr>
        <w:spacing w:line="318" w:lineRule="exact"/>
        <w:rPr>
          <w:rFonts w:ascii="Times New Roman" w:hAnsi="Times New Roman"/>
        </w:rPr>
        <w:sectPr w:rsidR="001B72D3">
          <w:type w:val="continuous"/>
          <w:pgSz w:w="9520" w:h="13840"/>
          <w:pgMar w:top="660" w:right="340" w:bottom="520" w:left="460" w:header="720" w:footer="720" w:gutter="0"/>
          <w:cols w:num="2" w:space="720" w:equalWidth="0">
            <w:col w:w="5201" w:space="40"/>
            <w:col w:w="3479"/>
          </w:cols>
        </w:sectPr>
      </w:pPr>
    </w:p>
    <w:p w:rsidR="001B72D3" w:rsidRDefault="001B72D3">
      <w:pPr>
        <w:pStyle w:val="BodyText"/>
        <w:spacing w:before="69"/>
        <w:ind w:left="590"/>
      </w:pPr>
      <w:r>
        <w:rPr>
          <w:rFonts w:ascii="Times New Roman" w:hAnsi="Times New Roman"/>
          <w:spacing w:val="11"/>
        </w:rPr>
        <w:t>(3)</w:t>
      </w:r>
      <w:r>
        <w:rPr>
          <w:rFonts w:cs="宋体" w:hint="eastAsia"/>
          <w:spacing w:val="11"/>
        </w:rPr>
        <w:t>此</w:t>
      </w:r>
      <w:r>
        <w:rPr>
          <w:rFonts w:cs="宋体"/>
          <w:spacing w:val="-75"/>
        </w:rPr>
        <w:t xml:space="preserve"> </w:t>
      </w:r>
      <w:r>
        <w:rPr>
          <w:rFonts w:hint="eastAsia"/>
        </w:rPr>
        <w:t>物</w:t>
      </w:r>
      <w:r>
        <w:rPr>
          <w:spacing w:val="-75"/>
        </w:rPr>
        <w:t xml:space="preserve"> </w:t>
      </w:r>
      <w:r>
        <w:rPr>
          <w:rFonts w:cs="宋体" w:hint="eastAsia"/>
        </w:rPr>
        <w:t>体</w:t>
      </w:r>
      <w:r>
        <w:rPr>
          <w:rFonts w:cs="宋体"/>
          <w:spacing w:val="-75"/>
        </w:rPr>
        <w:t xml:space="preserve"> </w:t>
      </w:r>
      <w:r>
        <w:rPr>
          <w:rFonts w:cs="宋体" w:hint="eastAsia"/>
        </w:rPr>
        <w:t>全</w:t>
      </w:r>
      <w:r>
        <w:rPr>
          <w:rFonts w:cs="宋体"/>
          <w:spacing w:val="-75"/>
        </w:rPr>
        <w:t xml:space="preserve"> </w:t>
      </w:r>
      <w:r>
        <w:rPr>
          <w:rFonts w:cs="宋体" w:hint="eastAsia"/>
        </w:rPr>
        <w:t>程</w:t>
      </w:r>
      <w:r>
        <w:rPr>
          <w:rFonts w:cs="宋体"/>
          <w:spacing w:val="-75"/>
        </w:rPr>
        <w:t xml:space="preserve"> </w:t>
      </w:r>
      <w:r>
        <w:rPr>
          <w:rFonts w:hint="eastAsia"/>
        </w:rPr>
        <w:t>的</w:t>
      </w:r>
      <w:r>
        <w:rPr>
          <w:spacing w:val="-75"/>
        </w:rPr>
        <w:t xml:space="preserve"> </w:t>
      </w:r>
      <w:r>
        <w:rPr>
          <w:rFonts w:cs="宋体" w:hint="eastAsia"/>
          <w:spacing w:val="15"/>
        </w:rPr>
        <w:t>平均</w:t>
      </w:r>
      <w:r>
        <w:rPr>
          <w:rFonts w:cs="宋体"/>
          <w:spacing w:val="-75"/>
        </w:rPr>
        <w:t xml:space="preserve"> </w:t>
      </w:r>
      <w:r>
        <w:rPr>
          <w:rFonts w:cs="宋体" w:hint="eastAsia"/>
        </w:rPr>
        <w:t>速</w:t>
      </w:r>
      <w:r>
        <w:rPr>
          <w:rFonts w:cs="宋体"/>
          <w:spacing w:val="-75"/>
        </w:rPr>
        <w:t xml:space="preserve"> </w:t>
      </w:r>
      <w:r>
        <w:rPr>
          <w:rFonts w:hint="eastAsia"/>
        </w:rPr>
        <w:t>度</w:t>
      </w:r>
    </w:p>
    <w:p w:rsidR="001B72D3" w:rsidRDefault="001B72D3">
      <w:pPr>
        <w:pStyle w:val="BodyText"/>
        <w:tabs>
          <w:tab w:val="left" w:pos="2182"/>
          <w:tab w:val="left" w:pos="3743"/>
        </w:tabs>
        <w:spacing w:line="309" w:lineRule="auto"/>
        <w:ind w:left="107" w:firstLine="752"/>
        <w:rPr>
          <w:rFonts w:cs="宋体"/>
        </w:rPr>
      </w:pPr>
      <w:r>
        <w:rPr>
          <w:rFonts w:ascii="Times New Roman" w:hAnsi="Times New Roman"/>
          <w:i/>
          <w:spacing w:val="13"/>
          <w:w w:val="95"/>
        </w:rPr>
        <w:t>v</w:t>
      </w:r>
      <w:r>
        <w:rPr>
          <w:rFonts w:ascii="Times New Roman" w:hAnsi="Times New Roman"/>
          <w:spacing w:val="13"/>
          <w:w w:val="95"/>
        </w:rPr>
        <w:t>=</w:t>
      </w:r>
      <w:r>
        <w:rPr>
          <w:rFonts w:ascii="Times New Roman" w:hAnsi="Times New Roman"/>
          <w:spacing w:val="13"/>
          <w:w w:val="95"/>
          <w:u w:val="single" w:color="000000"/>
        </w:rPr>
        <w:tab/>
      </w:r>
      <w:r>
        <w:rPr>
          <w:rFonts w:ascii="Times New Roman" w:hAnsi="Times New Roman"/>
          <w:spacing w:val="13"/>
          <w:w w:val="95"/>
        </w:rPr>
        <w:t>m/s=</w:t>
      </w:r>
      <w:r>
        <w:rPr>
          <w:rFonts w:ascii="Times New Roman" w:hAnsi="Times New Roman"/>
          <w:spacing w:val="13"/>
          <w:w w:val="95"/>
          <w:u w:val="single" w:color="000000"/>
        </w:rPr>
        <w:tab/>
      </w:r>
      <w:r>
        <w:rPr>
          <w:rFonts w:ascii="Times New Roman" w:hAnsi="Times New Roman"/>
          <w:spacing w:val="12"/>
        </w:rPr>
        <w:t>km/h</w:t>
      </w:r>
      <w:r>
        <w:rPr>
          <w:rFonts w:hint="eastAsia"/>
          <w:spacing w:val="12"/>
        </w:rPr>
        <w:t>．</w:t>
      </w:r>
      <w:r>
        <w:rPr>
          <w:spacing w:val="24"/>
        </w:rPr>
        <w:t xml:space="preserve"> </w:t>
      </w:r>
      <w:r>
        <w:rPr>
          <w:rFonts w:ascii="Times New Roman" w:hAnsi="Times New Roman"/>
          <w:spacing w:val="15"/>
        </w:rPr>
        <w:t>16</w:t>
      </w:r>
      <w:r>
        <w:rPr>
          <w:rFonts w:hint="eastAsia"/>
          <w:spacing w:val="-72"/>
        </w:rPr>
        <w:t>．</w:t>
      </w:r>
      <w:r>
        <w:rPr>
          <w:rFonts w:cs="宋体" w:hint="eastAsia"/>
          <w:spacing w:val="30"/>
        </w:rPr>
        <w:t>如</w:t>
      </w:r>
      <w:r>
        <w:rPr>
          <w:rFonts w:cs="宋体" w:hint="eastAsia"/>
        </w:rPr>
        <w:t>图</w:t>
      </w:r>
      <w:r>
        <w:rPr>
          <w:rFonts w:cs="宋体"/>
          <w:spacing w:val="-76"/>
        </w:rPr>
        <w:t xml:space="preserve"> </w:t>
      </w:r>
      <w:r>
        <w:rPr>
          <w:rFonts w:hint="eastAsia"/>
        </w:rPr>
        <w:t>是</w:t>
      </w:r>
      <w:r>
        <w:rPr>
          <w:spacing w:val="-75"/>
        </w:rPr>
        <w:t xml:space="preserve"> </w:t>
      </w:r>
      <w:r>
        <w:rPr>
          <w:rFonts w:cs="宋体" w:hint="eastAsia"/>
        </w:rPr>
        <w:t>人</w:t>
      </w:r>
      <w:r>
        <w:rPr>
          <w:rFonts w:cs="宋体"/>
          <w:spacing w:val="-75"/>
        </w:rPr>
        <w:t xml:space="preserve"> </w:t>
      </w:r>
      <w:r>
        <w:rPr>
          <w:rFonts w:cs="宋体" w:hint="eastAsia"/>
        </w:rPr>
        <w:t>眼</w:t>
      </w:r>
      <w:r>
        <w:rPr>
          <w:rFonts w:cs="宋体"/>
          <w:spacing w:val="-75"/>
        </w:rPr>
        <w:t xml:space="preserve"> </w:t>
      </w:r>
      <w:r>
        <w:rPr>
          <w:rFonts w:cs="宋体" w:hint="eastAsia"/>
          <w:spacing w:val="30"/>
        </w:rPr>
        <w:t>看</w:t>
      </w:r>
      <w:r>
        <w:rPr>
          <w:rFonts w:cs="宋体" w:hint="eastAsia"/>
        </w:rPr>
        <w:t>见</w:t>
      </w:r>
      <w:r>
        <w:rPr>
          <w:rFonts w:cs="宋体"/>
          <w:spacing w:val="-15"/>
        </w:rPr>
        <w:t xml:space="preserve"> </w:t>
      </w:r>
      <w:r>
        <w:rPr>
          <w:rFonts w:ascii="Times New Roman" w:hAnsi="Times New Roman"/>
        </w:rPr>
        <w:t>A</w:t>
      </w:r>
      <w:r>
        <w:rPr>
          <w:rFonts w:ascii="Times New Roman" w:hAnsi="Times New Roman"/>
          <w:spacing w:val="22"/>
        </w:rPr>
        <w:t xml:space="preserve"> </w:t>
      </w:r>
      <w:r>
        <w:rPr>
          <w:rFonts w:hint="eastAsia"/>
        </w:rPr>
        <w:t>物</w:t>
      </w:r>
      <w:r>
        <w:rPr>
          <w:spacing w:val="-75"/>
        </w:rPr>
        <w:t xml:space="preserve"> </w:t>
      </w:r>
      <w:r>
        <w:rPr>
          <w:rFonts w:cs="宋体" w:hint="eastAsia"/>
        </w:rPr>
        <w:t>体</w:t>
      </w:r>
      <w:r>
        <w:rPr>
          <w:rFonts w:cs="宋体"/>
          <w:spacing w:val="-75"/>
        </w:rPr>
        <w:t xml:space="preserve"> </w:t>
      </w:r>
      <w:r>
        <w:rPr>
          <w:rFonts w:hint="eastAsia"/>
        </w:rPr>
        <w:t>在</w:t>
      </w:r>
      <w:r>
        <w:rPr>
          <w:spacing w:val="-75"/>
        </w:rPr>
        <w:t xml:space="preserve"> </w:t>
      </w:r>
      <w:r>
        <w:rPr>
          <w:rFonts w:cs="宋体" w:hint="eastAsia"/>
        </w:rPr>
        <w:t>平</w:t>
      </w:r>
      <w:r>
        <w:rPr>
          <w:rFonts w:cs="宋体"/>
          <w:spacing w:val="-75"/>
        </w:rPr>
        <w:t xml:space="preserve"> </w:t>
      </w:r>
      <w:r>
        <w:rPr>
          <w:rFonts w:hint="eastAsia"/>
        </w:rPr>
        <w:t>面</w:t>
      </w:r>
      <w:r>
        <w:rPr>
          <w:spacing w:val="-75"/>
        </w:rPr>
        <w:t xml:space="preserve"> </w:t>
      </w:r>
      <w:r>
        <w:rPr>
          <w:rFonts w:cs="宋体" w:hint="eastAsia"/>
        </w:rPr>
        <w:t>镜</w:t>
      </w:r>
      <w:r>
        <w:rPr>
          <w:rFonts w:cs="宋体"/>
          <w:spacing w:val="-75"/>
        </w:rPr>
        <w:t xml:space="preserve"> </w:t>
      </w:r>
      <w:r>
        <w:rPr>
          <w:rFonts w:hint="eastAsia"/>
          <w:spacing w:val="30"/>
        </w:rPr>
        <w:t>中</w:t>
      </w:r>
      <w:r>
        <w:rPr>
          <w:rFonts w:hint="eastAsia"/>
        </w:rPr>
        <w:t>的</w:t>
      </w:r>
      <w:r>
        <w:rPr>
          <w:spacing w:val="-75"/>
        </w:rPr>
        <w:t xml:space="preserve"> </w:t>
      </w:r>
      <w:r>
        <w:rPr>
          <w:rFonts w:cs="宋体" w:hint="eastAsia"/>
        </w:rPr>
        <w:t>像</w:t>
      </w:r>
      <w:r>
        <w:rPr>
          <w:rFonts w:cs="宋体"/>
          <w:spacing w:val="-14"/>
        </w:rPr>
        <w:t xml:space="preserve"> </w:t>
      </w:r>
      <w:r>
        <w:rPr>
          <w:rFonts w:ascii="Times New Roman" w:hAnsi="Times New Roman"/>
          <w:spacing w:val="15"/>
        </w:rPr>
        <w:t>A</w:t>
      </w:r>
      <w:r>
        <w:rPr>
          <w:rFonts w:ascii="Times New Roman" w:hAnsi="Times New Roman"/>
          <w:spacing w:val="14"/>
        </w:rPr>
        <w:t>′</w:t>
      </w:r>
      <w:r>
        <w:rPr>
          <w:rFonts w:hint="eastAsia"/>
        </w:rPr>
        <w:t>的</w:t>
      </w:r>
      <w:r>
        <w:rPr>
          <w:spacing w:val="-75"/>
        </w:rPr>
        <w:t xml:space="preserve"> </w:t>
      </w:r>
      <w:r>
        <w:rPr>
          <w:rFonts w:cs="宋体" w:hint="eastAsia"/>
        </w:rPr>
        <w:t>示</w:t>
      </w:r>
    </w:p>
    <w:p w:rsidR="001B72D3" w:rsidRDefault="001B72D3">
      <w:pPr>
        <w:pStyle w:val="BodyText"/>
        <w:spacing w:before="16"/>
        <w:ind w:left="527"/>
        <w:rPr>
          <w:rFonts w:cs="宋体"/>
          <w:lang w:eastAsia="zh-CN"/>
        </w:rPr>
      </w:pPr>
      <w:r>
        <w:rPr>
          <w:rFonts w:hint="eastAsia"/>
          <w:lang w:eastAsia="zh-CN"/>
        </w:rPr>
        <w:t>意</w:t>
      </w:r>
      <w:r>
        <w:rPr>
          <w:spacing w:val="-75"/>
          <w:lang w:eastAsia="zh-CN"/>
        </w:rPr>
        <w:t xml:space="preserve"> </w:t>
      </w:r>
      <w:r>
        <w:rPr>
          <w:rFonts w:cs="宋体" w:hint="eastAsia"/>
          <w:lang w:eastAsia="zh-CN"/>
        </w:rPr>
        <w:t>图</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请</w:t>
      </w:r>
      <w:r>
        <w:rPr>
          <w:rFonts w:cs="宋体"/>
          <w:spacing w:val="-75"/>
          <w:lang w:eastAsia="zh-CN"/>
        </w:rPr>
        <w:t xml:space="preserve"> </w:t>
      </w:r>
      <w:r>
        <w:rPr>
          <w:rFonts w:cs="宋体" w:hint="eastAsia"/>
          <w:lang w:eastAsia="zh-CN"/>
        </w:rPr>
        <w:t>确</w:t>
      </w:r>
      <w:r>
        <w:rPr>
          <w:rFonts w:cs="宋体"/>
          <w:spacing w:val="-75"/>
          <w:lang w:eastAsia="zh-CN"/>
        </w:rPr>
        <w:t xml:space="preserve"> </w:t>
      </w:r>
      <w:r>
        <w:rPr>
          <w:rFonts w:cs="宋体" w:hint="eastAsia"/>
          <w:lang w:eastAsia="zh-CN"/>
        </w:rPr>
        <w:t>定</w:t>
      </w:r>
      <w:r>
        <w:rPr>
          <w:rFonts w:cs="宋体"/>
          <w:spacing w:val="-75"/>
          <w:lang w:eastAsia="zh-CN"/>
        </w:rPr>
        <w:t xml:space="preserve"> </w:t>
      </w:r>
      <w:r>
        <w:rPr>
          <w:rFonts w:hint="eastAsia"/>
          <w:lang w:eastAsia="zh-CN"/>
        </w:rPr>
        <w:t>物</w:t>
      </w:r>
      <w:r>
        <w:rPr>
          <w:spacing w:val="-75"/>
          <w:lang w:eastAsia="zh-CN"/>
        </w:rPr>
        <w:t xml:space="preserve"> </w:t>
      </w:r>
      <w:r>
        <w:rPr>
          <w:rFonts w:cs="宋体" w:hint="eastAsia"/>
          <w:lang w:eastAsia="zh-CN"/>
        </w:rPr>
        <w:t>体</w:t>
      </w:r>
      <w:r>
        <w:rPr>
          <w:rFonts w:cs="宋体"/>
          <w:spacing w:val="-12"/>
          <w:lang w:eastAsia="zh-CN"/>
        </w:rPr>
        <w:t xml:space="preserve"> </w:t>
      </w:r>
      <w:r>
        <w:rPr>
          <w:rFonts w:ascii="Times New Roman" w:hAnsi="Times New Roman"/>
          <w:lang w:eastAsia="zh-CN"/>
        </w:rPr>
        <w:t>A</w:t>
      </w:r>
      <w:r>
        <w:rPr>
          <w:rFonts w:ascii="Times New Roman" w:hAnsi="Times New Roman"/>
          <w:spacing w:val="23"/>
          <w:lang w:eastAsia="zh-CN"/>
        </w:rPr>
        <w:t xml:space="preserve"> </w:t>
      </w:r>
      <w:r>
        <w:rPr>
          <w:rFonts w:hint="eastAsia"/>
          <w:spacing w:val="15"/>
          <w:lang w:eastAsia="zh-CN"/>
        </w:rPr>
        <w:t>的位</w:t>
      </w:r>
      <w:r>
        <w:rPr>
          <w:spacing w:val="-75"/>
          <w:lang w:eastAsia="zh-CN"/>
        </w:rPr>
        <w:t xml:space="preserve"> </w:t>
      </w:r>
      <w:r>
        <w:rPr>
          <w:rFonts w:cs="宋体" w:hint="eastAsia"/>
          <w:spacing w:val="30"/>
          <w:lang w:eastAsia="zh-CN"/>
        </w:rPr>
        <w:t>置并</w:t>
      </w:r>
      <w:r>
        <w:rPr>
          <w:rFonts w:cs="宋体" w:hint="eastAsia"/>
          <w:lang w:eastAsia="zh-CN"/>
        </w:rPr>
        <w:t>画</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入</w:t>
      </w:r>
      <w:r>
        <w:rPr>
          <w:rFonts w:cs="宋体"/>
          <w:spacing w:val="-75"/>
          <w:lang w:eastAsia="zh-CN"/>
        </w:rPr>
        <w:t xml:space="preserve"> </w:t>
      </w:r>
      <w:r>
        <w:rPr>
          <w:rFonts w:cs="宋体" w:hint="eastAsia"/>
          <w:lang w:eastAsia="zh-CN"/>
        </w:rPr>
        <w:t>射</w:t>
      </w:r>
      <w:r>
        <w:rPr>
          <w:rFonts w:cs="宋体"/>
          <w:spacing w:val="-75"/>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线</w:t>
      </w:r>
      <w:r>
        <w:rPr>
          <w:rFonts w:cs="宋体"/>
          <w:spacing w:val="-75"/>
          <w:lang w:eastAsia="zh-CN"/>
        </w:rPr>
        <w:t xml:space="preserve"> </w:t>
      </w:r>
      <w:r>
        <w:rPr>
          <w:rFonts w:cs="宋体" w:hint="eastAsia"/>
          <w:lang w:eastAsia="zh-CN"/>
        </w:rPr>
        <w:t>、</w:t>
      </w:r>
    </w:p>
    <w:p w:rsidR="001B72D3" w:rsidRDefault="001B72D3">
      <w:pPr>
        <w:pStyle w:val="BodyText"/>
        <w:ind w:left="527"/>
        <w:rPr>
          <w:lang w:eastAsia="zh-CN"/>
        </w:rPr>
      </w:pPr>
      <w:r>
        <w:rPr>
          <w:rFonts w:cs="宋体" w:hint="eastAsia"/>
          <w:lang w:eastAsia="zh-CN"/>
        </w:rPr>
        <w:t>标</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入</w:t>
      </w:r>
      <w:r>
        <w:rPr>
          <w:rFonts w:cs="宋体"/>
          <w:spacing w:val="-75"/>
          <w:lang w:eastAsia="zh-CN"/>
        </w:rPr>
        <w:t xml:space="preserve"> </w:t>
      </w:r>
      <w:r>
        <w:rPr>
          <w:rFonts w:cs="宋体" w:hint="eastAsia"/>
          <w:spacing w:val="15"/>
          <w:lang w:eastAsia="zh-CN"/>
        </w:rPr>
        <w:t>射角</w:t>
      </w:r>
      <w:r>
        <w:rPr>
          <w:rFonts w:cs="宋体"/>
          <w:spacing w:val="-75"/>
          <w:lang w:eastAsia="zh-CN"/>
        </w:rPr>
        <w:t xml:space="preserve"> </w:t>
      </w:r>
      <w:r>
        <w:rPr>
          <w:rFonts w:hint="eastAsia"/>
          <w:lang w:eastAsia="zh-CN"/>
        </w:rPr>
        <w:t>．</w:t>
      </w:r>
    </w:p>
    <w:p w:rsidR="001B72D3" w:rsidRDefault="001B72D3">
      <w:pPr>
        <w:tabs>
          <w:tab w:val="left" w:pos="574"/>
          <w:tab w:val="left" w:pos="999"/>
          <w:tab w:val="left" w:pos="1416"/>
          <w:tab w:val="left" w:pos="1837"/>
          <w:tab w:val="left" w:pos="2203"/>
        </w:tabs>
        <w:spacing w:before="48"/>
        <w:ind w:left="76"/>
        <w:rPr>
          <w:rFonts w:ascii="Times New Roman" w:hAnsi="Times New Roman"/>
          <w:sz w:val="21"/>
          <w:szCs w:val="21"/>
          <w:lang w:eastAsia="zh-CN"/>
        </w:rPr>
      </w:pPr>
      <w:r>
        <w:rPr>
          <w:w w:val="105"/>
          <w:lang w:eastAsia="zh-CN"/>
        </w:rPr>
        <w:br w:type="column"/>
      </w:r>
      <w:r>
        <w:rPr>
          <w:rFonts w:ascii="Times New Roman"/>
          <w:w w:val="105"/>
          <w:position w:val="11"/>
          <w:sz w:val="14"/>
          <w:lang w:eastAsia="zh-CN"/>
        </w:rPr>
        <w:t>O</w:t>
      </w:r>
      <w:r>
        <w:rPr>
          <w:rFonts w:ascii="Times New Roman"/>
          <w:w w:val="105"/>
          <w:position w:val="11"/>
          <w:sz w:val="14"/>
          <w:lang w:eastAsia="zh-CN"/>
        </w:rPr>
        <w:tab/>
      </w:r>
      <w:r>
        <w:rPr>
          <w:rFonts w:ascii="Times New Roman"/>
          <w:sz w:val="21"/>
          <w:lang w:eastAsia="zh-CN"/>
        </w:rPr>
        <w:t>2</w:t>
      </w:r>
      <w:r>
        <w:rPr>
          <w:rFonts w:ascii="Times New Roman"/>
          <w:sz w:val="21"/>
          <w:lang w:eastAsia="zh-CN"/>
        </w:rPr>
        <w:tab/>
        <w:t>4</w:t>
      </w:r>
      <w:r>
        <w:rPr>
          <w:rFonts w:ascii="Times New Roman"/>
          <w:sz w:val="21"/>
          <w:lang w:eastAsia="zh-CN"/>
        </w:rPr>
        <w:tab/>
        <w:t>6</w:t>
      </w:r>
      <w:r>
        <w:rPr>
          <w:rFonts w:ascii="Times New Roman"/>
          <w:sz w:val="21"/>
          <w:lang w:eastAsia="zh-CN"/>
        </w:rPr>
        <w:tab/>
      </w:r>
      <w:r>
        <w:rPr>
          <w:rFonts w:ascii="Times New Roman"/>
          <w:position w:val="1"/>
          <w:sz w:val="21"/>
          <w:lang w:eastAsia="zh-CN"/>
        </w:rPr>
        <w:t>8</w:t>
      </w:r>
      <w:r>
        <w:rPr>
          <w:rFonts w:ascii="Times New Roman"/>
          <w:position w:val="1"/>
          <w:sz w:val="21"/>
          <w:lang w:eastAsia="zh-CN"/>
        </w:rPr>
        <w:tab/>
        <w:t>10</w:t>
      </w:r>
    </w:p>
    <w:p w:rsidR="001B72D3" w:rsidRDefault="001B72D3">
      <w:pPr>
        <w:spacing w:line="260" w:lineRule="atLeast"/>
        <w:rPr>
          <w:rFonts w:ascii="Times New Roman" w:hAnsi="Times New Roman"/>
          <w:lang w:eastAsia="zh-CN"/>
        </w:rPr>
      </w:pPr>
    </w:p>
    <w:p w:rsidR="001B72D3" w:rsidRDefault="001B72D3">
      <w:pPr>
        <w:spacing w:line="260" w:lineRule="atLeast"/>
        <w:rPr>
          <w:rFonts w:ascii="Times New Roman" w:hAnsi="Times New Roman"/>
          <w:lang w:eastAsia="zh-CN"/>
        </w:rPr>
      </w:pPr>
    </w:p>
    <w:p w:rsidR="001B72D3" w:rsidRDefault="001B72D3">
      <w:pPr>
        <w:spacing w:line="260" w:lineRule="atLeast"/>
        <w:rPr>
          <w:rFonts w:ascii="Times New Roman" w:hAnsi="Times New Roman"/>
          <w:lang w:eastAsia="zh-CN"/>
        </w:rPr>
      </w:pPr>
    </w:p>
    <w:p w:rsidR="001B72D3" w:rsidRDefault="001B72D3">
      <w:pPr>
        <w:spacing w:before="11" w:line="360" w:lineRule="atLeast"/>
        <w:rPr>
          <w:rFonts w:ascii="Times New Roman" w:hAnsi="Times New Roman"/>
          <w:sz w:val="31"/>
          <w:szCs w:val="31"/>
          <w:lang w:eastAsia="zh-CN"/>
        </w:rPr>
      </w:pPr>
    </w:p>
    <w:p w:rsidR="001B72D3" w:rsidRDefault="001B72D3">
      <w:pPr>
        <w:ind w:left="204"/>
        <w:rPr>
          <w:rFonts w:ascii="Symbol" w:eastAsia="Times New Roman" w:hAnsi="Symbol" w:cs="Symbol"/>
          <w:sz w:val="23"/>
          <w:szCs w:val="23"/>
          <w:lang w:eastAsia="zh-CN"/>
        </w:rPr>
      </w:pPr>
      <w:r>
        <w:rPr>
          <w:noProof/>
          <w:lang w:eastAsia="zh-CN"/>
        </w:rPr>
        <w:pict>
          <v:group id="_x0000_s1523" style="position:absolute;left:0;text-align:left;margin-left:314.2pt;margin-top:-18.85pt;width:120.95pt;height:49.4pt;z-index:-251664896;mso-position-horizontal-relative:page" coordorigin="6284,-377" coordsize="2419,988">
            <v:group id="_x0000_s1524" style="position:absolute;left:6482;top:-301;width:160;height:15" coordorigin="6482,-301" coordsize="160,15">
              <v:shape id="_x0000_s1525" style="position:absolute;left:6482;top:-301;width:160;height:15" coordorigin="6482,-301" coordsize="160,15" path="m6642,-287r-160,-14e" filled="f" strokeweight=".78pt">
                <v:path arrowok="t"/>
              </v:shape>
            </v:group>
            <v:group id="_x0000_s1526" style="position:absolute;left:6565;top:-215;width:160;height:16" coordorigin="6565,-215" coordsize="160,16">
              <v:shape id="_x0000_s1527" style="position:absolute;left:6565;top:-215;width:160;height:16" coordorigin="6565,-215" coordsize="160,16" path="m6725,-199r-160,-16e" filled="f" strokeweight=".78pt">
                <v:path arrowok="t"/>
              </v:shape>
            </v:group>
            <v:group id="_x0000_s1528" style="position:absolute;left:6647;top:-125;width:160;height:15" coordorigin="6647,-125" coordsize="160,15">
              <v:shape id="_x0000_s1529" style="position:absolute;left:6647;top:-125;width:160;height:15" coordorigin="6647,-125" coordsize="160,15" path="m6806,-110r-159,-15e" filled="f" strokeweight=".78pt">
                <v:path arrowok="t"/>
              </v:shape>
            </v:group>
            <v:group id="_x0000_s1530" style="position:absolute;left:6730;top:-38;width:160;height:15" coordorigin="6730,-38" coordsize="160,15">
              <v:shape id="_x0000_s1531" style="position:absolute;left:6730;top:-38;width:160;height:15" coordorigin="6730,-38" coordsize="160,15" path="m6889,-24l6730,-38e" filled="f" strokeweight=".78pt">
                <v:path arrowok="t"/>
              </v:shape>
            </v:group>
            <v:group id="_x0000_s1532" style="position:absolute;left:6812;top:49;width:160;height:15" coordorigin="6812,49" coordsize="160,15">
              <v:shape id="_x0000_s1533" style="position:absolute;left:6812;top:49;width:160;height:15" coordorigin="6812,49" coordsize="160,15" path="m6972,64l6812,49e" filled="f" strokeweight=".78pt">
                <v:path arrowok="t"/>
              </v:shape>
            </v:group>
            <v:group id="_x0000_s1534" style="position:absolute;left:6895;top:136;width:160;height:16" coordorigin="6895,136" coordsize="160,16">
              <v:shape id="_x0000_s1535" style="position:absolute;left:6895;top:136;width:160;height:16" coordorigin="6895,136" coordsize="160,16" path="m7055,151l6895,136e" filled="f" strokeweight=".78pt">
                <v:path arrowok="t"/>
              </v:shape>
            </v:group>
            <v:group id="_x0000_s1536" style="position:absolute;left:6977;top:224;width:160;height:15" coordorigin="6977,224" coordsize="160,15">
              <v:shape id="_x0000_s1537" style="position:absolute;left:6977;top:224;width:160;height:15" coordorigin="6977,224" coordsize="160,15" path="m7136,239l6977,224e" filled="f" strokeweight=".78pt">
                <v:path arrowok="t"/>
              </v:shape>
            </v:group>
            <v:group id="_x0000_s1538" style="position:absolute;left:7060;top:312;width:160;height:15" coordorigin="7060,312" coordsize="160,15">
              <v:shape id="_x0000_s1539" style="position:absolute;left:7060;top:312;width:160;height:15" coordorigin="7060,312" coordsize="160,15" path="m7219,326l7060,312e" filled="f" strokeweight=".78pt">
                <v:path arrowok="t"/>
              </v:shape>
            </v:group>
            <v:group id="_x0000_s1540" style="position:absolute;left:7141;top:400;width:160;height:15" coordorigin="7141,400" coordsize="160,15">
              <v:shape id="_x0000_s1541" style="position:absolute;left:7141;top:400;width:160;height:15" coordorigin="7141,400" coordsize="160,15" path="m7301,414l7141,400e" filled="f" strokeweight=".78pt">
                <v:path arrowok="t"/>
              </v:shape>
            </v:group>
            <v:group id="_x0000_s1542" style="position:absolute;left:7224;top:487;width:160;height:15" coordorigin="7224,487" coordsize="160,15">
              <v:shape id="_x0000_s1543" style="position:absolute;left:7224;top:487;width:160;height:15" coordorigin="7224,487" coordsize="160,15" path="m7384,502l7224,487e" filled="f" strokeweight=".78pt">
                <v:path arrowok="t"/>
              </v:shape>
            </v:group>
            <v:group id="_x0000_s1544" style="position:absolute;left:7307;top:575;width:160;height:15" coordorigin="7307,575" coordsize="160,15">
              <v:shape id="_x0000_s1545" style="position:absolute;left:7307;top:575;width:160;height:15" coordorigin="7307,575" coordsize="160,15" path="m7466,589l7307,575e" filled="f" strokeweight=".78pt">
                <v:path arrowok="t"/>
              </v:shape>
            </v:group>
            <v:group id="_x0000_s1546" style="position:absolute;left:6580;top:-362;width:903;height:958" coordorigin="6580,-362" coordsize="903,958">
              <v:shape id="_x0000_s1547" style="position:absolute;left:6580;top:-362;width:903;height:958" coordorigin="6580,-362" coordsize="903,958" path="m6580,-362r902,957e" filled="f" strokeweight="1.5pt">
                <v:path arrowok="t"/>
              </v:shape>
            </v:group>
            <v:group id="_x0000_s1548" style="position:absolute;left:6366;top:186;width:690;height:2" coordorigin="6366,186" coordsize="690,2">
              <v:shape id="_x0000_s1549" style="position:absolute;left:6366;top:186;width:690;height:2" coordorigin="6366,186" coordsize="690,0" path="m6366,186r690,e" filled="f" strokeweight=".82pt">
                <v:path arrowok="t"/>
              </v:shape>
            </v:group>
            <v:group id="_x0000_s1550" style="position:absolute;left:6299;top:164;width:46;height:45" coordorigin="6299,164" coordsize="46,45">
              <v:shape id="_x0000_s1551" style="position:absolute;left:6299;top:164;width:46;height:45" coordorigin="6299,164" coordsize="46,45" path="m6334,164r-24,l6299,174r,25l6310,209r24,l6344,199r,-25l6334,164xe" fillcolor="black" stroked="f">
                <v:path arrowok="t"/>
              </v:shape>
            </v:group>
            <v:group id="_x0000_s1552" style="position:absolute;left:6299;top:164;width:46;height:45" coordorigin="6299,164" coordsize="46,45">
              <v:shape id="_x0000_s1553" style="position:absolute;left:6299;top:164;width:46;height:45" coordorigin="6299,164" coordsize="46,45" path="m6322,164r-12,l6299,174r,12l6299,199r11,10l6322,209r12,l6344,199r,-13l6344,174r-10,-10l6322,164e" filled="f" strokeweight=".78pt">
                <v:path arrowok="t"/>
              </v:shape>
              <v:shape id="_x0000_s1554" type="#_x0000_t75" style="position:absolute;left:8340;top:-11;width:362;height:288">
                <v:imagedata r:id="rId32" o:title=""/>
              </v:shape>
            </v:group>
            <v:group id="_x0000_s1555" style="position:absolute;left:7088;top:188;width:1246;height:2" coordorigin="7088,188" coordsize="1246,2">
              <v:shape id="_x0000_s1556" style="position:absolute;left:7088;top:188;width:1246;height:2" coordorigin="7088,188" coordsize="1246,0" path="m7088,188r1246,e" filled="f" strokeweight=".78pt">
                <v:path arrowok="t"/>
              </v:shape>
            </v:group>
            <v:group id="_x0000_s1557" style="position:absolute;left:7632;top:149;width:153;height:81" coordorigin="7632,149" coordsize="153,81">
              <v:shape id="_x0000_s1558" style="position:absolute;left:7632;top:149;width:153;height:81" coordorigin="7632,149" coordsize="153,81" path="m7664,149r40,39l7664,229r96,-32l7704,197r5,-3l7711,188r-2,-4l7704,181r59,l7664,149xe" fillcolor="black" stroked="f">
                <v:path arrowok="t"/>
              </v:shape>
              <v:shape id="_x0000_s1559" style="position:absolute;left:7632;top:149;width:153;height:81" coordorigin="7632,149" coordsize="153,81" path="m7697,181r-58,l7633,184r-1,4l7633,194r6,3l7696,197r8,-9l7697,181xe" fillcolor="black" stroked="f">
                <v:path arrowok="t"/>
              </v:shape>
              <v:shape id="_x0000_s1560" style="position:absolute;left:7632;top:149;width:153;height:81" coordorigin="7632,149" coordsize="153,81" path="m7763,181r-59,l7709,184r2,4l7709,194r-5,3l7760,197r24,-9l7763,181xe" fillcolor="black" stroked="f">
                <v:path arrowok="t"/>
              </v:shape>
            </v:group>
            <w10:wrap anchorx="page"/>
          </v:group>
        </w:pict>
      </w:r>
      <w:r>
        <w:rPr>
          <w:rFonts w:ascii="Times New Roman" w:hAnsi="Times New Roman"/>
          <w:spacing w:val="4"/>
          <w:w w:val="105"/>
          <w:sz w:val="23"/>
          <w:szCs w:val="23"/>
          <w:lang w:eastAsia="zh-CN"/>
        </w:rPr>
        <w:t>A</w:t>
      </w:r>
      <w:r>
        <w:rPr>
          <w:rFonts w:ascii="Symbol" w:eastAsia="Times New Roman" w:hAnsi="Symbol" w:cs="Symbol"/>
          <w:w w:val="105"/>
          <w:position w:val="1"/>
          <w:sz w:val="23"/>
          <w:szCs w:val="23"/>
          <w:lang w:eastAsia="zh-CN"/>
        </w:rPr>
        <w:t></w:t>
      </w:r>
    </w:p>
    <w:p w:rsidR="001B72D3" w:rsidRDefault="001B72D3">
      <w:pPr>
        <w:spacing w:before="51"/>
        <w:ind w:left="107"/>
        <w:rPr>
          <w:rFonts w:ascii="Times New Roman" w:hAnsi="Times New Roman"/>
          <w:sz w:val="21"/>
          <w:szCs w:val="21"/>
          <w:lang w:eastAsia="zh-CN"/>
        </w:rPr>
      </w:pPr>
      <w:r>
        <w:rPr>
          <w:lang w:eastAsia="zh-CN"/>
        </w:rPr>
        <w:br w:type="column"/>
      </w:r>
      <w:r>
        <w:rPr>
          <w:rFonts w:ascii="Times New Roman"/>
          <w:i/>
          <w:sz w:val="21"/>
          <w:lang w:eastAsia="zh-CN"/>
        </w:rPr>
        <w:t>t</w:t>
      </w:r>
      <w:r>
        <w:rPr>
          <w:rFonts w:ascii="Times New Roman"/>
          <w:i/>
          <w:spacing w:val="5"/>
          <w:sz w:val="21"/>
          <w:lang w:eastAsia="zh-CN"/>
        </w:rPr>
        <w:t xml:space="preserve"> </w:t>
      </w:r>
      <w:r>
        <w:rPr>
          <w:rFonts w:ascii="Times New Roman"/>
          <w:spacing w:val="18"/>
          <w:sz w:val="21"/>
          <w:lang w:eastAsia="zh-CN"/>
        </w:rPr>
        <w:t>/s</w:t>
      </w:r>
      <w:r>
        <w:rPr>
          <w:rFonts w:ascii="Times New Roman"/>
          <w:spacing w:val="-13"/>
          <w:sz w:val="21"/>
          <w:lang w:eastAsia="zh-CN"/>
        </w:rPr>
        <w:t xml:space="preserve"> </w:t>
      </w:r>
    </w:p>
    <w:p w:rsidR="001B72D3" w:rsidRDefault="001B72D3">
      <w:pPr>
        <w:rPr>
          <w:rFonts w:ascii="Times New Roman" w:hAnsi="Times New Roman"/>
          <w:sz w:val="21"/>
          <w:szCs w:val="21"/>
          <w:lang w:eastAsia="zh-CN"/>
        </w:rPr>
        <w:sectPr w:rsidR="001B72D3">
          <w:type w:val="continuous"/>
          <w:pgSz w:w="9520" w:h="13840"/>
          <w:pgMar w:top="660" w:right="340" w:bottom="520" w:left="460" w:header="720" w:footer="720" w:gutter="0"/>
          <w:cols w:num="3" w:space="720" w:equalWidth="0">
            <w:col w:w="5351" w:space="40"/>
            <w:col w:w="2423" w:space="353"/>
            <w:col w:w="553"/>
          </w:cols>
        </w:sectPr>
      </w:pPr>
    </w:p>
    <w:p w:rsidR="001B72D3" w:rsidRDefault="001B72D3">
      <w:pPr>
        <w:pStyle w:val="BodyText"/>
        <w:spacing w:before="10"/>
        <w:ind w:left="107"/>
        <w:rPr>
          <w:rFonts w:cs="宋体"/>
          <w:lang w:eastAsia="zh-CN"/>
        </w:rPr>
      </w:pPr>
      <w:r>
        <w:rPr>
          <w:rFonts w:ascii="Times New Roman" w:hAnsi="Times New Roman"/>
          <w:spacing w:val="10"/>
          <w:lang w:eastAsia="zh-CN"/>
        </w:rPr>
        <w:t>17</w:t>
      </w:r>
      <w:r>
        <w:rPr>
          <w:rFonts w:hint="eastAsia"/>
          <w:spacing w:val="10"/>
          <w:lang w:eastAsia="zh-CN"/>
        </w:rPr>
        <w:t>．</w:t>
      </w:r>
      <w:r>
        <w:rPr>
          <w:spacing w:val="-78"/>
          <w:lang w:eastAsia="zh-CN"/>
        </w:rPr>
        <w:t xml:space="preserve"> </w:t>
      </w:r>
      <w:r>
        <w:rPr>
          <w:rFonts w:cs="宋体" w:hint="eastAsia"/>
          <w:lang w:eastAsia="zh-CN"/>
        </w:rPr>
        <w:t>胶</w:t>
      </w:r>
      <w:r>
        <w:rPr>
          <w:rFonts w:cs="宋体"/>
          <w:spacing w:val="-75"/>
          <w:lang w:eastAsia="zh-CN"/>
        </w:rPr>
        <w:t xml:space="preserve"> </w:t>
      </w:r>
      <w:r>
        <w:rPr>
          <w:rFonts w:cs="宋体" w:hint="eastAsia"/>
          <w:lang w:eastAsia="zh-CN"/>
        </w:rPr>
        <w:t>片</w:t>
      </w:r>
      <w:r>
        <w:rPr>
          <w:rFonts w:cs="宋体"/>
          <w:spacing w:val="-75"/>
          <w:lang w:eastAsia="zh-CN"/>
        </w:rPr>
        <w:t xml:space="preserve"> </w:t>
      </w:r>
      <w:r>
        <w:rPr>
          <w:rFonts w:cs="宋体" w:hint="eastAsia"/>
          <w:lang w:eastAsia="zh-CN"/>
        </w:rPr>
        <w:t>投</w:t>
      </w:r>
      <w:r>
        <w:rPr>
          <w:rFonts w:cs="宋体"/>
          <w:spacing w:val="-75"/>
          <w:lang w:eastAsia="zh-CN"/>
        </w:rPr>
        <w:t xml:space="preserve"> </w:t>
      </w:r>
      <w:r>
        <w:rPr>
          <w:rFonts w:cs="宋体" w:hint="eastAsia"/>
          <w:lang w:eastAsia="zh-CN"/>
        </w:rPr>
        <w:t>影</w:t>
      </w:r>
      <w:r>
        <w:rPr>
          <w:rFonts w:cs="宋体"/>
          <w:spacing w:val="-75"/>
          <w:lang w:eastAsia="zh-CN"/>
        </w:rPr>
        <w:t xml:space="preserve"> </w:t>
      </w:r>
      <w:r>
        <w:rPr>
          <w:rFonts w:cs="宋体" w:hint="eastAsia"/>
          <w:lang w:eastAsia="zh-CN"/>
        </w:rPr>
        <w:t>仪</w:t>
      </w:r>
      <w:r>
        <w:rPr>
          <w:rFonts w:cs="宋体"/>
          <w:spacing w:val="-75"/>
          <w:lang w:eastAsia="zh-CN"/>
        </w:rPr>
        <w:t xml:space="preserve"> </w:t>
      </w:r>
      <w:r>
        <w:rPr>
          <w:rFonts w:cs="宋体" w:hint="eastAsia"/>
          <w:lang w:eastAsia="zh-CN"/>
        </w:rPr>
        <w:t>内</w:t>
      </w:r>
      <w:r>
        <w:rPr>
          <w:rFonts w:cs="宋体"/>
          <w:spacing w:val="-75"/>
          <w:lang w:eastAsia="zh-CN"/>
        </w:rPr>
        <w:t xml:space="preserve"> </w:t>
      </w:r>
      <w:r>
        <w:rPr>
          <w:rFonts w:cs="宋体" w:hint="eastAsia"/>
          <w:lang w:eastAsia="zh-CN"/>
        </w:rPr>
        <w:t>部</w:t>
      </w:r>
      <w:r>
        <w:rPr>
          <w:rFonts w:cs="宋体"/>
          <w:spacing w:val="-75"/>
          <w:lang w:eastAsia="zh-CN"/>
        </w:rPr>
        <w:t xml:space="preserve"> </w:t>
      </w:r>
      <w:r>
        <w:rPr>
          <w:rFonts w:cs="宋体" w:hint="eastAsia"/>
          <w:spacing w:val="15"/>
          <w:lang w:eastAsia="zh-CN"/>
        </w:rPr>
        <w:t>结构</w:t>
      </w:r>
      <w:r>
        <w:rPr>
          <w:rFonts w:cs="宋体"/>
          <w:spacing w:val="-75"/>
          <w:lang w:eastAsia="zh-CN"/>
        </w:rPr>
        <w:t xml:space="preserve"> </w:t>
      </w:r>
      <w:r>
        <w:rPr>
          <w:rFonts w:cs="宋体" w:hint="eastAsia"/>
          <w:lang w:eastAsia="zh-CN"/>
        </w:rPr>
        <w:t>示</w:t>
      </w:r>
      <w:r>
        <w:rPr>
          <w:rFonts w:cs="宋体"/>
          <w:spacing w:val="-75"/>
          <w:lang w:eastAsia="zh-CN"/>
        </w:rPr>
        <w:t xml:space="preserve"> </w:t>
      </w:r>
      <w:r>
        <w:rPr>
          <w:rFonts w:hint="eastAsia"/>
          <w:lang w:eastAsia="zh-CN"/>
        </w:rPr>
        <w:t>意</w:t>
      </w:r>
      <w:r>
        <w:rPr>
          <w:spacing w:val="-75"/>
          <w:lang w:eastAsia="zh-CN"/>
        </w:rPr>
        <w:t xml:space="preserve"> </w:t>
      </w:r>
      <w:r>
        <w:rPr>
          <w:rFonts w:cs="宋体" w:hint="eastAsia"/>
          <w:spacing w:val="30"/>
          <w:lang w:eastAsia="zh-CN"/>
        </w:rPr>
        <w:t>图如</w:t>
      </w:r>
      <w:r>
        <w:rPr>
          <w:rFonts w:cs="宋体" w:hint="eastAsia"/>
          <w:lang w:eastAsia="zh-CN"/>
        </w:rPr>
        <w:t>图</w:t>
      </w:r>
      <w:r>
        <w:rPr>
          <w:rFonts w:cs="宋体"/>
          <w:spacing w:val="-75"/>
          <w:lang w:eastAsia="zh-CN"/>
        </w:rPr>
        <w:t xml:space="preserve"> </w:t>
      </w:r>
      <w:r>
        <w:rPr>
          <w:rFonts w:cs="宋体" w:hint="eastAsia"/>
          <w:spacing w:val="30"/>
          <w:lang w:eastAsia="zh-CN"/>
        </w:rPr>
        <w:t>甲所</w:t>
      </w:r>
      <w:r>
        <w:rPr>
          <w:rFonts w:cs="宋体" w:hint="eastAsia"/>
          <w:lang w:eastAsia="zh-CN"/>
        </w:rPr>
        <w:t>示</w:t>
      </w:r>
      <w:r>
        <w:rPr>
          <w:rFonts w:cs="宋体"/>
          <w:spacing w:val="-75"/>
          <w:lang w:eastAsia="zh-CN"/>
        </w:rPr>
        <w:t xml:space="preserve"> </w:t>
      </w:r>
      <w:r>
        <w:rPr>
          <w:rFonts w:hint="eastAsia"/>
          <w:lang w:eastAsia="zh-CN"/>
        </w:rPr>
        <w:t>，</w:t>
      </w:r>
      <w:r>
        <w:rPr>
          <w:spacing w:val="-78"/>
          <w:lang w:eastAsia="zh-CN"/>
        </w:rPr>
        <w:t xml:space="preserve"> </w:t>
      </w:r>
      <w:r>
        <w:rPr>
          <w:rFonts w:cs="宋体" w:hint="eastAsia"/>
          <w:lang w:eastAsia="zh-CN"/>
        </w:rPr>
        <w:t>点</w:t>
      </w:r>
      <w:r>
        <w:rPr>
          <w:rFonts w:cs="宋体"/>
          <w:spacing w:val="-75"/>
          <w:lang w:eastAsia="zh-CN"/>
        </w:rPr>
        <w:t xml:space="preserve"> </w:t>
      </w:r>
      <w:r>
        <w:rPr>
          <w:rFonts w:cs="宋体" w:hint="eastAsia"/>
          <w:lang w:eastAsia="zh-CN"/>
        </w:rPr>
        <w:t>亮</w:t>
      </w:r>
      <w:r>
        <w:rPr>
          <w:rFonts w:cs="宋体"/>
          <w:spacing w:val="-75"/>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源</w:t>
      </w:r>
      <w:r>
        <w:rPr>
          <w:rFonts w:cs="宋体"/>
          <w:spacing w:val="-75"/>
          <w:lang w:eastAsia="zh-CN"/>
        </w:rPr>
        <w:t xml:space="preserve"> </w:t>
      </w:r>
      <w:r>
        <w:rPr>
          <w:rFonts w:cs="宋体" w:hint="eastAsia"/>
          <w:lang w:eastAsia="zh-CN"/>
        </w:rPr>
        <w:t>后</w:t>
      </w:r>
      <w:r>
        <w:rPr>
          <w:rFonts w:cs="宋体"/>
          <w:spacing w:val="-75"/>
          <w:lang w:eastAsia="zh-CN"/>
        </w:rPr>
        <w:t xml:space="preserve"> </w:t>
      </w:r>
      <w:r>
        <w:rPr>
          <w:rFonts w:hint="eastAsia"/>
          <w:spacing w:val="13"/>
          <w:lang w:eastAsia="zh-CN"/>
        </w:rPr>
        <w:t>，在</w:t>
      </w:r>
      <w:r>
        <w:rPr>
          <w:spacing w:val="-75"/>
          <w:lang w:eastAsia="zh-CN"/>
        </w:rPr>
        <w:t xml:space="preserve"> </w:t>
      </w:r>
      <w:r>
        <w:rPr>
          <w:rFonts w:cs="宋体" w:hint="eastAsia"/>
          <w:spacing w:val="30"/>
          <w:lang w:eastAsia="zh-CN"/>
        </w:rPr>
        <w:t>天花</w:t>
      </w:r>
      <w:r>
        <w:rPr>
          <w:rFonts w:cs="宋体" w:hint="eastAsia"/>
          <w:lang w:eastAsia="zh-CN"/>
        </w:rPr>
        <w:t>板</w:t>
      </w:r>
      <w:r>
        <w:rPr>
          <w:rFonts w:cs="宋体"/>
          <w:spacing w:val="-75"/>
          <w:lang w:eastAsia="zh-CN"/>
        </w:rPr>
        <w:t xml:space="preserve"> </w:t>
      </w:r>
      <w:r>
        <w:rPr>
          <w:rFonts w:hint="eastAsia"/>
          <w:spacing w:val="15"/>
          <w:lang w:eastAsia="zh-CN"/>
        </w:rPr>
        <w:t>上出</w:t>
      </w:r>
      <w:r>
        <w:rPr>
          <w:spacing w:val="-75"/>
          <w:lang w:eastAsia="zh-CN"/>
        </w:rPr>
        <w:t xml:space="preserve"> </w:t>
      </w:r>
      <w:r>
        <w:rPr>
          <w:rFonts w:cs="宋体" w:hint="eastAsia"/>
          <w:spacing w:val="30"/>
          <w:lang w:eastAsia="zh-CN"/>
        </w:rPr>
        <w:t>现如</w:t>
      </w:r>
      <w:r>
        <w:rPr>
          <w:rFonts w:cs="宋体" w:hint="eastAsia"/>
          <w:lang w:eastAsia="zh-CN"/>
        </w:rPr>
        <w:t>图</w:t>
      </w:r>
      <w:r>
        <w:rPr>
          <w:rFonts w:cs="宋体"/>
          <w:spacing w:val="-75"/>
          <w:lang w:eastAsia="zh-CN"/>
        </w:rPr>
        <w:t xml:space="preserve"> </w:t>
      </w:r>
    </w:p>
    <w:p w:rsidR="001B72D3" w:rsidRDefault="001B72D3">
      <w:pPr>
        <w:pStyle w:val="BodyText"/>
        <w:spacing w:before="82"/>
        <w:ind w:left="587"/>
        <w:rPr>
          <w:lang w:eastAsia="zh-CN"/>
        </w:rPr>
      </w:pPr>
      <w:r>
        <w:rPr>
          <w:rFonts w:cs="宋体" w:hint="eastAsia"/>
          <w:spacing w:val="30"/>
          <w:lang w:eastAsia="zh-CN"/>
        </w:rPr>
        <w:t>乙所</w:t>
      </w:r>
      <w:r>
        <w:rPr>
          <w:rFonts w:cs="宋体" w:hint="eastAsia"/>
          <w:lang w:eastAsia="zh-CN"/>
        </w:rPr>
        <w:t>示</w:t>
      </w:r>
      <w:r>
        <w:rPr>
          <w:rFonts w:cs="宋体"/>
          <w:spacing w:val="-75"/>
          <w:lang w:eastAsia="zh-CN"/>
        </w:rPr>
        <w:t xml:space="preserve"> </w:t>
      </w:r>
      <w:r>
        <w:rPr>
          <w:rFonts w:cs="宋体" w:hint="eastAsia"/>
          <w:spacing w:val="15"/>
          <w:lang w:eastAsia="zh-CN"/>
        </w:rPr>
        <w:t>清晰</w:t>
      </w:r>
      <w:r>
        <w:rPr>
          <w:rFonts w:cs="宋体"/>
          <w:spacing w:val="-75"/>
          <w:lang w:eastAsia="zh-CN"/>
        </w:rPr>
        <w:t xml:space="preserve"> </w:t>
      </w:r>
      <w:r>
        <w:rPr>
          <w:rFonts w:hint="eastAsia"/>
          <w:lang w:eastAsia="zh-CN"/>
        </w:rPr>
        <w:t>的</w:t>
      </w:r>
      <w:r>
        <w:rPr>
          <w:spacing w:val="-14"/>
          <w:lang w:eastAsia="zh-CN"/>
        </w:rPr>
        <w:t xml:space="preserve"> </w:t>
      </w:r>
      <w:r>
        <w:rPr>
          <w:rFonts w:ascii="Times New Roman" w:hAnsi="Times New Roman"/>
          <w:lang w:eastAsia="zh-CN"/>
        </w:rPr>
        <w:t>P</w:t>
      </w:r>
      <w:r>
        <w:rPr>
          <w:rFonts w:ascii="Times New Roman" w:hAnsi="Times New Roman"/>
          <w:spacing w:val="21"/>
          <w:lang w:eastAsia="zh-CN"/>
        </w:rPr>
        <w:t xml:space="preserve"> </w:t>
      </w:r>
      <w:r>
        <w:rPr>
          <w:rFonts w:hint="eastAsia"/>
          <w:lang w:eastAsia="zh-CN"/>
        </w:rPr>
        <w:t>的</w:t>
      </w:r>
      <w:r>
        <w:rPr>
          <w:spacing w:val="-75"/>
          <w:lang w:eastAsia="zh-CN"/>
        </w:rPr>
        <w:t xml:space="preserve"> </w:t>
      </w:r>
      <w:r>
        <w:rPr>
          <w:rFonts w:cs="宋体" w:hint="eastAsia"/>
          <w:lang w:eastAsia="zh-CN"/>
        </w:rPr>
        <w:t>像</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完</w:t>
      </w:r>
      <w:r>
        <w:rPr>
          <w:rFonts w:cs="宋体"/>
          <w:spacing w:val="-75"/>
          <w:lang w:eastAsia="zh-CN"/>
        </w:rPr>
        <w:t xml:space="preserve"> </w:t>
      </w:r>
      <w:r>
        <w:rPr>
          <w:rFonts w:cs="宋体" w:hint="eastAsia"/>
          <w:spacing w:val="15"/>
          <w:lang w:eastAsia="zh-CN"/>
        </w:rPr>
        <w:t>成下</w:t>
      </w:r>
      <w:r>
        <w:rPr>
          <w:rFonts w:cs="宋体"/>
          <w:spacing w:val="-75"/>
          <w:lang w:eastAsia="zh-CN"/>
        </w:rPr>
        <w:t xml:space="preserve"> </w:t>
      </w:r>
      <w:r>
        <w:rPr>
          <w:rFonts w:cs="宋体" w:hint="eastAsia"/>
          <w:lang w:eastAsia="zh-CN"/>
        </w:rPr>
        <w:t>题</w:t>
      </w:r>
      <w:r>
        <w:rPr>
          <w:rFonts w:cs="宋体"/>
          <w:spacing w:val="-75"/>
          <w:lang w:eastAsia="zh-CN"/>
        </w:rPr>
        <w:t xml:space="preserve"> </w:t>
      </w:r>
      <w:r>
        <w:rPr>
          <w:rFonts w:hint="eastAsia"/>
          <w:lang w:eastAsia="zh-CN"/>
        </w:rPr>
        <w:t>．</w:t>
      </w:r>
    </w:p>
    <w:p w:rsidR="001B72D3" w:rsidRDefault="001B72D3">
      <w:pPr>
        <w:pStyle w:val="BodyText"/>
        <w:ind w:left="587"/>
        <w:rPr>
          <w:rFonts w:cs="宋体"/>
          <w:lang w:eastAsia="zh-CN"/>
        </w:rPr>
      </w:pPr>
      <w:r>
        <w:rPr>
          <w:rFonts w:ascii="Times New Roman" w:hAnsi="Times New Roman"/>
          <w:spacing w:val="11"/>
          <w:lang w:eastAsia="zh-CN"/>
        </w:rPr>
        <w:t>(1)</w:t>
      </w:r>
      <w:r>
        <w:rPr>
          <w:rFonts w:hint="eastAsia"/>
          <w:spacing w:val="11"/>
          <w:lang w:eastAsia="zh-CN"/>
        </w:rPr>
        <w:t>在</w:t>
      </w:r>
      <w:r>
        <w:rPr>
          <w:spacing w:val="-75"/>
          <w:lang w:eastAsia="zh-CN"/>
        </w:rPr>
        <w:t xml:space="preserve"> </w:t>
      </w:r>
      <w:r>
        <w:rPr>
          <w:rFonts w:cs="宋体" w:hint="eastAsia"/>
          <w:lang w:eastAsia="zh-CN"/>
        </w:rPr>
        <w:t>图</w:t>
      </w:r>
      <w:r>
        <w:rPr>
          <w:rFonts w:cs="宋体"/>
          <w:spacing w:val="-75"/>
          <w:lang w:eastAsia="zh-CN"/>
        </w:rPr>
        <w:t xml:space="preserve"> </w:t>
      </w:r>
      <w:r>
        <w:rPr>
          <w:rFonts w:cs="宋体" w:hint="eastAsia"/>
          <w:lang w:eastAsia="zh-CN"/>
        </w:rPr>
        <w:t>甲</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lang w:eastAsia="zh-CN"/>
        </w:rPr>
        <w:t>标</w:t>
      </w:r>
      <w:r>
        <w:rPr>
          <w:rFonts w:cs="宋体"/>
          <w:spacing w:val="-75"/>
          <w:lang w:eastAsia="zh-CN"/>
        </w:rPr>
        <w:t xml:space="preserve"> </w:t>
      </w:r>
      <w:r>
        <w:rPr>
          <w:rFonts w:hint="eastAsia"/>
          <w:spacing w:val="15"/>
          <w:lang w:eastAsia="zh-CN"/>
        </w:rPr>
        <w:t>出物</w:t>
      </w:r>
      <w:r>
        <w:rPr>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w:t>
      </w:r>
    </w:p>
    <w:p w:rsidR="001B72D3" w:rsidRDefault="001B72D3">
      <w:pPr>
        <w:pStyle w:val="BodyText"/>
        <w:ind w:left="587"/>
        <w:rPr>
          <w:rFonts w:cs="宋体"/>
          <w:lang w:eastAsia="zh-CN"/>
        </w:rPr>
      </w:pPr>
      <w:r>
        <w:rPr>
          <w:rFonts w:ascii="Times New Roman" w:hAnsi="Times New Roman"/>
          <w:spacing w:val="11"/>
          <w:lang w:eastAsia="zh-CN"/>
        </w:rPr>
        <w:t>(2)</w:t>
      </w:r>
      <w:r>
        <w:rPr>
          <w:rFonts w:cs="宋体" w:hint="eastAsia"/>
          <w:spacing w:val="11"/>
          <w:lang w:eastAsia="zh-CN"/>
        </w:rPr>
        <w:t>画</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图</w:t>
      </w:r>
      <w:r>
        <w:rPr>
          <w:rFonts w:cs="宋体"/>
          <w:spacing w:val="-75"/>
          <w:lang w:eastAsia="zh-CN"/>
        </w:rPr>
        <w:t xml:space="preserve"> </w:t>
      </w:r>
      <w:r>
        <w:rPr>
          <w:rFonts w:cs="宋体" w:hint="eastAsia"/>
          <w:lang w:eastAsia="zh-CN"/>
        </w:rPr>
        <w:t>甲</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所示</w:t>
      </w:r>
      <w:r>
        <w:rPr>
          <w:rFonts w:cs="宋体"/>
          <w:spacing w:val="-75"/>
          <w:lang w:eastAsia="zh-CN"/>
        </w:rPr>
        <w:t xml:space="preserve"> </w:t>
      </w:r>
      <w:r>
        <w:rPr>
          <w:rFonts w:cs="宋体" w:hint="eastAsia"/>
          <w:lang w:eastAsia="zh-CN"/>
        </w:rPr>
        <w:t>两</w:t>
      </w:r>
      <w:r>
        <w:rPr>
          <w:rFonts w:cs="宋体"/>
          <w:spacing w:val="-75"/>
          <w:lang w:eastAsia="zh-CN"/>
        </w:rPr>
        <w:t xml:space="preserve"> </w:t>
      </w:r>
      <w:r>
        <w:rPr>
          <w:rFonts w:cs="宋体" w:hint="eastAsia"/>
          <w:lang w:eastAsia="zh-CN"/>
        </w:rPr>
        <w:t>条</w:t>
      </w:r>
      <w:r>
        <w:rPr>
          <w:rFonts w:cs="宋体"/>
          <w:spacing w:val="-75"/>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线</w:t>
      </w:r>
      <w:r>
        <w:rPr>
          <w:rFonts w:cs="宋体"/>
          <w:spacing w:val="-75"/>
          <w:lang w:eastAsia="zh-CN"/>
        </w:rPr>
        <w:t xml:space="preserve"> </w:t>
      </w:r>
      <w:r>
        <w:rPr>
          <w:rFonts w:cs="宋体" w:hint="eastAsia"/>
          <w:lang w:eastAsia="zh-CN"/>
        </w:rPr>
        <w:t>经</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spacing w:val="15"/>
          <w:lang w:eastAsia="zh-CN"/>
        </w:rPr>
        <w:t>凸透</w:t>
      </w:r>
      <w:r>
        <w:rPr>
          <w:rFonts w:cs="宋体"/>
          <w:spacing w:val="-75"/>
          <w:lang w:eastAsia="zh-CN"/>
        </w:rPr>
        <w:t xml:space="preserve"> </w:t>
      </w:r>
      <w:r>
        <w:rPr>
          <w:rFonts w:cs="宋体" w:hint="eastAsia"/>
          <w:lang w:eastAsia="zh-CN"/>
        </w:rPr>
        <w:t>镜</w:t>
      </w:r>
      <w:r>
        <w:rPr>
          <w:rFonts w:cs="宋体"/>
          <w:spacing w:val="-75"/>
          <w:lang w:eastAsia="zh-CN"/>
        </w:rPr>
        <w:t xml:space="preserve"> </w:t>
      </w:r>
      <w:r>
        <w:rPr>
          <w:rFonts w:cs="宋体" w:hint="eastAsia"/>
          <w:lang w:eastAsia="zh-CN"/>
        </w:rPr>
        <w:t>之</w:t>
      </w:r>
      <w:r>
        <w:rPr>
          <w:rFonts w:cs="宋体"/>
          <w:spacing w:val="-75"/>
          <w:lang w:eastAsia="zh-CN"/>
        </w:rPr>
        <w:t xml:space="preserve"> </w:t>
      </w:r>
      <w:r>
        <w:rPr>
          <w:rFonts w:cs="宋体" w:hint="eastAsia"/>
          <w:lang w:eastAsia="zh-CN"/>
        </w:rPr>
        <w:t>后</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光</w:t>
      </w:r>
      <w:r>
        <w:rPr>
          <w:rFonts w:cs="宋体"/>
          <w:spacing w:val="-75"/>
          <w:lang w:eastAsia="zh-CN"/>
        </w:rPr>
        <w:t xml:space="preserve"> </w:t>
      </w:r>
      <w:r>
        <w:rPr>
          <w:rFonts w:cs="宋体" w:hint="eastAsia"/>
          <w:lang w:eastAsia="zh-CN"/>
        </w:rPr>
        <w:t>线</w:t>
      </w:r>
      <w:r>
        <w:rPr>
          <w:rFonts w:cs="宋体"/>
          <w:spacing w:val="-75"/>
          <w:lang w:eastAsia="zh-CN"/>
        </w:rPr>
        <w:t xml:space="preserve"> </w:t>
      </w:r>
      <w:r>
        <w:rPr>
          <w:rFonts w:cs="宋体" w:hint="eastAsia"/>
          <w:lang w:eastAsia="zh-CN"/>
        </w:rPr>
        <w:t>；</w:t>
      </w:r>
    </w:p>
    <w:p w:rsidR="001B72D3" w:rsidRDefault="001B72D3">
      <w:pPr>
        <w:pStyle w:val="BodyText"/>
        <w:tabs>
          <w:tab w:val="left" w:pos="3507"/>
          <w:tab w:val="left" w:pos="8546"/>
        </w:tabs>
        <w:ind w:left="590"/>
        <w:rPr>
          <w:rFonts w:ascii="Times New Roman" w:hAnsi="Times New Roman"/>
          <w:lang w:eastAsia="zh-CN"/>
        </w:rPr>
      </w:pPr>
      <w:r>
        <w:rPr>
          <w:rFonts w:ascii="Times New Roman" w:hAnsi="Times New Roman"/>
          <w:spacing w:val="15"/>
          <w:lang w:eastAsia="zh-CN"/>
        </w:rPr>
        <w:t>(</w:t>
      </w:r>
      <w:r>
        <w:rPr>
          <w:rFonts w:ascii="Times New Roman" w:hAnsi="Times New Roman"/>
          <w:spacing w:val="16"/>
          <w:lang w:eastAsia="zh-CN"/>
        </w:rPr>
        <w:t>3</w:t>
      </w:r>
      <w:r>
        <w:rPr>
          <w:rFonts w:ascii="Times New Roman" w:hAnsi="Times New Roman"/>
          <w:spacing w:val="14"/>
          <w:lang w:eastAsia="zh-CN"/>
        </w:rPr>
        <w:t>)</w:t>
      </w:r>
      <w:r>
        <w:rPr>
          <w:rFonts w:cs="宋体" w:hint="eastAsia"/>
          <w:spacing w:val="30"/>
          <w:lang w:eastAsia="zh-CN"/>
        </w:rPr>
        <w:t>天花</w:t>
      </w:r>
      <w:r>
        <w:rPr>
          <w:rFonts w:cs="宋体" w:hint="eastAsia"/>
          <w:lang w:eastAsia="zh-CN"/>
        </w:rPr>
        <w:t>板</w:t>
      </w:r>
      <w:r>
        <w:rPr>
          <w:rFonts w:cs="宋体"/>
          <w:spacing w:val="-75"/>
          <w:lang w:eastAsia="zh-CN"/>
        </w:rPr>
        <w:t xml:space="preserve"> </w:t>
      </w:r>
      <w:r>
        <w:rPr>
          <w:rFonts w:hint="eastAsia"/>
          <w:spacing w:val="30"/>
          <w:lang w:eastAsia="zh-CN"/>
        </w:rPr>
        <w:t>上</w:t>
      </w:r>
      <w:r>
        <w:rPr>
          <w:rFonts w:hint="eastAsia"/>
          <w:lang w:eastAsia="zh-CN"/>
        </w:rPr>
        <w:t>的</w:t>
      </w:r>
      <w:r>
        <w:rPr>
          <w:spacing w:val="-14"/>
          <w:lang w:eastAsia="zh-CN"/>
        </w:rPr>
        <w:t xml:space="preserve"> </w:t>
      </w:r>
      <w:r>
        <w:rPr>
          <w:rFonts w:ascii="Times New Roman" w:hAnsi="Times New Roman"/>
          <w:lang w:eastAsia="zh-CN"/>
        </w:rPr>
        <w:t>P</w:t>
      </w:r>
      <w:r>
        <w:rPr>
          <w:rFonts w:ascii="Times New Roman" w:hAnsi="Times New Roman"/>
          <w:spacing w:val="21"/>
          <w:lang w:eastAsia="zh-CN"/>
        </w:rPr>
        <w:t xml:space="preserve"> </w:t>
      </w:r>
      <w:r>
        <w:rPr>
          <w:rFonts w:hint="eastAsia"/>
          <w:lang w:eastAsia="zh-CN"/>
        </w:rPr>
        <w:t>是</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选</w:t>
      </w:r>
      <w:r>
        <w:rPr>
          <w:rFonts w:cs="宋体"/>
          <w:spacing w:val="-75"/>
          <w:lang w:eastAsia="zh-CN"/>
        </w:rPr>
        <w:t xml:space="preserve"> </w:t>
      </w:r>
      <w:r>
        <w:rPr>
          <w:rFonts w:cs="宋体" w:hint="eastAsia"/>
          <w:lang w:eastAsia="zh-CN"/>
        </w:rPr>
        <w:t>填</w:t>
      </w:r>
      <w:r>
        <w:rPr>
          <w:rFonts w:cs="宋体"/>
          <w:spacing w:val="-74"/>
          <w:lang w:eastAsia="zh-CN"/>
        </w:rPr>
        <w:t xml:space="preserve"> </w:t>
      </w:r>
      <w:r>
        <w:rPr>
          <w:rFonts w:ascii="Times New Roman" w:hAnsi="Times New Roman"/>
          <w:spacing w:val="13"/>
          <w:lang w:eastAsia="zh-CN"/>
        </w:rPr>
        <w:t>“</w:t>
      </w:r>
      <w:r>
        <w:rPr>
          <w:rFonts w:cs="宋体" w:hint="eastAsia"/>
          <w:spacing w:val="30"/>
          <w:lang w:eastAsia="zh-CN"/>
        </w:rPr>
        <w:t>实</w:t>
      </w:r>
      <w:r>
        <w:rPr>
          <w:rFonts w:cs="宋体" w:hint="eastAsia"/>
          <w:lang w:eastAsia="zh-CN"/>
        </w:rPr>
        <w:t>像</w:t>
      </w:r>
      <w:r>
        <w:rPr>
          <w:rFonts w:cs="宋体"/>
          <w:spacing w:val="-76"/>
          <w:lang w:eastAsia="zh-CN"/>
        </w:rPr>
        <w:t xml:space="preserve"> </w:t>
      </w:r>
      <w:r>
        <w:rPr>
          <w:rFonts w:ascii="Times New Roman" w:hAnsi="Times New Roman"/>
          <w:spacing w:val="-93"/>
          <w:lang w:eastAsia="zh-CN"/>
        </w:rPr>
        <w:t>”</w:t>
      </w:r>
      <w:r>
        <w:rPr>
          <w:rFonts w:cs="宋体" w:hint="eastAsia"/>
          <w:spacing w:val="-90"/>
          <w:lang w:eastAsia="zh-CN"/>
        </w:rPr>
        <w:t>、</w:t>
      </w:r>
      <w:r>
        <w:rPr>
          <w:rFonts w:ascii="Times New Roman" w:hAnsi="Times New Roman"/>
          <w:spacing w:val="14"/>
          <w:lang w:eastAsia="zh-CN"/>
        </w:rPr>
        <w:t>“</w:t>
      </w:r>
      <w:r>
        <w:rPr>
          <w:rFonts w:cs="宋体" w:hint="eastAsia"/>
          <w:lang w:eastAsia="zh-CN"/>
        </w:rPr>
        <w:t>虚</w:t>
      </w:r>
      <w:r>
        <w:rPr>
          <w:rFonts w:cs="宋体"/>
          <w:spacing w:val="-75"/>
          <w:lang w:eastAsia="zh-CN"/>
        </w:rPr>
        <w:t xml:space="preserve"> </w:t>
      </w:r>
      <w:r>
        <w:rPr>
          <w:rFonts w:cs="宋体" w:hint="eastAsia"/>
          <w:lang w:eastAsia="zh-CN"/>
        </w:rPr>
        <w:t>像</w:t>
      </w:r>
      <w:r>
        <w:rPr>
          <w:rFonts w:cs="宋体"/>
          <w:spacing w:val="-76"/>
          <w:lang w:eastAsia="zh-CN"/>
        </w:rPr>
        <w:t xml:space="preserve"> </w:t>
      </w:r>
      <w:r>
        <w:rPr>
          <w:rFonts w:ascii="Times New Roman" w:hAnsi="Times New Roman"/>
          <w:spacing w:val="-93"/>
          <w:lang w:eastAsia="zh-CN"/>
        </w:rPr>
        <w:t>”</w:t>
      </w:r>
      <w:r>
        <w:rPr>
          <w:rFonts w:hint="eastAsia"/>
          <w:spacing w:val="-90"/>
          <w:lang w:eastAsia="zh-CN"/>
        </w:rPr>
        <w:t>）</w:t>
      </w:r>
      <w:r>
        <w:rPr>
          <w:rFonts w:hint="eastAsia"/>
          <w:lang w:eastAsia="zh-CN"/>
        </w:rPr>
        <w:t>，</w:t>
      </w:r>
      <w:r>
        <w:rPr>
          <w:spacing w:val="-85"/>
          <w:lang w:eastAsia="zh-CN"/>
        </w:rPr>
        <w:t xml:space="preserve"> </w:t>
      </w:r>
      <w:r>
        <w:rPr>
          <w:rFonts w:cs="宋体" w:hint="eastAsia"/>
          <w:lang w:eastAsia="zh-CN"/>
        </w:rPr>
        <w:t>该</w:t>
      </w:r>
      <w:r>
        <w:rPr>
          <w:rFonts w:cs="宋体"/>
          <w:spacing w:val="-75"/>
          <w:lang w:eastAsia="zh-CN"/>
        </w:rPr>
        <w:t xml:space="preserve"> </w:t>
      </w:r>
      <w:r>
        <w:rPr>
          <w:rFonts w:cs="宋体" w:hint="eastAsia"/>
          <w:lang w:eastAsia="zh-CN"/>
        </w:rPr>
        <w:t>像</w:t>
      </w:r>
      <w:r>
        <w:rPr>
          <w:rFonts w:cs="宋体"/>
          <w:spacing w:val="-75"/>
          <w:lang w:eastAsia="zh-CN"/>
        </w:rPr>
        <w:t xml:space="preserve"> </w:t>
      </w:r>
      <w:r>
        <w:rPr>
          <w:rFonts w:cs="宋体" w:hint="eastAsia"/>
          <w:spacing w:val="30"/>
          <w:lang w:eastAsia="zh-CN"/>
        </w:rPr>
        <w:t>相</w:t>
      </w:r>
      <w:r>
        <w:rPr>
          <w:rFonts w:cs="宋体" w:hint="eastAsia"/>
          <w:lang w:eastAsia="zh-CN"/>
        </w:rPr>
        <w:t>对</w:t>
      </w:r>
      <w:r>
        <w:rPr>
          <w:rFonts w:cs="宋体"/>
          <w:spacing w:val="-75"/>
          <w:lang w:eastAsia="zh-CN"/>
        </w:rPr>
        <w:t xml:space="preserve"> </w:t>
      </w:r>
      <w:r>
        <w:rPr>
          <w:rFonts w:hint="eastAsia"/>
          <w:spacing w:val="30"/>
          <w:lang w:eastAsia="zh-CN"/>
        </w:rPr>
        <w:t>于物</w:t>
      </w:r>
      <w:r>
        <w:rPr>
          <w:rFonts w:hint="eastAsia"/>
          <w:lang w:eastAsia="zh-CN"/>
        </w:rPr>
        <w:t>是</w:t>
      </w:r>
      <w:r>
        <w:rPr>
          <w:spacing w:val="-75"/>
          <w:lang w:eastAsia="zh-CN"/>
        </w:rPr>
        <w:t xml:space="preserve"> </w:t>
      </w:r>
      <w:r>
        <w:rPr>
          <w:rFonts w:ascii="Times New Roman" w:hAnsi="Times New Roman"/>
          <w:u w:val="single" w:color="000000"/>
          <w:lang w:eastAsia="zh-CN"/>
        </w:rPr>
        <w:t xml:space="preserve"> </w:t>
      </w:r>
      <w:r>
        <w:rPr>
          <w:rFonts w:ascii="Times New Roman" w:hAnsi="Times New Roman"/>
          <w:u w:val="single" w:color="000000"/>
          <w:lang w:eastAsia="zh-CN"/>
        </w:rPr>
        <w:tab/>
      </w:r>
    </w:p>
    <w:p w:rsidR="001B72D3" w:rsidRDefault="001B72D3">
      <w:pPr>
        <w:pStyle w:val="BodyText"/>
        <w:ind w:left="830"/>
        <w:rPr>
          <w:lang w:eastAsia="zh-CN"/>
        </w:rPr>
      </w:pPr>
      <w:r>
        <w:rPr>
          <w:rFonts w:hint="eastAsia"/>
          <w:lang w:eastAsia="zh-CN"/>
        </w:rPr>
        <w:t>（</w:t>
      </w:r>
      <w:r>
        <w:rPr>
          <w:spacing w:val="-75"/>
          <w:lang w:eastAsia="zh-CN"/>
        </w:rPr>
        <w:t xml:space="preserve"> </w:t>
      </w:r>
      <w:r>
        <w:rPr>
          <w:rFonts w:cs="宋体" w:hint="eastAsia"/>
          <w:lang w:eastAsia="zh-CN"/>
        </w:rPr>
        <w:t>选</w:t>
      </w:r>
      <w:r>
        <w:rPr>
          <w:rFonts w:cs="宋体"/>
          <w:spacing w:val="-75"/>
          <w:lang w:eastAsia="zh-CN"/>
        </w:rPr>
        <w:t xml:space="preserve"> </w:t>
      </w:r>
      <w:r>
        <w:rPr>
          <w:rFonts w:cs="宋体" w:hint="eastAsia"/>
          <w:spacing w:val="15"/>
          <w:lang w:eastAsia="zh-CN"/>
        </w:rPr>
        <w:t>填“</w:t>
      </w:r>
      <w:r>
        <w:rPr>
          <w:rFonts w:cs="宋体"/>
          <w:spacing w:val="-75"/>
          <w:lang w:eastAsia="zh-CN"/>
        </w:rPr>
        <w:t xml:space="preserve"> </w:t>
      </w:r>
      <w:r>
        <w:rPr>
          <w:rFonts w:cs="宋体" w:hint="eastAsia"/>
          <w:lang w:eastAsia="zh-CN"/>
        </w:rPr>
        <w:t>正</w:t>
      </w:r>
      <w:r>
        <w:rPr>
          <w:rFonts w:cs="宋体"/>
          <w:spacing w:val="-75"/>
          <w:lang w:eastAsia="zh-CN"/>
        </w:rPr>
        <w:t xml:space="preserve"> </w:t>
      </w:r>
      <w:r>
        <w:rPr>
          <w:rFonts w:cs="宋体" w:hint="eastAsia"/>
          <w:lang w:eastAsia="zh-CN"/>
        </w:rPr>
        <w:t>立</w:t>
      </w:r>
      <w:r>
        <w:rPr>
          <w:rFonts w:cs="宋体"/>
          <w:spacing w:val="-75"/>
          <w:lang w:eastAsia="zh-CN"/>
        </w:rPr>
        <w:t xml:space="preserve"> </w:t>
      </w:r>
      <w:r>
        <w:rPr>
          <w:rFonts w:cs="宋体" w:hint="eastAsia"/>
          <w:spacing w:val="30"/>
          <w:lang w:eastAsia="zh-CN"/>
        </w:rPr>
        <w:t>”或</w:t>
      </w:r>
      <w:r>
        <w:rPr>
          <w:rFonts w:cs="宋体" w:hint="eastAsia"/>
          <w:lang w:eastAsia="zh-CN"/>
        </w:rPr>
        <w:t>“</w:t>
      </w:r>
      <w:r>
        <w:rPr>
          <w:rFonts w:cs="宋体"/>
          <w:spacing w:val="-75"/>
          <w:lang w:eastAsia="zh-CN"/>
        </w:rPr>
        <w:t xml:space="preserve"> </w:t>
      </w:r>
      <w:r>
        <w:rPr>
          <w:rFonts w:cs="宋体" w:hint="eastAsia"/>
          <w:lang w:eastAsia="zh-CN"/>
        </w:rPr>
        <w:t>倒</w:t>
      </w:r>
      <w:r>
        <w:rPr>
          <w:rFonts w:cs="宋体"/>
          <w:spacing w:val="-75"/>
          <w:lang w:eastAsia="zh-CN"/>
        </w:rPr>
        <w:t xml:space="preserve"> </w:t>
      </w:r>
      <w:r>
        <w:rPr>
          <w:rFonts w:cs="宋体" w:hint="eastAsia"/>
          <w:lang w:eastAsia="zh-CN"/>
        </w:rPr>
        <w:t>立</w:t>
      </w:r>
      <w:r>
        <w:rPr>
          <w:rFonts w:cs="宋体"/>
          <w:spacing w:val="-75"/>
          <w:lang w:eastAsia="zh-CN"/>
        </w:rPr>
        <w:t xml:space="preserve"> </w:t>
      </w:r>
      <w:r>
        <w:rPr>
          <w:rFonts w:cs="宋体" w:hint="eastAsia"/>
          <w:spacing w:val="-90"/>
          <w:lang w:eastAsia="zh-CN"/>
        </w:rPr>
        <w:t>”</w:t>
      </w:r>
      <w:r>
        <w:rPr>
          <w:rFonts w:hint="eastAsia"/>
          <w:spacing w:val="30"/>
          <w:lang w:eastAsia="zh-CN"/>
        </w:rPr>
        <w:t>）的</w:t>
      </w:r>
      <w:r>
        <w:rPr>
          <w:rFonts w:hint="eastAsia"/>
          <w:lang w:eastAsia="zh-CN"/>
        </w:rPr>
        <w:t>．</w:t>
      </w:r>
      <w:r>
        <w:rPr>
          <w:spacing w:val="-75"/>
          <w:lang w:eastAsia="zh-CN"/>
        </w:rPr>
        <w:t xml:space="preserve"> </w:t>
      </w:r>
    </w:p>
    <w:p w:rsidR="001B72D3" w:rsidRDefault="001B72D3">
      <w:pPr>
        <w:spacing w:before="14" w:line="100" w:lineRule="atLeast"/>
        <w:rPr>
          <w:rFonts w:ascii="宋体" w:cs="宋体"/>
          <w:sz w:val="7"/>
          <w:szCs w:val="7"/>
          <w:lang w:eastAsia="zh-CN"/>
        </w:rPr>
      </w:pPr>
    </w:p>
    <w:p w:rsidR="001B72D3" w:rsidRDefault="001B72D3">
      <w:pPr>
        <w:spacing w:line="200" w:lineRule="atLeast"/>
        <w:ind w:left="4788"/>
        <w:rPr>
          <w:rFonts w:ascii="宋体" w:cs="宋体"/>
          <w:sz w:val="20"/>
          <w:szCs w:val="20"/>
        </w:rPr>
      </w:pPr>
      <w:r>
        <w:rPr>
          <w:noProof/>
          <w:lang w:eastAsia="zh-CN"/>
        </w:rPr>
      </w:r>
      <w:r w:rsidRPr="00F769C6">
        <w:rPr>
          <w:rFonts w:ascii="宋体" w:cs="宋体"/>
          <w:sz w:val="20"/>
          <w:szCs w:val="20"/>
        </w:rPr>
        <w:pict>
          <v:group id="_x0000_s1561" style="width:104.55pt;height:60.8pt;mso-position-horizontal-relative:char;mso-position-vertical-relative:line" coordsize="2091,1216">
            <v:shape id="_x0000_s1562" type="#_x0000_t75" style="position:absolute;left:329;width:1243;height:1216">
              <v:imagedata r:id="rId33" o:title=""/>
            </v:shape>
            <v:group id="_x0000_s1563" style="position:absolute;left:8;top:165;width:2075;height:508" coordorigin="8,165" coordsize="2075,508">
              <v:shape id="_x0000_s1564" style="position:absolute;left:8;top:165;width:2075;height:508" coordorigin="8,165" coordsize="2075,508" path="m8,291l1803,165r280,507e" filled="f" strokeweight=".78pt">
                <v:path arrowok="t"/>
              </v:shape>
              <v:shape id="_x0000_s1565" type="#_x0000_t202" style="position:absolute;left:1466;top:553;width:608;height:229" filled="f" stroked="f">
                <v:textbox inset="0,0,0,0">
                  <w:txbxContent>
                    <w:p w:rsidR="001B72D3" w:rsidRDefault="001B72D3">
                      <w:pPr>
                        <w:spacing w:line="209" w:lineRule="exact"/>
                        <w:ind w:left="20"/>
                        <w:rPr>
                          <w:rFonts w:ascii="宋体" w:cs="宋体"/>
                          <w:sz w:val="19"/>
                          <w:szCs w:val="19"/>
                        </w:rPr>
                      </w:pPr>
                      <w:r>
                        <w:rPr>
                          <w:rFonts w:ascii="宋体" w:hAnsi="宋体" w:cs="宋体" w:hint="eastAsia"/>
                          <w:sz w:val="19"/>
                          <w:szCs w:val="19"/>
                        </w:rPr>
                        <w:t>天花板</w:t>
                      </w:r>
                    </w:p>
                  </w:txbxContent>
                </v:textbox>
              </v:shape>
            </v:group>
            <w10:anchorlock/>
          </v:group>
        </w:pict>
      </w:r>
    </w:p>
    <w:p w:rsidR="001B72D3" w:rsidRDefault="001B72D3">
      <w:pPr>
        <w:spacing w:line="200" w:lineRule="atLeast"/>
        <w:rPr>
          <w:rFonts w:ascii="宋体" w:cs="宋体"/>
          <w:sz w:val="20"/>
          <w:szCs w:val="20"/>
        </w:rPr>
        <w:sectPr w:rsidR="001B72D3">
          <w:pgSz w:w="9520" w:h="13840"/>
          <w:pgMar w:top="580" w:right="360" w:bottom="520" w:left="460" w:header="0" w:footer="340" w:gutter="0"/>
          <w:cols w:space="720"/>
        </w:sectPr>
      </w:pPr>
    </w:p>
    <w:p w:rsidR="001B72D3" w:rsidRDefault="001B72D3">
      <w:pPr>
        <w:tabs>
          <w:tab w:val="left" w:pos="2689"/>
        </w:tabs>
        <w:spacing w:before="92"/>
        <w:ind w:left="2148" w:hanging="6"/>
        <w:rPr>
          <w:rFonts w:ascii="宋体" w:cs="宋体"/>
          <w:sz w:val="19"/>
          <w:szCs w:val="19"/>
          <w:lang w:eastAsia="zh-CN"/>
        </w:rPr>
      </w:pPr>
      <w:r>
        <w:rPr>
          <w:noProof/>
          <w:lang w:eastAsia="zh-CN"/>
        </w:rPr>
        <w:pict>
          <v:group id="_x0000_s1566" style="position:absolute;left:0;text-align:left;margin-left:100.85pt;margin-top:-60.6pt;width:77pt;height:176.7pt;z-index:-251662848;mso-position-horizontal-relative:page" coordorigin="2017,-1212" coordsize="1540,3534">
            <v:group id="_x0000_s1567" style="position:absolute;left:2787;top:-1208;width:2;height:3191" coordorigin="2787,-1208" coordsize="2,3191">
              <v:shape id="_x0000_s1568" style="position:absolute;left:2787;top:-1208;width:2;height:3191" coordorigin="2787,-1208" coordsize="0,3191" path="m2787,-1208r,3191e" filled="f" strokeweight=".4pt">
                <v:path arrowok="t"/>
              </v:shape>
            </v:group>
            <v:group id="_x0000_s1569" style="position:absolute;left:2705;top:2051;width:166;height:2" coordorigin="2705,2051" coordsize="166,2">
              <v:shape id="_x0000_s1570" style="position:absolute;left:2705;top:2051;width:166;height:2" coordorigin="2705,2051" coordsize="166,0" path="m2705,2051r165,e" filled="f" strokeweight=".48pt">
                <v:path arrowok="t"/>
              </v:shape>
            </v:group>
            <v:group id="_x0000_s1571" style="position:absolute;left:2722;top:2004;width:134;height:98" coordorigin="2722,2004" coordsize="134,98">
              <v:shape id="_x0000_s1572" style="position:absolute;left:2722;top:2004;width:134;height:98" coordorigin="2722,2004" coordsize="134,98" path="m2722,2004r133,97e" filled="f" strokeweight=".48pt">
                <v:path arrowok="t"/>
              </v:shape>
            </v:group>
            <v:group id="_x0000_s1573" style="position:absolute;left:2762;top:1974;width:52;height:156" coordorigin="2762,1974" coordsize="52,156">
              <v:shape id="_x0000_s1574" style="position:absolute;left:2762;top:1974;width:52;height:156" coordorigin="2762,1974" coordsize="52,156" path="m2762,1974r52,156e" filled="f" strokeweight=".48pt">
                <v:path arrowok="t"/>
              </v:shape>
            </v:group>
            <v:group id="_x0000_s1575" style="position:absolute;left:2762;top:1974;width:52;height:156" coordorigin="2762,1974" coordsize="52,156">
              <v:shape id="_x0000_s1576" style="position:absolute;left:2762;top:1974;width:52;height:156" coordorigin="2762,1974" coordsize="52,156" path="m2814,1974r-52,156e" filled="f" strokeweight=".48pt">
                <v:path arrowok="t"/>
              </v:shape>
            </v:group>
            <v:group id="_x0000_s1577" style="position:absolute;left:2722;top:2004;width:134;height:98" coordorigin="2722,2004" coordsize="134,98">
              <v:shape id="_x0000_s1578" style="position:absolute;left:2722;top:2004;width:134;height:98" coordorigin="2722,2004" coordsize="134,98" path="m2855,2004r-133,97e" filled="f" strokeweight=".48pt">
                <v:path arrowok="t"/>
              </v:shape>
            </v:group>
            <v:group id="_x0000_s1579" style="position:absolute;left:2744;top:2008;width:88;height:88" coordorigin="2744,2008" coordsize="88,88">
              <v:shape id="_x0000_s1580" style="position:absolute;left:2744;top:2008;width:88;height:88" coordorigin="2744,2008" coordsize="88,88" path="m2788,2008r-22,5l2751,2028r-7,22l2750,2072r14,16l2784,2095r24,-5l2824,2077r8,-20l2827,2033r-13,-17l2795,2008r-7,xe" stroked="f">
                <v:path arrowok="t"/>
              </v:shape>
            </v:group>
            <v:group id="_x0000_s1581" style="position:absolute;left:2744;top:2008;width:88;height:88" coordorigin="2744,2008" coordsize="88,88">
              <v:shape id="_x0000_s1582" style="position:absolute;left:2744;top:2008;width:88;height:88" coordorigin="2744,2008" coordsize="88,88" path="m2788,2008r-22,5l2751,2028r-7,22l2750,2072r14,16l2784,2095r24,-5l2824,2077r8,-20l2827,2033r-13,-17l2795,2008e" filled="f" strokeweight=".48pt">
                <v:path arrowok="t"/>
              </v:shape>
            </v:group>
            <v:group id="_x0000_s1583" style="position:absolute;left:2292;top:1338;width:993;height:2" coordorigin="2292,1338" coordsize="993,2">
              <v:shape id="_x0000_s1584" style="position:absolute;left:2292;top:1338;width:993;height:2" coordorigin="2292,1338" coordsize="993,0" path="m2292,1338r992,e" filled="f" strokeweight=".78pt">
                <v:path arrowok="t"/>
              </v:shape>
            </v:group>
            <v:group id="_x0000_s1585" style="position:absolute;left:2022;top:641;width:1530;height:112" coordorigin="2022,641" coordsize="1530,112">
              <v:shape id="_x0000_s1586" style="position:absolute;left:2022;top:641;width:1530;height:112" coordorigin="2022,641" coordsize="1530,112" path="m2022,696r92,13l2207,720r95,11l2396,738r98,6l2543,747r47,2l2640,750r49,1l2788,753r99,-2l2987,749r98,-5l3179,738r97,-7l3368,720r94,-11l3552,696r-90,-13l3368,672r-92,-11l3179,654r-94,-6l2987,643r-199,-2l2689,641r-99,2l2494,648r-98,6l2302,661r-95,11l2114,683r-92,13e" filled="f" strokeweight=".48pt">
                <v:path arrowok="t"/>
              </v:shape>
            </v:group>
            <v:group id="_x0000_s1587" style="position:absolute;left:2774;top:683;width:27;height:28" coordorigin="2774,683" coordsize="27,28">
              <v:shape id="_x0000_s1588" style="position:absolute;left:2774;top:683;width:27;height:28" coordorigin="2774,683" coordsize="27,28" path="m2795,683r-15,l2774,689r,16l2780,711r15,l2801,705r,-16l2795,683xe" fillcolor="black" stroked="f">
                <v:path arrowok="t"/>
              </v:shape>
            </v:group>
            <v:group id="_x0000_s1589" style="position:absolute;left:2774;top:683;width:27;height:28" coordorigin="2774,683" coordsize="27,28">
              <v:shape id="_x0000_s1590" style="position:absolute;left:2774;top:683;width:27;height:28" coordorigin="2774,683" coordsize="27,28" path="m2788,683r-8,l2774,689r,7l2774,705r6,6l2788,711r7,l2801,705r,-9l2801,689r-6,-6l2788,683e" filled="f" strokeweight=".48pt">
                <v:path arrowok="t"/>
              </v:shape>
            </v:group>
            <v:group id="_x0000_s1591" style="position:absolute;left:2774;top:204;width:28;height:28" coordorigin="2774,204" coordsize="28,28">
              <v:shape id="_x0000_s1592" style="position:absolute;left:2774;top:204;width:28;height:28" coordorigin="2774,204" coordsize="28,28" path="m2796,204r-14,l2774,210r,16l2782,232r14,l2802,226r,-16l2796,204xe" fillcolor="black" stroked="f">
                <v:path arrowok="t"/>
              </v:shape>
            </v:group>
            <v:group id="_x0000_s1593" style="position:absolute;left:2774;top:204;width:28;height:28" coordorigin="2774,204" coordsize="28,28">
              <v:shape id="_x0000_s1594" style="position:absolute;left:2774;top:204;width:28;height:28" coordorigin="2774,204" coordsize="28,28" path="m2789,204r-7,l2774,210r,9l2774,226r8,6l2789,232r7,l2802,226r,-7l2802,210r-6,-6l2789,204e" filled="f" strokeweight=".48pt">
                <v:path arrowok="t"/>
              </v:shape>
            </v:group>
            <v:group id="_x0000_s1595" style="position:absolute;left:2774;top:1163;width:28;height:28" coordorigin="2774,1163" coordsize="28,28">
              <v:shape id="_x0000_s1596" style="position:absolute;left:2774;top:1163;width:28;height:28" coordorigin="2774,1163" coordsize="28,28" path="m2796,1163r-14,l2774,1170r,15l2782,1191r14,l2802,1185r,-15l2796,1163xe" fillcolor="black" stroked="f">
                <v:path arrowok="t"/>
              </v:shape>
            </v:group>
            <v:group id="_x0000_s1597" style="position:absolute;left:2774;top:1163;width:28;height:28" coordorigin="2774,1163" coordsize="28,28">
              <v:shape id="_x0000_s1598" style="position:absolute;left:2774;top:1163;width:28;height:28" coordorigin="2774,1163" coordsize="28,28" path="m2789,1163r-7,l2774,1170r,7l2774,1185r8,6l2789,1191r7,l2802,1185r,-8l2802,1170r-6,-7l2789,1163e" filled="f" strokeweight=".48pt">
                <v:path arrowok="t"/>
              </v:shape>
            </v:group>
            <v:group id="_x0000_s1599" style="position:absolute;left:2801;top:748;width:150;height:588" coordorigin="2801,748" coordsize="150,588">
              <v:shape id="_x0000_s1600" style="position:absolute;left:2801;top:748;width:150;height:588" coordorigin="2801,748" coordsize="150,588" path="m2801,748r150,588e" filled="f" strokeweight=".48pt">
                <v:path arrowok="t"/>
              </v:shape>
            </v:group>
            <v:group id="_x0000_s1601" style="position:absolute;left:2347;top:731;width:605;height:608" coordorigin="2347,731" coordsize="605,608">
              <v:shape id="_x0000_s1602" style="position:absolute;left:2347;top:731;width:605;height:608" coordorigin="2347,731" coordsize="605,608" path="m2347,731r605,607e" filled="f" strokeweight=".48pt">
                <v:path arrowok="t"/>
              </v:shape>
            </v:group>
            <v:group id="_x0000_s1603" style="position:absolute;left:2838;top:927;width:78;height:237" coordorigin="2838,927" coordsize="78,237">
              <v:shape id="_x0000_s1604" style="position:absolute;left:2838;top:927;width:78;height:237" coordorigin="2838,927" coordsize="78,237" path="m2867,1005r-4,6l2902,1159r1,3l2908,1163r2,-2l2911,1156r-38,-148l2867,1005xe" fillcolor="black" stroked="f">
                <v:path arrowok="t"/>
              </v:shape>
              <v:shape id="_x0000_s1605" style="position:absolute;left:2838;top:927;width:78;height:237" coordorigin="2838,927" coordsize="78,237" path="m2846,927r-8,126l2863,1011r-1,-5l2862,1001r4,-1l2894,1000r-48,-73xe" fillcolor="black" stroked="f">
                <v:path arrowok="t"/>
              </v:shape>
              <v:shape id="_x0000_s1606" style="position:absolute;left:2838;top:927;width:78;height:237" coordorigin="2838,927" coordsize="78,237" path="m2894,1000r-25,l2872,1003r1,5l2916,1033r-22,-33xe" fillcolor="black" stroked="f">
                <v:path arrowok="t"/>
              </v:shape>
              <v:shape id="_x0000_s1607" style="position:absolute;left:2838;top:927;width:78;height:237" coordorigin="2838,927" coordsize="78,237" path="m2869,1000r-3,l2862,1001r,5l2863,1011r4,-6l2872,1005r,-2l2869,1000xe" fillcolor="black" stroked="f">
                <v:path arrowok="t"/>
              </v:shape>
              <v:shape id="_x0000_s1608" style="position:absolute;left:2838;top:927;width:78;height:237" coordorigin="2838,927" coordsize="78,237" path="m2872,1005r-5,l2873,1008r-1,-3xe" fillcolor="black" stroked="f">
                <v:path arrowok="t"/>
              </v:shape>
            </v:group>
            <v:group id="_x0000_s1609" style="position:absolute;left:2561;top:946;width:183;height:183" coordorigin="2561,946" coordsize="183,183">
              <v:shape id="_x0000_s1610" style="position:absolute;left:2561;top:946;width:183;height:183" coordorigin="2561,946" coordsize="183,183" path="m2624,1002r-7,l2617,1009r118,118l2738,1128r4,-1l2743,1123r-1,-3l2624,1002xe" fillcolor="black" stroked="f">
                <v:path arrowok="t"/>
              </v:shape>
              <v:shape id="_x0000_s1611" style="position:absolute;left:2561;top:946;width:183;height:183" coordorigin="2561,946" coordsize="183,183" path="m2561,946r56,113l2617,1009r-3,-3l2612,1002r2,-3l2617,997r47,l2561,946xe" fillcolor="black" stroked="f">
                <v:path arrowok="t"/>
              </v:shape>
              <v:shape id="_x0000_s1612" style="position:absolute;left:2561;top:946;width:183;height:183" coordorigin="2561,946" coordsize="183,183" path="m2617,997r-3,2l2612,1002r2,4l2617,1009r,-7l2624,1002r-3,-3l2617,997xe" fillcolor="black" stroked="f">
                <v:path arrowok="t"/>
              </v:shape>
              <v:shape id="_x0000_s1613" style="position:absolute;left:2561;top:946;width:183;height:183" coordorigin="2561,946" coordsize="183,183" path="m2664,997r-47,l2621,999r3,3l2674,1002r-10,-5xe" fillcolor="black" stroked="f">
                <v:path arrowok="t"/>
              </v:shape>
            </v:group>
            <v:group id="_x0000_s1614" style="position:absolute;left:2573;top:2119;width:166;height:197" coordorigin="2573,2119" coordsize="166,197">
              <v:shape id="_x0000_s1615" style="position:absolute;left:2573;top:2119;width:166;height:197" coordorigin="2573,2119" coordsize="166,197" path="m2738,2119r-165,197e" filled="f" strokeweight=".48pt">
                <v:path arrowok="t"/>
              </v:shape>
            </v:group>
            <v:group id="_x0000_s1616" style="position:absolute;left:3140;top:1345;width:275;height:294" coordorigin="3140,1345" coordsize="275,294">
              <v:shape id="_x0000_s1617" style="position:absolute;left:3140;top:1345;width:275;height:294" coordorigin="3140,1345" coordsize="275,294" path="m3140,1345r275,294e" filled="f" strokeweight=".48pt">
                <v:path arrowok="t"/>
              </v:shape>
            </v:group>
            <v:group id="_x0000_s1618" style="position:absolute;left:3180;top:455;width:165;height:197" coordorigin="3180,455" coordsize="165,197">
              <v:shape id="_x0000_s1619" style="position:absolute;left:3180;top:455;width:165;height:197" coordorigin="3180,455" coordsize="165,197" path="m3344,455l3180,652e" filled="f" strokeweight=".48pt">
                <v:path arrowok="t"/>
              </v:shape>
            </v:group>
            <w10:wrap anchorx="page"/>
          </v:group>
        </w:pict>
      </w:r>
      <w:r>
        <w:rPr>
          <w:rFonts w:ascii="Times New Roman" w:hAnsi="Times New Roman"/>
          <w:i/>
          <w:w w:val="95"/>
          <w:position w:val="11"/>
          <w:sz w:val="19"/>
          <w:szCs w:val="19"/>
          <w:lang w:eastAsia="zh-CN"/>
        </w:rPr>
        <w:t>F</w:t>
      </w:r>
      <w:r>
        <w:rPr>
          <w:rFonts w:ascii="Times New Roman" w:hAnsi="Times New Roman"/>
          <w:i/>
          <w:w w:val="95"/>
          <w:position w:val="11"/>
          <w:sz w:val="19"/>
          <w:szCs w:val="19"/>
          <w:lang w:eastAsia="zh-CN"/>
        </w:rPr>
        <w:tab/>
      </w:r>
      <w:r>
        <w:rPr>
          <w:rFonts w:ascii="宋体" w:hAnsi="宋体" w:cs="宋体" w:hint="eastAsia"/>
          <w:w w:val="95"/>
          <w:sz w:val="19"/>
          <w:szCs w:val="19"/>
          <w:lang w:eastAsia="zh-CN"/>
        </w:rPr>
        <w:t>凸</w:t>
      </w:r>
      <w:r>
        <w:rPr>
          <w:rFonts w:ascii="宋体" w:hAnsi="宋体" w:cs="宋体" w:hint="eastAsia"/>
          <w:spacing w:val="1"/>
          <w:w w:val="95"/>
          <w:sz w:val="19"/>
          <w:szCs w:val="19"/>
          <w:lang w:eastAsia="zh-CN"/>
        </w:rPr>
        <w:t>透</w:t>
      </w:r>
      <w:r>
        <w:rPr>
          <w:rFonts w:ascii="宋体" w:hAnsi="宋体" w:cs="宋体" w:hint="eastAsia"/>
          <w:w w:val="95"/>
          <w:sz w:val="19"/>
          <w:szCs w:val="19"/>
          <w:lang w:eastAsia="zh-CN"/>
        </w:rPr>
        <w:t>镜</w:t>
      </w:r>
    </w:p>
    <w:p w:rsidR="001B72D3" w:rsidRDefault="001B72D3">
      <w:pPr>
        <w:spacing w:line="280" w:lineRule="atLeast"/>
        <w:rPr>
          <w:rFonts w:ascii="宋体" w:cs="宋体"/>
          <w:sz w:val="21"/>
          <w:szCs w:val="21"/>
          <w:lang w:eastAsia="zh-CN"/>
        </w:rPr>
      </w:pPr>
    </w:p>
    <w:p w:rsidR="001B72D3" w:rsidRDefault="001B72D3">
      <w:pPr>
        <w:spacing w:before="1" w:line="400" w:lineRule="atLeast"/>
        <w:rPr>
          <w:rFonts w:ascii="宋体" w:cs="宋体"/>
          <w:sz w:val="30"/>
          <w:szCs w:val="30"/>
          <w:lang w:eastAsia="zh-CN"/>
        </w:rPr>
      </w:pPr>
    </w:p>
    <w:p w:rsidR="001B72D3" w:rsidRDefault="001B72D3">
      <w:pPr>
        <w:ind w:left="2148"/>
        <w:rPr>
          <w:rFonts w:ascii="Times New Roman" w:hAnsi="Times New Roman"/>
          <w:sz w:val="19"/>
          <w:szCs w:val="19"/>
          <w:lang w:eastAsia="zh-CN"/>
        </w:rPr>
      </w:pPr>
      <w:r>
        <w:rPr>
          <w:rFonts w:ascii="Times New Roman"/>
          <w:i/>
          <w:sz w:val="19"/>
          <w:lang w:eastAsia="zh-CN"/>
        </w:rPr>
        <w:t>F</w:t>
      </w:r>
    </w:p>
    <w:p w:rsidR="001B72D3" w:rsidRDefault="001B72D3">
      <w:pPr>
        <w:spacing w:line="180" w:lineRule="atLeast"/>
        <w:rPr>
          <w:rFonts w:ascii="Times New Roman" w:hAnsi="Times New Roman"/>
          <w:sz w:val="15"/>
          <w:szCs w:val="15"/>
          <w:lang w:eastAsia="zh-CN"/>
        </w:rPr>
      </w:pPr>
      <w:r>
        <w:rPr>
          <w:lang w:eastAsia="zh-CN"/>
        </w:rPr>
        <w:br w:type="column"/>
      </w:r>
    </w:p>
    <w:p w:rsidR="001B72D3" w:rsidRDefault="001B72D3">
      <w:pPr>
        <w:spacing w:line="180" w:lineRule="atLeast"/>
        <w:rPr>
          <w:rFonts w:ascii="Times New Roman" w:hAnsi="Times New Roman"/>
          <w:sz w:val="15"/>
          <w:szCs w:val="15"/>
          <w:lang w:eastAsia="zh-CN"/>
        </w:rPr>
      </w:pPr>
    </w:p>
    <w:p w:rsidR="001B72D3" w:rsidRDefault="001B72D3">
      <w:pPr>
        <w:spacing w:line="180" w:lineRule="atLeast"/>
        <w:rPr>
          <w:rFonts w:ascii="Times New Roman" w:hAnsi="Times New Roman"/>
          <w:sz w:val="15"/>
          <w:szCs w:val="15"/>
          <w:lang w:eastAsia="zh-CN"/>
        </w:rPr>
      </w:pPr>
    </w:p>
    <w:p w:rsidR="001B72D3" w:rsidRDefault="001B72D3">
      <w:pPr>
        <w:spacing w:before="19" w:line="240" w:lineRule="atLeast"/>
        <w:rPr>
          <w:rFonts w:ascii="Times New Roman" w:hAnsi="Times New Roman"/>
          <w:sz w:val="20"/>
          <w:szCs w:val="20"/>
          <w:lang w:eastAsia="zh-CN"/>
        </w:rPr>
      </w:pPr>
    </w:p>
    <w:p w:rsidR="001B72D3" w:rsidRDefault="001B72D3">
      <w:pPr>
        <w:ind w:left="298"/>
        <w:jc w:val="center"/>
        <w:rPr>
          <w:rFonts w:ascii="宋体" w:cs="宋体"/>
          <w:sz w:val="19"/>
          <w:szCs w:val="19"/>
          <w:lang w:eastAsia="zh-CN"/>
        </w:rPr>
      </w:pPr>
      <w:r>
        <w:rPr>
          <w:noProof/>
          <w:lang w:eastAsia="zh-CN"/>
        </w:rPr>
        <w:pict>
          <v:shape id="_x0000_s1620" type="#_x0000_t75" style="position:absolute;left:0;text-align:left;margin-left:290.45pt;margin-top:6.4pt;width:50.3pt;height:71.75pt;z-index:-251661824;mso-position-horizontal-relative:page">
            <v:imagedata r:id="rId34" o:title=""/>
            <w10:wrap anchorx="page"/>
          </v:shape>
        </w:pict>
      </w:r>
      <w:r>
        <w:rPr>
          <w:rFonts w:ascii="宋体" w:hAnsi="宋体" w:cs="宋体" w:hint="eastAsia"/>
          <w:spacing w:val="1"/>
          <w:sz w:val="19"/>
          <w:szCs w:val="19"/>
          <w:lang w:eastAsia="zh-CN"/>
        </w:rPr>
        <w:t>凸</w:t>
      </w:r>
      <w:r>
        <w:rPr>
          <w:rFonts w:ascii="宋体" w:hAnsi="宋体" w:cs="宋体" w:hint="eastAsia"/>
          <w:spacing w:val="2"/>
          <w:sz w:val="19"/>
          <w:szCs w:val="19"/>
          <w:lang w:eastAsia="zh-CN"/>
        </w:rPr>
        <w:t>透</w:t>
      </w:r>
      <w:r>
        <w:rPr>
          <w:rFonts w:ascii="宋体" w:hAnsi="宋体" w:cs="宋体" w:hint="eastAsia"/>
          <w:sz w:val="19"/>
          <w:szCs w:val="19"/>
          <w:lang w:eastAsia="zh-CN"/>
        </w:rPr>
        <w:t>镜</w:t>
      </w:r>
    </w:p>
    <w:p w:rsidR="001B72D3" w:rsidRDefault="001B72D3">
      <w:pPr>
        <w:jc w:val="center"/>
        <w:rPr>
          <w:rFonts w:ascii="宋体" w:cs="宋体"/>
          <w:sz w:val="19"/>
          <w:szCs w:val="19"/>
          <w:lang w:eastAsia="zh-CN"/>
        </w:rPr>
        <w:sectPr w:rsidR="001B72D3">
          <w:type w:val="continuous"/>
          <w:pgSz w:w="9520" w:h="13840"/>
          <w:pgMar w:top="660" w:right="360" w:bottom="520" w:left="460" w:header="720" w:footer="720" w:gutter="0"/>
          <w:cols w:num="2" w:space="720" w:equalWidth="0">
            <w:col w:w="3259" w:space="884"/>
            <w:col w:w="4557"/>
          </w:cols>
        </w:sectPr>
      </w:pPr>
    </w:p>
    <w:p w:rsidR="001B72D3" w:rsidRDefault="001B72D3">
      <w:pPr>
        <w:spacing w:before="3" w:line="180" w:lineRule="atLeast"/>
        <w:rPr>
          <w:rFonts w:ascii="宋体" w:cs="宋体"/>
          <w:sz w:val="13"/>
          <w:szCs w:val="13"/>
          <w:lang w:eastAsia="zh-CN"/>
        </w:rPr>
      </w:pPr>
    </w:p>
    <w:p w:rsidR="001B72D3" w:rsidRDefault="001B72D3">
      <w:pPr>
        <w:spacing w:line="180" w:lineRule="atLeast"/>
        <w:rPr>
          <w:rFonts w:ascii="宋体" w:cs="宋体"/>
          <w:sz w:val="13"/>
          <w:szCs w:val="13"/>
          <w:lang w:eastAsia="zh-CN"/>
        </w:rPr>
        <w:sectPr w:rsidR="001B72D3">
          <w:type w:val="continuous"/>
          <w:pgSz w:w="9520" w:h="13840"/>
          <w:pgMar w:top="660" w:right="360" w:bottom="520" w:left="460" w:header="720" w:footer="720" w:gutter="0"/>
          <w:cols w:space="720"/>
        </w:sectPr>
      </w:pPr>
    </w:p>
    <w:p w:rsidR="001B72D3" w:rsidRDefault="001B72D3">
      <w:pPr>
        <w:spacing w:before="132"/>
        <w:jc w:val="right"/>
        <w:rPr>
          <w:rFonts w:ascii="宋体" w:cs="宋体"/>
          <w:sz w:val="19"/>
          <w:szCs w:val="19"/>
          <w:lang w:eastAsia="zh-CN"/>
        </w:rPr>
      </w:pPr>
      <w:r>
        <w:rPr>
          <w:rFonts w:ascii="宋体" w:hAnsi="宋体" w:cs="宋体" w:hint="eastAsia"/>
          <w:w w:val="95"/>
          <w:sz w:val="19"/>
          <w:szCs w:val="19"/>
          <w:lang w:eastAsia="zh-CN"/>
        </w:rPr>
        <w:t>投影片</w:t>
      </w:r>
    </w:p>
    <w:p w:rsidR="001B72D3" w:rsidRDefault="001B72D3">
      <w:pPr>
        <w:spacing w:before="40"/>
        <w:ind w:left="952"/>
        <w:jc w:val="center"/>
        <w:rPr>
          <w:rFonts w:ascii="宋体" w:cs="宋体"/>
          <w:sz w:val="19"/>
          <w:szCs w:val="19"/>
          <w:lang w:eastAsia="zh-CN"/>
        </w:rPr>
      </w:pPr>
      <w:r>
        <w:rPr>
          <w:lang w:eastAsia="zh-CN"/>
        </w:rPr>
        <w:br w:type="column"/>
      </w:r>
      <w:r>
        <w:rPr>
          <w:rFonts w:ascii="宋体" w:hAnsi="宋体" w:cs="宋体" w:hint="eastAsia"/>
          <w:spacing w:val="2"/>
          <w:sz w:val="19"/>
          <w:szCs w:val="19"/>
          <w:lang w:eastAsia="zh-CN"/>
        </w:rPr>
        <w:t>投影</w:t>
      </w:r>
      <w:r>
        <w:rPr>
          <w:rFonts w:ascii="宋体" w:hAnsi="宋体" w:cs="宋体" w:hint="eastAsia"/>
          <w:sz w:val="19"/>
          <w:szCs w:val="19"/>
          <w:lang w:eastAsia="zh-CN"/>
        </w:rPr>
        <w:t>片</w:t>
      </w:r>
    </w:p>
    <w:p w:rsidR="001B72D3" w:rsidRDefault="001B72D3">
      <w:pPr>
        <w:jc w:val="center"/>
        <w:rPr>
          <w:rFonts w:ascii="宋体" w:cs="宋体"/>
          <w:sz w:val="19"/>
          <w:szCs w:val="19"/>
          <w:lang w:eastAsia="zh-CN"/>
        </w:rPr>
        <w:sectPr w:rsidR="001B72D3">
          <w:type w:val="continuous"/>
          <w:pgSz w:w="9520" w:h="13840"/>
          <w:pgMar w:top="660" w:right="360" w:bottom="520" w:left="460" w:header="720" w:footer="720" w:gutter="0"/>
          <w:cols w:num="2" w:space="720" w:equalWidth="0">
            <w:col w:w="3321" w:space="261"/>
            <w:col w:w="5118"/>
          </w:cols>
        </w:sectPr>
      </w:pPr>
    </w:p>
    <w:p w:rsidR="001B72D3" w:rsidRDefault="001B72D3">
      <w:pPr>
        <w:spacing w:before="3" w:line="170" w:lineRule="atLeast"/>
        <w:rPr>
          <w:rFonts w:ascii="宋体" w:cs="宋体"/>
          <w:sz w:val="12"/>
          <w:szCs w:val="12"/>
          <w:lang w:eastAsia="zh-CN"/>
        </w:rPr>
      </w:pPr>
    </w:p>
    <w:p w:rsidR="001B72D3" w:rsidRDefault="001B72D3">
      <w:pPr>
        <w:spacing w:line="200" w:lineRule="atLeast"/>
        <w:rPr>
          <w:rFonts w:ascii="宋体" w:cs="宋体"/>
          <w:sz w:val="15"/>
          <w:szCs w:val="15"/>
          <w:lang w:eastAsia="zh-CN"/>
        </w:rPr>
      </w:pPr>
    </w:p>
    <w:p w:rsidR="001B72D3" w:rsidRDefault="001B72D3">
      <w:pPr>
        <w:spacing w:before="40"/>
        <w:ind w:left="1905"/>
        <w:rPr>
          <w:rFonts w:ascii="宋体" w:cs="宋体"/>
          <w:sz w:val="19"/>
          <w:szCs w:val="19"/>
          <w:lang w:eastAsia="zh-CN"/>
        </w:rPr>
      </w:pPr>
      <w:r>
        <w:rPr>
          <w:rFonts w:ascii="宋体" w:hAnsi="宋体" w:cs="宋体" w:hint="eastAsia"/>
          <w:spacing w:val="2"/>
          <w:sz w:val="19"/>
          <w:szCs w:val="19"/>
          <w:lang w:eastAsia="zh-CN"/>
        </w:rPr>
        <w:t>光</w:t>
      </w:r>
      <w:r>
        <w:rPr>
          <w:rFonts w:ascii="宋体" w:hAnsi="宋体" w:cs="宋体" w:hint="eastAsia"/>
          <w:sz w:val="19"/>
          <w:szCs w:val="19"/>
          <w:lang w:eastAsia="zh-CN"/>
        </w:rPr>
        <w:t>源</w:t>
      </w:r>
    </w:p>
    <w:p w:rsidR="001B72D3" w:rsidRDefault="001B72D3">
      <w:pPr>
        <w:tabs>
          <w:tab w:val="left" w:pos="5812"/>
        </w:tabs>
        <w:spacing w:before="30"/>
        <w:ind w:left="2258"/>
        <w:rPr>
          <w:rFonts w:ascii="宋体" w:cs="宋体"/>
          <w:sz w:val="18"/>
          <w:szCs w:val="18"/>
          <w:lang w:eastAsia="zh-CN"/>
        </w:rPr>
      </w:pPr>
      <w:r>
        <w:rPr>
          <w:rFonts w:ascii="宋体" w:hAnsi="宋体" w:cs="宋体" w:hint="eastAsia"/>
          <w:w w:val="95"/>
          <w:sz w:val="19"/>
          <w:szCs w:val="19"/>
          <w:lang w:eastAsia="zh-CN"/>
        </w:rPr>
        <w:t>甲</w:t>
      </w:r>
      <w:r>
        <w:rPr>
          <w:rFonts w:ascii="宋体" w:cs="宋体"/>
          <w:w w:val="95"/>
          <w:sz w:val="19"/>
          <w:szCs w:val="19"/>
          <w:lang w:eastAsia="zh-CN"/>
        </w:rPr>
        <w:tab/>
      </w:r>
      <w:r>
        <w:rPr>
          <w:rFonts w:ascii="宋体" w:hAnsi="宋体" w:cs="宋体" w:hint="eastAsia"/>
          <w:position w:val="2"/>
          <w:sz w:val="18"/>
          <w:szCs w:val="18"/>
          <w:lang w:eastAsia="zh-CN"/>
        </w:rPr>
        <w:t>乙</w:t>
      </w:r>
    </w:p>
    <w:p w:rsidR="001B72D3" w:rsidRDefault="001B72D3">
      <w:pPr>
        <w:spacing w:before="1" w:line="190" w:lineRule="atLeast"/>
        <w:rPr>
          <w:rFonts w:ascii="宋体" w:cs="宋体"/>
          <w:sz w:val="14"/>
          <w:szCs w:val="14"/>
          <w:lang w:eastAsia="zh-CN"/>
        </w:rPr>
      </w:pPr>
    </w:p>
    <w:p w:rsidR="001B72D3" w:rsidRDefault="001B72D3">
      <w:pPr>
        <w:pStyle w:val="BodyText"/>
        <w:tabs>
          <w:tab w:val="left" w:pos="1943"/>
          <w:tab w:val="left" w:pos="3435"/>
          <w:tab w:val="left" w:pos="8546"/>
        </w:tabs>
        <w:spacing w:before="35" w:line="313" w:lineRule="auto"/>
        <w:ind w:left="590" w:right="111" w:hanging="483"/>
        <w:rPr>
          <w:rFonts w:ascii="Times New Roman" w:hAnsi="Times New Roman"/>
          <w:lang w:eastAsia="zh-CN"/>
        </w:rPr>
      </w:pPr>
      <w:r>
        <w:rPr>
          <w:rFonts w:ascii="Times New Roman" w:hAnsi="Times New Roman"/>
          <w:spacing w:val="10"/>
          <w:lang w:eastAsia="zh-CN"/>
        </w:rPr>
        <w:t>18</w:t>
      </w:r>
      <w:r>
        <w:rPr>
          <w:rFonts w:hint="eastAsia"/>
          <w:spacing w:val="10"/>
          <w:lang w:eastAsia="zh-CN"/>
        </w:rPr>
        <w:t>．</w:t>
      </w:r>
      <w:r>
        <w:rPr>
          <w:spacing w:val="-78"/>
          <w:lang w:eastAsia="zh-CN"/>
        </w:rPr>
        <w:t xml:space="preserve"> </w:t>
      </w:r>
      <w:r>
        <w:rPr>
          <w:rFonts w:cs="宋体" w:hint="eastAsia"/>
          <w:lang w:eastAsia="zh-CN"/>
        </w:rPr>
        <w:t>环</w:t>
      </w:r>
      <w:r>
        <w:rPr>
          <w:rFonts w:cs="宋体"/>
          <w:spacing w:val="-75"/>
          <w:lang w:eastAsia="zh-CN"/>
        </w:rPr>
        <w:t xml:space="preserve"> </w:t>
      </w:r>
      <w:r>
        <w:rPr>
          <w:rFonts w:cs="宋体" w:hint="eastAsia"/>
          <w:spacing w:val="15"/>
          <w:lang w:eastAsia="zh-CN"/>
        </w:rPr>
        <w:t>戊烷</w:t>
      </w:r>
      <w:r>
        <w:rPr>
          <w:rFonts w:cs="宋体"/>
          <w:spacing w:val="-75"/>
          <w:lang w:eastAsia="zh-CN"/>
        </w:rPr>
        <w:t xml:space="preserve"> </w:t>
      </w:r>
      <w:r>
        <w:rPr>
          <w:rFonts w:hint="eastAsia"/>
          <w:spacing w:val="30"/>
          <w:lang w:eastAsia="zh-CN"/>
        </w:rPr>
        <w:t>是一</w:t>
      </w:r>
      <w:r>
        <w:rPr>
          <w:rFonts w:hint="eastAsia"/>
          <w:lang w:eastAsia="zh-CN"/>
        </w:rPr>
        <w:t>种</w:t>
      </w:r>
      <w:r>
        <w:rPr>
          <w:spacing w:val="-75"/>
          <w:lang w:eastAsia="zh-CN"/>
        </w:rPr>
        <w:t xml:space="preserve"> </w:t>
      </w:r>
      <w:r>
        <w:rPr>
          <w:rFonts w:cs="宋体" w:hint="eastAsia"/>
          <w:lang w:eastAsia="zh-CN"/>
        </w:rPr>
        <w:t>既</w:t>
      </w:r>
      <w:r>
        <w:rPr>
          <w:rFonts w:cs="宋体"/>
          <w:spacing w:val="-75"/>
          <w:lang w:eastAsia="zh-CN"/>
        </w:rPr>
        <w:t xml:space="preserve"> </w:t>
      </w:r>
      <w:r>
        <w:rPr>
          <w:rFonts w:hint="eastAsia"/>
          <w:spacing w:val="15"/>
          <w:lang w:eastAsia="zh-CN"/>
        </w:rPr>
        <w:t>容易</w:t>
      </w:r>
      <w:r>
        <w:rPr>
          <w:spacing w:val="-75"/>
          <w:lang w:eastAsia="zh-CN"/>
        </w:rPr>
        <w:t xml:space="preserve"> </w:t>
      </w:r>
      <w:r>
        <w:rPr>
          <w:rFonts w:cs="宋体" w:hint="eastAsia"/>
          <w:lang w:eastAsia="zh-CN"/>
        </w:rPr>
        <w:t>液</w:t>
      </w:r>
      <w:r>
        <w:rPr>
          <w:rFonts w:cs="宋体"/>
          <w:spacing w:val="-75"/>
          <w:lang w:eastAsia="zh-CN"/>
        </w:rPr>
        <w:t xml:space="preserve"> </w:t>
      </w:r>
      <w:r>
        <w:rPr>
          <w:rFonts w:cs="宋体" w:hint="eastAsia"/>
          <w:lang w:eastAsia="zh-CN"/>
        </w:rPr>
        <w:t>化</w:t>
      </w:r>
      <w:r>
        <w:rPr>
          <w:rFonts w:cs="宋体"/>
          <w:spacing w:val="-75"/>
          <w:lang w:eastAsia="zh-CN"/>
        </w:rPr>
        <w:t xml:space="preserve"> </w:t>
      </w:r>
      <w:r>
        <w:rPr>
          <w:rFonts w:cs="宋体" w:hint="eastAsia"/>
          <w:lang w:eastAsia="zh-CN"/>
        </w:rPr>
        <w:t>又</w:t>
      </w:r>
      <w:r>
        <w:rPr>
          <w:rFonts w:cs="宋体"/>
          <w:spacing w:val="-75"/>
          <w:lang w:eastAsia="zh-CN"/>
        </w:rPr>
        <w:t xml:space="preserve"> </w:t>
      </w:r>
      <w:r>
        <w:rPr>
          <w:rFonts w:hint="eastAsia"/>
          <w:spacing w:val="15"/>
          <w:lang w:eastAsia="zh-CN"/>
        </w:rPr>
        <w:t>容易</w:t>
      </w:r>
      <w:r>
        <w:rPr>
          <w:spacing w:val="-75"/>
          <w:lang w:eastAsia="zh-CN"/>
        </w:rPr>
        <w:t xml:space="preserve"> </w:t>
      </w:r>
      <w:r>
        <w:rPr>
          <w:rFonts w:cs="宋体" w:hint="eastAsia"/>
          <w:lang w:eastAsia="zh-CN"/>
        </w:rPr>
        <w:t>汽</w:t>
      </w:r>
      <w:r>
        <w:rPr>
          <w:rFonts w:cs="宋体"/>
          <w:spacing w:val="-75"/>
          <w:lang w:eastAsia="zh-CN"/>
        </w:rPr>
        <w:t xml:space="preserve"> </w:t>
      </w:r>
      <w:r>
        <w:rPr>
          <w:rFonts w:cs="宋体" w:hint="eastAsia"/>
          <w:lang w:eastAsia="zh-CN"/>
        </w:rPr>
        <w:t>化</w:t>
      </w:r>
      <w:r>
        <w:rPr>
          <w:rFonts w:cs="宋体"/>
          <w:spacing w:val="-75"/>
          <w:lang w:eastAsia="zh-CN"/>
        </w:rPr>
        <w:t xml:space="preserve"> </w:t>
      </w:r>
      <w:r>
        <w:rPr>
          <w:rFonts w:hint="eastAsia"/>
          <w:spacing w:val="30"/>
          <w:lang w:eastAsia="zh-CN"/>
        </w:rPr>
        <w:t>的物质</w:t>
      </w:r>
      <w:r>
        <w:rPr>
          <w:rFonts w:hint="eastAsia"/>
          <w:lang w:eastAsia="zh-CN"/>
        </w:rPr>
        <w:t>，</w:t>
      </w:r>
      <w:r>
        <w:rPr>
          <w:spacing w:val="-78"/>
          <w:lang w:eastAsia="zh-CN"/>
        </w:rPr>
        <w:t xml:space="preserve"> </w:t>
      </w:r>
      <w:r>
        <w:rPr>
          <w:rFonts w:cs="宋体" w:hint="eastAsia"/>
          <w:lang w:eastAsia="zh-CN"/>
        </w:rPr>
        <w:t>可</w:t>
      </w:r>
      <w:r>
        <w:rPr>
          <w:rFonts w:cs="宋体"/>
          <w:spacing w:val="-75"/>
          <w:lang w:eastAsia="zh-CN"/>
        </w:rPr>
        <w:t xml:space="preserve"> </w:t>
      </w:r>
      <w:r>
        <w:rPr>
          <w:rFonts w:cs="宋体" w:hint="eastAsia"/>
          <w:lang w:eastAsia="zh-CN"/>
        </w:rPr>
        <w:t>用</w:t>
      </w:r>
      <w:r>
        <w:rPr>
          <w:rFonts w:cs="宋体"/>
          <w:spacing w:val="-75"/>
          <w:lang w:eastAsia="zh-CN"/>
        </w:rPr>
        <w:t xml:space="preserve"> </w:t>
      </w:r>
      <w:r>
        <w:rPr>
          <w:rFonts w:cs="宋体" w:hint="eastAsia"/>
          <w:lang w:eastAsia="zh-CN"/>
        </w:rPr>
        <w:t>做</w:t>
      </w:r>
      <w:r>
        <w:rPr>
          <w:rFonts w:cs="宋体"/>
          <w:spacing w:val="-75"/>
          <w:lang w:eastAsia="zh-CN"/>
        </w:rPr>
        <w:t xml:space="preserve"> </w:t>
      </w:r>
      <w:r>
        <w:rPr>
          <w:rFonts w:cs="宋体" w:hint="eastAsia"/>
          <w:lang w:eastAsia="zh-CN"/>
        </w:rPr>
        <w:t>空</w:t>
      </w:r>
      <w:r>
        <w:rPr>
          <w:rFonts w:cs="宋体"/>
          <w:spacing w:val="-75"/>
          <w:lang w:eastAsia="zh-CN"/>
        </w:rPr>
        <w:t xml:space="preserve"> </w:t>
      </w:r>
      <w:r>
        <w:rPr>
          <w:rFonts w:hint="eastAsia"/>
          <w:spacing w:val="30"/>
          <w:lang w:eastAsia="zh-CN"/>
        </w:rPr>
        <w:t>调中</w:t>
      </w:r>
      <w:r>
        <w:rPr>
          <w:rFonts w:hint="eastAsia"/>
          <w:lang w:eastAsia="zh-CN"/>
        </w:rPr>
        <w:t>的</w:t>
      </w:r>
      <w:r>
        <w:rPr>
          <w:spacing w:val="-75"/>
          <w:lang w:eastAsia="zh-CN"/>
        </w:rPr>
        <w:t xml:space="preserve"> </w:t>
      </w:r>
      <w:r>
        <w:rPr>
          <w:rFonts w:cs="宋体" w:hint="eastAsia"/>
          <w:lang w:eastAsia="zh-CN"/>
        </w:rPr>
        <w:t>制</w:t>
      </w:r>
      <w:r>
        <w:rPr>
          <w:rFonts w:cs="宋体"/>
          <w:spacing w:val="-75"/>
          <w:lang w:eastAsia="zh-CN"/>
        </w:rPr>
        <w:t xml:space="preserve"> </w:t>
      </w:r>
      <w:r>
        <w:rPr>
          <w:rFonts w:cs="宋体" w:hint="eastAsia"/>
          <w:lang w:eastAsia="zh-CN"/>
        </w:rPr>
        <w:t>冷</w:t>
      </w:r>
      <w:r>
        <w:rPr>
          <w:rFonts w:cs="宋体"/>
          <w:spacing w:val="-75"/>
          <w:lang w:eastAsia="zh-CN"/>
        </w:rPr>
        <w:t xml:space="preserve"> </w:t>
      </w:r>
      <w:r>
        <w:rPr>
          <w:rFonts w:hint="eastAsia"/>
          <w:spacing w:val="30"/>
          <w:lang w:eastAsia="zh-CN"/>
        </w:rPr>
        <w:t>物质</w:t>
      </w:r>
      <w:r>
        <w:rPr>
          <w:rFonts w:hint="eastAsia"/>
          <w:lang w:eastAsia="zh-CN"/>
        </w:rPr>
        <w:t>．</w:t>
      </w:r>
      <w:r>
        <w:rPr>
          <w:spacing w:val="-78"/>
          <w:lang w:eastAsia="zh-CN"/>
        </w:rPr>
        <w:t xml:space="preserve"> </w:t>
      </w:r>
      <w:r>
        <w:rPr>
          <w:rFonts w:cs="宋体" w:hint="eastAsia"/>
          <w:lang w:eastAsia="zh-CN"/>
        </w:rPr>
        <w:t>如</w:t>
      </w:r>
      <w:r>
        <w:rPr>
          <w:rFonts w:cs="宋体"/>
          <w:spacing w:val="540"/>
          <w:lang w:eastAsia="zh-CN"/>
        </w:rPr>
        <w:t xml:space="preserve"> </w:t>
      </w:r>
      <w:r>
        <w:rPr>
          <w:rFonts w:cs="宋体" w:hint="eastAsia"/>
          <w:lang w:eastAsia="zh-CN"/>
        </w:rPr>
        <w:t>图</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空</w:t>
      </w:r>
      <w:r>
        <w:rPr>
          <w:rFonts w:cs="宋体"/>
          <w:spacing w:val="-75"/>
          <w:lang w:eastAsia="zh-CN"/>
        </w:rPr>
        <w:t xml:space="preserve"> </w:t>
      </w:r>
      <w:r>
        <w:rPr>
          <w:rFonts w:hint="eastAsia"/>
          <w:lang w:eastAsia="zh-CN"/>
        </w:rPr>
        <w:t>调</w:t>
      </w:r>
      <w:r>
        <w:rPr>
          <w:spacing w:val="-75"/>
          <w:lang w:eastAsia="zh-CN"/>
        </w:rPr>
        <w:t xml:space="preserve"> </w:t>
      </w:r>
      <w:r>
        <w:rPr>
          <w:rFonts w:cs="宋体" w:hint="eastAsia"/>
          <w:lang w:eastAsia="zh-CN"/>
        </w:rPr>
        <w:t>制</w:t>
      </w:r>
      <w:r>
        <w:rPr>
          <w:rFonts w:cs="宋体"/>
          <w:spacing w:val="-75"/>
          <w:lang w:eastAsia="zh-CN"/>
        </w:rPr>
        <w:t xml:space="preserve"> </w:t>
      </w:r>
      <w:r>
        <w:rPr>
          <w:rFonts w:cs="宋体" w:hint="eastAsia"/>
          <w:lang w:eastAsia="zh-CN"/>
        </w:rPr>
        <w:t>冷</w:t>
      </w:r>
      <w:r>
        <w:rPr>
          <w:rFonts w:cs="宋体"/>
          <w:spacing w:val="-75"/>
          <w:lang w:eastAsia="zh-CN"/>
        </w:rPr>
        <w:t xml:space="preserve"> </w:t>
      </w:r>
      <w:r>
        <w:rPr>
          <w:rFonts w:cs="宋体" w:hint="eastAsia"/>
          <w:lang w:eastAsia="zh-CN"/>
        </w:rPr>
        <w:t>原</w:t>
      </w:r>
      <w:r>
        <w:rPr>
          <w:rFonts w:cs="宋体"/>
          <w:spacing w:val="-75"/>
          <w:lang w:eastAsia="zh-CN"/>
        </w:rPr>
        <w:t xml:space="preserve"> </w:t>
      </w:r>
      <w:r>
        <w:rPr>
          <w:rFonts w:hint="eastAsia"/>
          <w:lang w:eastAsia="zh-CN"/>
        </w:rPr>
        <w:t>理</w:t>
      </w:r>
      <w:r>
        <w:rPr>
          <w:spacing w:val="-75"/>
          <w:lang w:eastAsia="zh-CN"/>
        </w:rPr>
        <w:t xml:space="preserve"> </w:t>
      </w:r>
      <w:r>
        <w:rPr>
          <w:rFonts w:cs="宋体" w:hint="eastAsia"/>
          <w:lang w:eastAsia="zh-CN"/>
        </w:rPr>
        <w:t>图</w:t>
      </w:r>
      <w:r>
        <w:rPr>
          <w:rFonts w:cs="宋体"/>
          <w:spacing w:val="-75"/>
          <w:lang w:eastAsia="zh-CN"/>
        </w:rPr>
        <w:t xml:space="preserve"> </w:t>
      </w:r>
      <w:r>
        <w:rPr>
          <w:rFonts w:hint="eastAsia"/>
          <w:lang w:eastAsia="zh-CN"/>
        </w:rPr>
        <w:t>中</w:t>
      </w:r>
      <w:r>
        <w:rPr>
          <w:spacing w:val="-75"/>
          <w:lang w:eastAsia="zh-CN"/>
        </w:rPr>
        <w:t xml:space="preserve"> </w:t>
      </w:r>
      <w:r>
        <w:rPr>
          <w:rFonts w:hint="eastAsia"/>
          <w:spacing w:val="-18"/>
          <w:lang w:eastAsia="zh-CN"/>
        </w:rPr>
        <w:t>，</w:t>
      </w:r>
      <w:r>
        <w:rPr>
          <w:rFonts w:cs="宋体" w:hint="eastAsia"/>
          <w:spacing w:val="-18"/>
          <w:lang w:eastAsia="zh-CN"/>
        </w:rPr>
        <w:t>环</w:t>
      </w:r>
      <w:r>
        <w:rPr>
          <w:rFonts w:cs="宋体"/>
          <w:spacing w:val="-75"/>
          <w:lang w:eastAsia="zh-CN"/>
        </w:rPr>
        <w:t xml:space="preserve"> </w:t>
      </w:r>
      <w:r>
        <w:rPr>
          <w:rFonts w:cs="宋体" w:hint="eastAsia"/>
          <w:spacing w:val="15"/>
          <w:lang w:eastAsia="zh-CN"/>
        </w:rPr>
        <w:t>戊烷</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lang w:eastAsia="zh-CN"/>
        </w:rPr>
        <w:t>管</w:t>
      </w:r>
      <w:r>
        <w:rPr>
          <w:rFonts w:cs="宋体"/>
          <w:spacing w:val="-75"/>
          <w:lang w:eastAsia="zh-CN"/>
        </w:rPr>
        <w:t xml:space="preserve"> </w:t>
      </w:r>
      <w:r>
        <w:rPr>
          <w:rFonts w:cs="宋体" w:hint="eastAsia"/>
          <w:lang w:eastAsia="zh-CN"/>
        </w:rPr>
        <w:t>道</w:t>
      </w:r>
      <w:r>
        <w:rPr>
          <w:rFonts w:cs="宋体"/>
          <w:spacing w:val="-75"/>
          <w:lang w:eastAsia="zh-CN"/>
        </w:rPr>
        <w:t xml:space="preserve"> </w:t>
      </w:r>
      <w:r>
        <w:rPr>
          <w:rFonts w:cs="宋体" w:hint="eastAsia"/>
          <w:lang w:eastAsia="zh-CN"/>
        </w:rPr>
        <w:t>里</w:t>
      </w:r>
      <w:r>
        <w:rPr>
          <w:rFonts w:cs="宋体"/>
          <w:spacing w:val="-75"/>
          <w:lang w:eastAsia="zh-CN"/>
        </w:rPr>
        <w:t xml:space="preserve"> </w:t>
      </w:r>
      <w:r>
        <w:rPr>
          <w:rFonts w:cs="宋体" w:hint="eastAsia"/>
          <w:lang w:eastAsia="zh-CN"/>
        </w:rPr>
        <w:t>按</w:t>
      </w:r>
      <w:r>
        <w:rPr>
          <w:rFonts w:cs="宋体"/>
          <w:spacing w:val="-75"/>
          <w:lang w:eastAsia="zh-CN"/>
        </w:rPr>
        <w:t xml:space="preserve"> </w:t>
      </w:r>
      <w:r>
        <w:rPr>
          <w:rFonts w:cs="宋体" w:hint="eastAsia"/>
          <w:lang w:eastAsia="zh-CN"/>
        </w:rPr>
        <w:t>照</w:t>
      </w:r>
      <w:r>
        <w:rPr>
          <w:rFonts w:cs="宋体"/>
          <w:spacing w:val="-75"/>
          <w:lang w:eastAsia="zh-CN"/>
        </w:rPr>
        <w:t xml:space="preserve"> </w:t>
      </w:r>
      <w:r>
        <w:rPr>
          <w:rFonts w:cs="宋体" w:hint="eastAsia"/>
          <w:lang w:eastAsia="zh-CN"/>
        </w:rPr>
        <w:t>箭</w:t>
      </w:r>
      <w:r>
        <w:rPr>
          <w:rFonts w:cs="宋体"/>
          <w:spacing w:val="-75"/>
          <w:lang w:eastAsia="zh-CN"/>
        </w:rPr>
        <w:t xml:space="preserve"> </w:t>
      </w:r>
      <w:r>
        <w:rPr>
          <w:rFonts w:cs="宋体" w:hint="eastAsia"/>
          <w:lang w:eastAsia="zh-CN"/>
        </w:rPr>
        <w:t>头</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cs="宋体" w:hint="eastAsia"/>
          <w:lang w:eastAsia="zh-CN"/>
        </w:rPr>
        <w:t>方</w:t>
      </w:r>
      <w:r>
        <w:rPr>
          <w:rFonts w:cs="宋体"/>
          <w:spacing w:val="-75"/>
          <w:lang w:eastAsia="zh-CN"/>
        </w:rPr>
        <w:t xml:space="preserve"> </w:t>
      </w:r>
      <w:r>
        <w:rPr>
          <w:rFonts w:cs="宋体" w:hint="eastAsia"/>
          <w:lang w:eastAsia="zh-CN"/>
        </w:rPr>
        <w:t>向</w:t>
      </w:r>
      <w:r>
        <w:rPr>
          <w:rFonts w:cs="宋体"/>
          <w:spacing w:val="-75"/>
          <w:lang w:eastAsia="zh-CN"/>
        </w:rPr>
        <w:t xml:space="preserve"> </w:t>
      </w:r>
      <w:r>
        <w:rPr>
          <w:rFonts w:cs="宋体" w:hint="eastAsia"/>
          <w:spacing w:val="15"/>
          <w:lang w:eastAsia="zh-CN"/>
        </w:rPr>
        <w:t>循环</w:t>
      </w:r>
      <w:r>
        <w:rPr>
          <w:rFonts w:cs="宋体"/>
          <w:spacing w:val="-75"/>
          <w:lang w:eastAsia="zh-CN"/>
        </w:rPr>
        <w:t xml:space="preserve"> </w:t>
      </w:r>
      <w:r>
        <w:rPr>
          <w:rFonts w:cs="宋体" w:hint="eastAsia"/>
          <w:lang w:eastAsia="zh-CN"/>
        </w:rPr>
        <w:t>流</w:t>
      </w:r>
      <w:r>
        <w:rPr>
          <w:rFonts w:cs="宋体"/>
          <w:spacing w:val="-75"/>
          <w:lang w:eastAsia="zh-CN"/>
        </w:rPr>
        <w:t xml:space="preserve"> </w:t>
      </w:r>
      <w:r>
        <w:rPr>
          <w:rFonts w:cs="宋体" w:hint="eastAsia"/>
          <w:lang w:eastAsia="zh-CN"/>
        </w:rPr>
        <w:t>动</w:t>
      </w:r>
      <w:r>
        <w:rPr>
          <w:rFonts w:cs="宋体"/>
          <w:spacing w:val="-75"/>
          <w:lang w:eastAsia="zh-CN"/>
        </w:rPr>
        <w:t xml:space="preserve"> </w:t>
      </w:r>
      <w:r>
        <w:rPr>
          <w:rFonts w:hint="eastAsia"/>
          <w:spacing w:val="-18"/>
          <w:lang w:eastAsia="zh-CN"/>
        </w:rPr>
        <w:t>．</w:t>
      </w:r>
      <w:r>
        <w:rPr>
          <w:rFonts w:cs="宋体" w:hint="eastAsia"/>
          <w:spacing w:val="-18"/>
          <w:lang w:eastAsia="zh-CN"/>
        </w:rPr>
        <w:t>首</w:t>
      </w:r>
      <w:r>
        <w:rPr>
          <w:rFonts w:cs="宋体"/>
          <w:spacing w:val="-75"/>
          <w:lang w:eastAsia="zh-CN"/>
        </w:rPr>
        <w:t xml:space="preserve"> </w:t>
      </w:r>
      <w:r>
        <w:rPr>
          <w:rFonts w:cs="宋体" w:hint="eastAsia"/>
          <w:lang w:eastAsia="zh-CN"/>
        </w:rPr>
        <w:t>先</w:t>
      </w:r>
      <w:r>
        <w:rPr>
          <w:rFonts w:cs="宋体"/>
          <w:spacing w:val="-75"/>
          <w:lang w:eastAsia="zh-CN"/>
        </w:rPr>
        <w:t xml:space="preserve"> </w:t>
      </w:r>
      <w:r>
        <w:rPr>
          <w:rFonts w:hint="eastAsia"/>
          <w:lang w:eastAsia="zh-CN"/>
        </w:rPr>
        <w:t>，</w:t>
      </w:r>
      <w:r>
        <w:rPr>
          <w:spacing w:val="20"/>
          <w:lang w:eastAsia="zh-CN"/>
        </w:rPr>
        <w:t xml:space="preserve"> </w:t>
      </w:r>
      <w:r>
        <w:rPr>
          <w:rFonts w:cs="宋体" w:hint="eastAsia"/>
          <w:lang w:eastAsia="zh-CN"/>
        </w:rPr>
        <w:t>气</w:t>
      </w:r>
      <w:r>
        <w:rPr>
          <w:rFonts w:cs="宋体"/>
          <w:spacing w:val="-75"/>
          <w:lang w:eastAsia="zh-CN"/>
        </w:rPr>
        <w:t xml:space="preserve"> </w:t>
      </w:r>
      <w:r>
        <w:rPr>
          <w:rFonts w:cs="宋体" w:hint="eastAsia"/>
          <w:lang w:eastAsia="zh-CN"/>
        </w:rPr>
        <w:t>态</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环</w:t>
      </w:r>
      <w:r>
        <w:rPr>
          <w:rFonts w:cs="宋体"/>
          <w:spacing w:val="-75"/>
          <w:lang w:eastAsia="zh-CN"/>
        </w:rPr>
        <w:t xml:space="preserve"> </w:t>
      </w:r>
      <w:r>
        <w:rPr>
          <w:rFonts w:cs="宋体" w:hint="eastAsia"/>
          <w:spacing w:val="30"/>
          <w:lang w:eastAsia="zh-CN"/>
        </w:rPr>
        <w:t>戊烷</w:t>
      </w:r>
      <w:r>
        <w:rPr>
          <w:rFonts w:cs="宋体" w:hint="eastAsia"/>
          <w:lang w:eastAsia="zh-CN"/>
        </w:rPr>
        <w:t>被</w:t>
      </w:r>
      <w:r>
        <w:rPr>
          <w:rFonts w:cs="宋体"/>
          <w:spacing w:val="-75"/>
          <w:lang w:eastAsia="zh-CN"/>
        </w:rPr>
        <w:t xml:space="preserve"> </w:t>
      </w:r>
      <w:r>
        <w:rPr>
          <w:rFonts w:cs="宋体" w:hint="eastAsia"/>
          <w:spacing w:val="15"/>
          <w:lang w:eastAsia="zh-CN"/>
        </w:rPr>
        <w:t>压缩</w:t>
      </w:r>
      <w:r>
        <w:rPr>
          <w:rFonts w:cs="宋体"/>
          <w:spacing w:val="-75"/>
          <w:lang w:eastAsia="zh-CN"/>
        </w:rPr>
        <w:t xml:space="preserve"> </w:t>
      </w:r>
      <w:r>
        <w:rPr>
          <w:rFonts w:cs="宋体" w:hint="eastAsia"/>
          <w:lang w:eastAsia="zh-CN"/>
        </w:rPr>
        <w:t>机</w:t>
      </w:r>
      <w:r>
        <w:rPr>
          <w:rFonts w:cs="宋体"/>
          <w:spacing w:val="-75"/>
          <w:lang w:eastAsia="zh-CN"/>
        </w:rPr>
        <w:t xml:space="preserve"> </w:t>
      </w:r>
      <w:r>
        <w:rPr>
          <w:rFonts w:cs="宋体" w:hint="eastAsia"/>
          <w:lang w:eastAsia="zh-CN"/>
        </w:rPr>
        <w:t>压</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cs="宋体" w:hint="eastAsia"/>
          <w:lang w:eastAsia="zh-CN"/>
        </w:rPr>
        <w:t>室</w:t>
      </w:r>
      <w:r>
        <w:rPr>
          <w:rFonts w:cs="宋体"/>
          <w:spacing w:val="-75"/>
          <w:lang w:eastAsia="zh-CN"/>
        </w:rPr>
        <w:t xml:space="preserve"> </w:t>
      </w:r>
      <w:r>
        <w:rPr>
          <w:rFonts w:cs="宋体" w:hint="eastAsia"/>
          <w:lang w:eastAsia="zh-CN"/>
        </w:rPr>
        <w:t>外</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热</w:t>
      </w:r>
      <w:r>
        <w:rPr>
          <w:rFonts w:cs="宋体"/>
          <w:spacing w:val="-75"/>
          <w:lang w:eastAsia="zh-CN"/>
        </w:rPr>
        <w:t xml:space="preserve"> </w:t>
      </w:r>
      <w:r>
        <w:rPr>
          <w:rFonts w:cs="宋体" w:hint="eastAsia"/>
          <w:spacing w:val="15"/>
          <w:lang w:eastAsia="zh-CN"/>
        </w:rPr>
        <w:t>交换</w:t>
      </w:r>
      <w:r>
        <w:rPr>
          <w:rFonts w:cs="宋体"/>
          <w:spacing w:val="-75"/>
          <w:lang w:eastAsia="zh-CN"/>
        </w:rPr>
        <w:t xml:space="preserve"> </w:t>
      </w:r>
      <w:r>
        <w:rPr>
          <w:rFonts w:cs="宋体" w:hint="eastAsia"/>
          <w:lang w:eastAsia="zh-CN"/>
        </w:rPr>
        <w:t>器</w:t>
      </w:r>
      <w:r>
        <w:rPr>
          <w:rFonts w:cs="宋体"/>
          <w:spacing w:val="34"/>
          <w:lang w:eastAsia="zh-CN"/>
        </w:rPr>
        <w:t xml:space="preserve"> </w:t>
      </w:r>
      <w:r>
        <w:rPr>
          <w:rFonts w:ascii="Times New Roman" w:hAnsi="Times New Roman"/>
          <w:spacing w:val="18"/>
          <w:lang w:eastAsia="zh-CN"/>
        </w:rPr>
        <w:t>1</w:t>
      </w:r>
      <w:r>
        <w:rPr>
          <w:rFonts w:hint="eastAsia"/>
          <w:spacing w:val="18"/>
          <w:lang w:eastAsia="zh-CN"/>
        </w:rPr>
        <w:t>，在这</w:t>
      </w:r>
      <w:r>
        <w:rPr>
          <w:spacing w:val="-75"/>
          <w:lang w:eastAsia="zh-CN"/>
        </w:rPr>
        <w:t xml:space="preserve"> </w:t>
      </w:r>
      <w:r>
        <w:rPr>
          <w:rFonts w:cs="宋体" w:hint="eastAsia"/>
          <w:lang w:eastAsia="zh-CN"/>
        </w:rPr>
        <w:t>里</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生</w:t>
      </w:r>
      <w:r>
        <w:rPr>
          <w:rFonts w:cs="宋体"/>
          <w:spacing w:val="-75"/>
          <w:lang w:eastAsia="zh-CN"/>
        </w:rPr>
        <w:t xml:space="preserve"> </w:t>
      </w:r>
      <w:r>
        <w:rPr>
          <w:rFonts w:hint="eastAsia"/>
          <w:spacing w:val="15"/>
          <w:lang w:eastAsia="zh-CN"/>
        </w:rPr>
        <w:t>的物</w:t>
      </w:r>
      <w:r>
        <w:rPr>
          <w:spacing w:val="-75"/>
          <w:lang w:eastAsia="zh-CN"/>
        </w:rPr>
        <w:t xml:space="preserve"> </w:t>
      </w:r>
      <w:r>
        <w:rPr>
          <w:rFonts w:cs="宋体" w:hint="eastAsia"/>
          <w:spacing w:val="30"/>
          <w:lang w:eastAsia="zh-CN"/>
        </w:rPr>
        <w:t>态变</w:t>
      </w:r>
      <w:r>
        <w:rPr>
          <w:rFonts w:cs="宋体" w:hint="eastAsia"/>
          <w:lang w:eastAsia="zh-CN"/>
        </w:rPr>
        <w:t>化</w:t>
      </w:r>
      <w:r>
        <w:rPr>
          <w:rFonts w:cs="宋体"/>
          <w:spacing w:val="-75"/>
          <w:lang w:eastAsia="zh-CN"/>
        </w:rPr>
        <w:t xml:space="preserve"> </w:t>
      </w:r>
      <w:r>
        <w:rPr>
          <w:rFonts w:hint="eastAsia"/>
          <w:lang w:eastAsia="zh-CN"/>
        </w:rPr>
        <w:t>名</w:t>
      </w:r>
      <w:r>
        <w:rPr>
          <w:spacing w:val="-75"/>
          <w:lang w:eastAsia="zh-CN"/>
        </w:rPr>
        <w:t xml:space="preserve"> </w:t>
      </w:r>
      <w:r>
        <w:rPr>
          <w:rFonts w:cs="宋体" w:hint="eastAsia"/>
          <w:lang w:eastAsia="zh-CN"/>
        </w:rPr>
        <w:t>称</w:t>
      </w:r>
      <w:r>
        <w:rPr>
          <w:rFonts w:cs="宋体"/>
          <w:spacing w:val="246"/>
          <w:lang w:eastAsia="zh-CN"/>
        </w:rPr>
        <w:t xml:space="preserve"> </w:t>
      </w:r>
      <w:r>
        <w:rPr>
          <w:rFonts w:hint="eastAsia"/>
          <w:lang w:eastAsia="zh-CN"/>
        </w:rPr>
        <w:t>是</w:t>
      </w:r>
      <w:r>
        <w:rPr>
          <w:rFonts w:ascii="Times New Roman" w:hAnsi="Times New Roman"/>
          <w:u w:val="single" w:color="000000"/>
          <w:lang w:eastAsia="zh-CN"/>
        </w:rPr>
        <w:tab/>
      </w:r>
      <w:r>
        <w:rPr>
          <w:rFonts w:cs="宋体" w:hint="eastAsia"/>
          <w:lang w:eastAsia="zh-CN"/>
        </w:rPr>
        <w:t>并</w:t>
      </w:r>
      <w:r>
        <w:rPr>
          <w:rFonts w:ascii="Times New Roman" w:hAnsi="Times New Roman"/>
          <w:u w:val="single" w:color="000000"/>
          <w:lang w:eastAsia="zh-CN"/>
        </w:rPr>
        <w:tab/>
      </w:r>
      <w:r>
        <w:rPr>
          <w:rFonts w:hint="eastAsia"/>
          <w:lang w:eastAsia="zh-CN"/>
        </w:rPr>
        <w:t>（</w:t>
      </w:r>
      <w:r>
        <w:rPr>
          <w:spacing w:val="-73"/>
          <w:lang w:eastAsia="zh-CN"/>
        </w:rPr>
        <w:t xml:space="preserve"> </w:t>
      </w:r>
      <w:r>
        <w:rPr>
          <w:rFonts w:cs="宋体" w:hint="eastAsia"/>
          <w:lang w:eastAsia="zh-CN"/>
        </w:rPr>
        <w:t>选</w:t>
      </w:r>
      <w:r>
        <w:rPr>
          <w:rFonts w:cs="宋体"/>
          <w:spacing w:val="-72"/>
          <w:lang w:eastAsia="zh-CN"/>
        </w:rPr>
        <w:t xml:space="preserve"> </w:t>
      </w:r>
      <w:r>
        <w:rPr>
          <w:rFonts w:cs="宋体" w:hint="eastAsia"/>
          <w:lang w:eastAsia="zh-CN"/>
        </w:rPr>
        <w:t>填</w:t>
      </w:r>
      <w:r>
        <w:rPr>
          <w:rFonts w:cs="宋体"/>
          <w:spacing w:val="-72"/>
          <w:lang w:eastAsia="zh-CN"/>
        </w:rPr>
        <w:t xml:space="preserve"> </w:t>
      </w:r>
      <w:r>
        <w:rPr>
          <w:rFonts w:ascii="Times New Roman" w:hAnsi="Times New Roman"/>
          <w:lang w:eastAsia="zh-CN"/>
        </w:rPr>
        <w:t>“</w:t>
      </w:r>
      <w:r>
        <w:rPr>
          <w:rFonts w:ascii="Times New Roman" w:hAnsi="Times New Roman"/>
          <w:spacing w:val="-36"/>
          <w:lang w:eastAsia="zh-CN"/>
        </w:rPr>
        <w:t xml:space="preserve"> </w:t>
      </w:r>
      <w:r>
        <w:rPr>
          <w:rFonts w:cs="宋体" w:hint="eastAsia"/>
          <w:spacing w:val="33"/>
          <w:lang w:eastAsia="zh-CN"/>
        </w:rPr>
        <w:t>吸</w:t>
      </w:r>
      <w:r>
        <w:rPr>
          <w:rFonts w:cs="宋体" w:hint="eastAsia"/>
          <w:lang w:eastAsia="zh-CN"/>
        </w:rPr>
        <w:t>热</w:t>
      </w:r>
      <w:r>
        <w:rPr>
          <w:rFonts w:cs="宋体"/>
          <w:spacing w:val="-72"/>
          <w:lang w:eastAsia="zh-CN"/>
        </w:rPr>
        <w:t xml:space="preserve"> </w:t>
      </w:r>
      <w:r>
        <w:rPr>
          <w:rFonts w:ascii="Times New Roman" w:hAnsi="Times New Roman"/>
          <w:spacing w:val="-91"/>
          <w:lang w:eastAsia="zh-CN"/>
        </w:rPr>
        <w:t>”</w:t>
      </w:r>
      <w:r>
        <w:rPr>
          <w:rFonts w:cs="宋体" w:hint="eastAsia"/>
          <w:spacing w:val="-86"/>
          <w:lang w:eastAsia="zh-CN"/>
        </w:rPr>
        <w:t>、</w:t>
      </w:r>
      <w:r>
        <w:rPr>
          <w:rFonts w:ascii="Times New Roman" w:hAnsi="Times New Roman"/>
          <w:lang w:eastAsia="zh-CN"/>
        </w:rPr>
        <w:t>“</w:t>
      </w:r>
      <w:r>
        <w:rPr>
          <w:rFonts w:ascii="Times New Roman" w:hAnsi="Times New Roman"/>
          <w:spacing w:val="-35"/>
          <w:lang w:eastAsia="zh-CN"/>
        </w:rPr>
        <w:t xml:space="preserve"> </w:t>
      </w:r>
      <w:r>
        <w:rPr>
          <w:rFonts w:cs="宋体" w:hint="eastAsia"/>
          <w:lang w:eastAsia="zh-CN"/>
        </w:rPr>
        <w:t>放</w:t>
      </w:r>
      <w:r>
        <w:rPr>
          <w:rFonts w:cs="宋体"/>
          <w:spacing w:val="-72"/>
          <w:lang w:eastAsia="zh-CN"/>
        </w:rPr>
        <w:t xml:space="preserve"> </w:t>
      </w:r>
      <w:r>
        <w:rPr>
          <w:rFonts w:cs="宋体" w:hint="eastAsia"/>
          <w:lang w:eastAsia="zh-CN"/>
        </w:rPr>
        <w:t>热</w:t>
      </w:r>
      <w:r>
        <w:rPr>
          <w:rFonts w:cs="宋体"/>
          <w:spacing w:val="-73"/>
          <w:lang w:eastAsia="zh-CN"/>
        </w:rPr>
        <w:t xml:space="preserve"> </w:t>
      </w:r>
      <w:r>
        <w:rPr>
          <w:rFonts w:ascii="Times New Roman" w:hAnsi="Times New Roman"/>
          <w:lang w:eastAsia="zh-CN"/>
        </w:rPr>
        <w:t>”</w:t>
      </w:r>
      <w:r>
        <w:rPr>
          <w:rFonts w:ascii="Times New Roman" w:hAnsi="Times New Roman"/>
          <w:spacing w:val="-35"/>
          <w:lang w:eastAsia="zh-CN"/>
        </w:rPr>
        <w:t xml:space="preserve"> </w:t>
      </w:r>
      <w:r>
        <w:rPr>
          <w:rFonts w:cs="宋体" w:hint="eastAsia"/>
          <w:lang w:eastAsia="zh-CN"/>
        </w:rPr>
        <w:t>或</w:t>
      </w:r>
      <w:r>
        <w:rPr>
          <w:rFonts w:cs="宋体"/>
          <w:spacing w:val="-71"/>
          <w:lang w:eastAsia="zh-CN"/>
        </w:rPr>
        <w:t xml:space="preserve"> </w:t>
      </w:r>
      <w:r>
        <w:rPr>
          <w:rFonts w:ascii="Times New Roman" w:hAnsi="Times New Roman"/>
          <w:lang w:eastAsia="zh-CN"/>
        </w:rPr>
        <w:t>“</w:t>
      </w:r>
      <w:r>
        <w:rPr>
          <w:rFonts w:ascii="Times New Roman" w:hAnsi="Times New Roman"/>
          <w:spacing w:val="-35"/>
          <w:lang w:eastAsia="zh-CN"/>
        </w:rPr>
        <w:t xml:space="preserve"> </w:t>
      </w:r>
      <w:r>
        <w:rPr>
          <w:rFonts w:cs="宋体" w:hint="eastAsia"/>
          <w:lang w:eastAsia="zh-CN"/>
        </w:rPr>
        <w:t>不</w:t>
      </w:r>
      <w:r>
        <w:rPr>
          <w:rFonts w:cs="宋体"/>
          <w:spacing w:val="-73"/>
          <w:lang w:eastAsia="zh-CN"/>
        </w:rPr>
        <w:t xml:space="preserve"> </w:t>
      </w:r>
      <w:r>
        <w:rPr>
          <w:rFonts w:cs="宋体" w:hint="eastAsia"/>
          <w:lang w:eastAsia="zh-CN"/>
        </w:rPr>
        <w:t>吸</w:t>
      </w:r>
      <w:r>
        <w:rPr>
          <w:rFonts w:cs="宋体"/>
          <w:spacing w:val="-72"/>
          <w:lang w:eastAsia="zh-CN"/>
        </w:rPr>
        <w:t xml:space="preserve"> </w:t>
      </w:r>
      <w:r>
        <w:rPr>
          <w:rFonts w:cs="宋体" w:hint="eastAsia"/>
          <w:lang w:eastAsia="zh-CN"/>
        </w:rPr>
        <w:t>放</w:t>
      </w:r>
      <w:r>
        <w:rPr>
          <w:rFonts w:cs="宋体"/>
          <w:spacing w:val="-72"/>
          <w:lang w:eastAsia="zh-CN"/>
        </w:rPr>
        <w:t xml:space="preserve"> </w:t>
      </w:r>
      <w:r>
        <w:rPr>
          <w:rFonts w:cs="宋体" w:hint="eastAsia"/>
          <w:lang w:eastAsia="zh-CN"/>
        </w:rPr>
        <w:t>热</w:t>
      </w:r>
      <w:r>
        <w:rPr>
          <w:rFonts w:cs="宋体"/>
          <w:spacing w:val="-73"/>
          <w:lang w:eastAsia="zh-CN"/>
        </w:rPr>
        <w:t xml:space="preserve"> </w:t>
      </w:r>
      <w:r>
        <w:rPr>
          <w:rFonts w:ascii="Times New Roman" w:hAnsi="Times New Roman"/>
          <w:spacing w:val="-91"/>
          <w:lang w:eastAsia="zh-CN"/>
        </w:rPr>
        <w:t>”</w:t>
      </w:r>
      <w:r>
        <w:rPr>
          <w:rFonts w:hint="eastAsia"/>
          <w:spacing w:val="-87"/>
          <w:lang w:eastAsia="zh-CN"/>
        </w:rPr>
        <w:t>）</w:t>
      </w:r>
      <w:r>
        <w:rPr>
          <w:rFonts w:cs="宋体" w:hint="eastAsia"/>
          <w:lang w:eastAsia="zh-CN"/>
        </w:rPr>
        <w:t>；</w:t>
      </w:r>
      <w:r>
        <w:rPr>
          <w:rFonts w:cs="宋体"/>
          <w:spacing w:val="-72"/>
          <w:lang w:eastAsia="zh-CN"/>
        </w:rPr>
        <w:t xml:space="preserve"> </w:t>
      </w:r>
      <w:r>
        <w:rPr>
          <w:rFonts w:cs="宋体" w:hint="eastAsia"/>
          <w:lang w:eastAsia="zh-CN"/>
        </w:rPr>
        <w:t>环</w:t>
      </w:r>
      <w:r>
        <w:rPr>
          <w:rFonts w:cs="宋体"/>
          <w:spacing w:val="-72"/>
          <w:lang w:eastAsia="zh-CN"/>
        </w:rPr>
        <w:t xml:space="preserve"> </w:t>
      </w:r>
      <w:r>
        <w:rPr>
          <w:rFonts w:cs="宋体" w:hint="eastAsia"/>
          <w:spacing w:val="33"/>
          <w:lang w:eastAsia="zh-CN"/>
        </w:rPr>
        <w:t>戊</w:t>
      </w:r>
      <w:r>
        <w:rPr>
          <w:rFonts w:cs="宋体" w:hint="eastAsia"/>
          <w:lang w:eastAsia="zh-CN"/>
        </w:rPr>
        <w:t>烷</w:t>
      </w:r>
      <w:r>
        <w:rPr>
          <w:rFonts w:cs="宋体"/>
          <w:spacing w:val="-72"/>
          <w:lang w:eastAsia="zh-CN"/>
        </w:rPr>
        <w:t xml:space="preserve"> </w:t>
      </w:r>
      <w:r>
        <w:rPr>
          <w:rFonts w:ascii="Times New Roman" w:hAnsi="Times New Roman"/>
          <w:spacing w:val="17"/>
          <w:lang w:eastAsia="zh-CN"/>
        </w:rPr>
        <w:t>“</w:t>
      </w:r>
      <w:r>
        <w:rPr>
          <w:rFonts w:cs="宋体" w:hint="eastAsia"/>
          <w:lang w:eastAsia="zh-CN"/>
        </w:rPr>
        <w:t>挤</w:t>
      </w:r>
      <w:r>
        <w:rPr>
          <w:rFonts w:cs="宋体"/>
          <w:spacing w:val="-71"/>
          <w:lang w:eastAsia="zh-CN"/>
        </w:rPr>
        <w:t xml:space="preserve"> </w:t>
      </w:r>
      <w:r>
        <w:rPr>
          <w:rFonts w:ascii="Times New Roman" w:hAnsi="Times New Roman"/>
          <w:lang w:eastAsia="zh-CN"/>
        </w:rPr>
        <w:t>”</w:t>
      </w:r>
      <w:r>
        <w:rPr>
          <w:rFonts w:ascii="Times New Roman" w:hAnsi="Times New Roman"/>
          <w:w w:val="99"/>
          <w:lang w:eastAsia="zh-CN"/>
        </w:rPr>
        <w:t xml:space="preserve"> </w:t>
      </w:r>
      <w:r>
        <w:rPr>
          <w:rFonts w:hint="eastAsia"/>
          <w:lang w:eastAsia="zh-CN"/>
        </w:rPr>
        <w:t>过</w:t>
      </w:r>
      <w:r>
        <w:rPr>
          <w:spacing w:val="-75"/>
          <w:lang w:eastAsia="zh-CN"/>
        </w:rPr>
        <w:t xml:space="preserve"> </w:t>
      </w:r>
      <w:r>
        <w:rPr>
          <w:rFonts w:cs="宋体" w:hint="eastAsia"/>
          <w:spacing w:val="30"/>
          <w:lang w:eastAsia="zh-CN"/>
        </w:rPr>
        <w:t>非常</w:t>
      </w:r>
      <w:r>
        <w:rPr>
          <w:rFonts w:cs="宋体" w:hint="eastAsia"/>
          <w:lang w:eastAsia="zh-CN"/>
        </w:rPr>
        <w:t>细</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管</w:t>
      </w:r>
      <w:r>
        <w:rPr>
          <w:rFonts w:cs="宋体"/>
          <w:spacing w:val="-75"/>
          <w:lang w:eastAsia="zh-CN"/>
        </w:rPr>
        <w:t xml:space="preserve"> </w:t>
      </w:r>
      <w:r>
        <w:rPr>
          <w:rFonts w:cs="宋体" w:hint="eastAsia"/>
          <w:lang w:eastAsia="zh-CN"/>
        </w:rPr>
        <w:t>道</w:t>
      </w:r>
      <w:r>
        <w:rPr>
          <w:rFonts w:cs="宋体"/>
          <w:spacing w:val="-75"/>
          <w:lang w:eastAsia="zh-CN"/>
        </w:rPr>
        <w:t xml:space="preserve"> </w:t>
      </w:r>
      <w:r>
        <w:rPr>
          <w:rFonts w:cs="宋体" w:hint="eastAsia"/>
          <w:lang w:eastAsia="zh-CN"/>
        </w:rPr>
        <w:t>后</w:t>
      </w:r>
      <w:r>
        <w:rPr>
          <w:rFonts w:cs="宋体"/>
          <w:spacing w:val="-75"/>
          <w:lang w:eastAsia="zh-CN"/>
        </w:rPr>
        <w:t xml:space="preserve"> </w:t>
      </w:r>
      <w:r>
        <w:rPr>
          <w:rFonts w:cs="宋体" w:hint="eastAsia"/>
          <w:lang w:eastAsia="zh-CN"/>
        </w:rPr>
        <w:t>流</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cs="宋体" w:hint="eastAsia"/>
          <w:lang w:eastAsia="zh-CN"/>
        </w:rPr>
        <w:t>室</w:t>
      </w:r>
      <w:r>
        <w:rPr>
          <w:rFonts w:cs="宋体"/>
          <w:spacing w:val="-75"/>
          <w:lang w:eastAsia="zh-CN"/>
        </w:rPr>
        <w:t xml:space="preserve"> </w:t>
      </w:r>
      <w:r>
        <w:rPr>
          <w:rFonts w:cs="宋体" w:hint="eastAsia"/>
          <w:spacing w:val="30"/>
          <w:lang w:eastAsia="zh-CN"/>
        </w:rPr>
        <w:t>内交</w:t>
      </w:r>
      <w:r>
        <w:rPr>
          <w:rFonts w:cs="宋体" w:hint="eastAsia"/>
          <w:lang w:eastAsia="zh-CN"/>
        </w:rPr>
        <w:t>换</w:t>
      </w:r>
      <w:r>
        <w:rPr>
          <w:rFonts w:cs="宋体"/>
          <w:spacing w:val="-75"/>
          <w:lang w:eastAsia="zh-CN"/>
        </w:rPr>
        <w:t xml:space="preserve"> </w:t>
      </w:r>
      <w:r>
        <w:rPr>
          <w:rFonts w:cs="宋体" w:hint="eastAsia"/>
          <w:lang w:eastAsia="zh-CN"/>
        </w:rPr>
        <w:t>器</w:t>
      </w:r>
      <w:r>
        <w:rPr>
          <w:rFonts w:cs="宋体"/>
          <w:spacing w:val="-15"/>
          <w:lang w:eastAsia="zh-CN"/>
        </w:rPr>
        <w:t xml:space="preserve"> </w:t>
      </w:r>
      <w:r>
        <w:rPr>
          <w:rFonts w:ascii="Times New Roman" w:hAnsi="Times New Roman"/>
          <w:spacing w:val="15"/>
          <w:lang w:eastAsia="zh-CN"/>
        </w:rPr>
        <w:t>2</w:t>
      </w:r>
      <w:r>
        <w:rPr>
          <w:rFonts w:hint="eastAsia"/>
          <w:spacing w:val="-11"/>
          <w:lang w:eastAsia="zh-CN"/>
        </w:rPr>
        <w:t>，</w:t>
      </w:r>
      <w:r>
        <w:rPr>
          <w:rFonts w:hint="eastAsia"/>
          <w:spacing w:val="30"/>
          <w:lang w:eastAsia="zh-CN"/>
        </w:rPr>
        <w:t>在</w:t>
      </w:r>
      <w:r>
        <w:rPr>
          <w:rFonts w:hint="eastAsia"/>
          <w:lang w:eastAsia="zh-CN"/>
        </w:rPr>
        <w:t>这</w:t>
      </w:r>
      <w:r>
        <w:rPr>
          <w:spacing w:val="-75"/>
          <w:lang w:eastAsia="zh-CN"/>
        </w:rPr>
        <w:t xml:space="preserve"> </w:t>
      </w:r>
      <w:r>
        <w:rPr>
          <w:rFonts w:cs="宋体" w:hint="eastAsia"/>
          <w:lang w:eastAsia="zh-CN"/>
        </w:rPr>
        <w:t>里</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生</w:t>
      </w:r>
      <w:r>
        <w:rPr>
          <w:rFonts w:cs="宋体"/>
          <w:spacing w:val="-75"/>
          <w:lang w:eastAsia="zh-CN"/>
        </w:rPr>
        <w:t xml:space="preserve"> </w:t>
      </w:r>
      <w:r>
        <w:rPr>
          <w:rFonts w:hint="eastAsia"/>
          <w:spacing w:val="15"/>
          <w:lang w:eastAsia="zh-CN"/>
        </w:rPr>
        <w:t>的物</w:t>
      </w:r>
      <w:r>
        <w:rPr>
          <w:spacing w:val="-75"/>
          <w:lang w:eastAsia="zh-CN"/>
        </w:rPr>
        <w:t xml:space="preserve"> </w:t>
      </w:r>
      <w:r>
        <w:rPr>
          <w:rFonts w:cs="宋体" w:hint="eastAsia"/>
          <w:spacing w:val="30"/>
          <w:lang w:eastAsia="zh-CN"/>
        </w:rPr>
        <w:t>态变</w:t>
      </w:r>
      <w:r>
        <w:rPr>
          <w:rFonts w:cs="宋体" w:hint="eastAsia"/>
          <w:lang w:eastAsia="zh-CN"/>
        </w:rPr>
        <w:t>化</w:t>
      </w:r>
      <w:r>
        <w:rPr>
          <w:rFonts w:cs="宋体"/>
          <w:spacing w:val="-75"/>
          <w:lang w:eastAsia="zh-CN"/>
        </w:rPr>
        <w:t xml:space="preserve"> </w:t>
      </w:r>
      <w:r>
        <w:rPr>
          <w:rFonts w:hint="eastAsia"/>
          <w:lang w:eastAsia="zh-CN"/>
        </w:rPr>
        <w:t>名</w:t>
      </w:r>
      <w:r>
        <w:rPr>
          <w:spacing w:val="-75"/>
          <w:lang w:eastAsia="zh-CN"/>
        </w:rPr>
        <w:t xml:space="preserve"> </w:t>
      </w:r>
      <w:r>
        <w:rPr>
          <w:rFonts w:cs="宋体" w:hint="eastAsia"/>
          <w:lang w:eastAsia="zh-CN"/>
        </w:rPr>
        <w:t>称</w:t>
      </w:r>
      <w:r>
        <w:rPr>
          <w:rFonts w:cs="宋体"/>
          <w:spacing w:val="-75"/>
          <w:lang w:eastAsia="zh-CN"/>
        </w:rPr>
        <w:t xml:space="preserve"> </w:t>
      </w:r>
      <w:r>
        <w:rPr>
          <w:rFonts w:hint="eastAsia"/>
          <w:lang w:eastAsia="zh-CN"/>
        </w:rPr>
        <w:t>是</w:t>
      </w:r>
      <w:r>
        <w:rPr>
          <w:spacing w:val="-75"/>
          <w:lang w:eastAsia="zh-CN"/>
        </w:rPr>
        <w:t xml:space="preserve"> </w:t>
      </w:r>
      <w:r>
        <w:rPr>
          <w:rFonts w:ascii="Times New Roman" w:hAnsi="Times New Roman"/>
          <w:u w:val="single" w:color="000000"/>
          <w:lang w:eastAsia="zh-CN"/>
        </w:rPr>
        <w:t xml:space="preserve"> </w:t>
      </w:r>
      <w:r>
        <w:rPr>
          <w:rFonts w:ascii="Times New Roman" w:hAnsi="Times New Roman"/>
          <w:u w:val="single" w:color="000000"/>
          <w:lang w:eastAsia="zh-CN"/>
        </w:rPr>
        <w:tab/>
      </w:r>
    </w:p>
    <w:p w:rsidR="001B72D3" w:rsidRDefault="001B72D3">
      <w:pPr>
        <w:pStyle w:val="BodyText"/>
        <w:tabs>
          <w:tab w:val="left" w:pos="994"/>
          <w:tab w:val="left" w:pos="2141"/>
        </w:tabs>
        <w:spacing w:before="12"/>
        <w:ind w:left="590"/>
        <w:rPr>
          <w:rFonts w:cs="宋体"/>
          <w:lang w:eastAsia="zh-CN"/>
        </w:rPr>
      </w:pPr>
      <w:r>
        <w:rPr>
          <w:rFonts w:ascii="Times New Roman" w:hAnsi="Times New Roman"/>
          <w:u w:val="single" w:color="000000"/>
          <w:lang w:eastAsia="zh-CN"/>
        </w:rPr>
        <w:t xml:space="preserve"> </w:t>
      </w:r>
      <w:r>
        <w:rPr>
          <w:rFonts w:ascii="Times New Roman" w:hAnsi="Times New Roman"/>
          <w:u w:val="single" w:color="000000"/>
          <w:lang w:eastAsia="zh-CN"/>
        </w:rPr>
        <w:tab/>
      </w:r>
      <w:r>
        <w:rPr>
          <w:rFonts w:cs="宋体" w:hint="eastAsia"/>
          <w:lang w:eastAsia="zh-CN"/>
        </w:rPr>
        <w:t>并</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选</w:t>
      </w:r>
      <w:r>
        <w:rPr>
          <w:rFonts w:cs="宋体"/>
          <w:spacing w:val="-75"/>
          <w:lang w:eastAsia="zh-CN"/>
        </w:rPr>
        <w:t xml:space="preserve"> </w:t>
      </w:r>
      <w:r>
        <w:rPr>
          <w:rFonts w:cs="宋体" w:hint="eastAsia"/>
          <w:lang w:eastAsia="zh-CN"/>
        </w:rPr>
        <w:t>填</w:t>
      </w:r>
      <w:r>
        <w:rPr>
          <w:rFonts w:cs="宋体"/>
          <w:spacing w:val="-74"/>
          <w:lang w:eastAsia="zh-CN"/>
        </w:rPr>
        <w:t xml:space="preserve"> </w:t>
      </w:r>
      <w:r>
        <w:rPr>
          <w:rFonts w:ascii="Times New Roman" w:hAnsi="Times New Roman"/>
          <w:spacing w:val="13"/>
          <w:lang w:eastAsia="zh-CN"/>
        </w:rPr>
        <w:t>“</w:t>
      </w:r>
      <w:r>
        <w:rPr>
          <w:rFonts w:cs="宋体" w:hint="eastAsia"/>
          <w:spacing w:val="30"/>
          <w:lang w:eastAsia="zh-CN"/>
        </w:rPr>
        <w:t>吸</w:t>
      </w:r>
      <w:r>
        <w:rPr>
          <w:rFonts w:cs="宋体" w:hint="eastAsia"/>
          <w:lang w:eastAsia="zh-CN"/>
        </w:rPr>
        <w:t>热</w:t>
      </w:r>
      <w:r>
        <w:rPr>
          <w:rFonts w:cs="宋体"/>
          <w:spacing w:val="-76"/>
          <w:lang w:eastAsia="zh-CN"/>
        </w:rPr>
        <w:t xml:space="preserve"> </w:t>
      </w:r>
      <w:r>
        <w:rPr>
          <w:rFonts w:ascii="Times New Roman" w:hAnsi="Times New Roman"/>
          <w:spacing w:val="-93"/>
          <w:lang w:eastAsia="zh-CN"/>
        </w:rPr>
        <w:t>”</w:t>
      </w:r>
      <w:r>
        <w:rPr>
          <w:rFonts w:cs="宋体" w:hint="eastAsia"/>
          <w:spacing w:val="-89"/>
          <w:lang w:eastAsia="zh-CN"/>
        </w:rPr>
        <w:t>、</w:t>
      </w:r>
      <w:r>
        <w:rPr>
          <w:rFonts w:ascii="Times New Roman" w:hAnsi="Times New Roman"/>
          <w:spacing w:val="13"/>
          <w:lang w:eastAsia="zh-CN"/>
        </w:rPr>
        <w:t>“</w:t>
      </w:r>
      <w:r>
        <w:rPr>
          <w:rFonts w:cs="宋体" w:hint="eastAsia"/>
          <w:lang w:eastAsia="zh-CN"/>
        </w:rPr>
        <w:t>放</w:t>
      </w:r>
      <w:r>
        <w:rPr>
          <w:rFonts w:cs="宋体"/>
          <w:spacing w:val="-75"/>
          <w:lang w:eastAsia="zh-CN"/>
        </w:rPr>
        <w:t xml:space="preserve"> </w:t>
      </w:r>
      <w:r>
        <w:rPr>
          <w:rFonts w:cs="宋体" w:hint="eastAsia"/>
          <w:lang w:eastAsia="zh-CN"/>
        </w:rPr>
        <w:t>热</w:t>
      </w:r>
      <w:r>
        <w:rPr>
          <w:rFonts w:cs="宋体"/>
          <w:spacing w:val="-75"/>
          <w:lang w:eastAsia="zh-CN"/>
        </w:rPr>
        <w:t xml:space="preserve"> </w:t>
      </w:r>
      <w:r>
        <w:rPr>
          <w:rFonts w:ascii="Times New Roman" w:hAnsi="Times New Roman"/>
          <w:spacing w:val="14"/>
          <w:lang w:eastAsia="zh-CN"/>
        </w:rPr>
        <w:t>”</w:t>
      </w:r>
      <w:r>
        <w:rPr>
          <w:rFonts w:cs="宋体" w:hint="eastAsia"/>
          <w:lang w:eastAsia="zh-CN"/>
        </w:rPr>
        <w:t>或</w:t>
      </w:r>
      <w:r>
        <w:rPr>
          <w:rFonts w:cs="宋体"/>
          <w:spacing w:val="-74"/>
          <w:lang w:eastAsia="zh-CN"/>
        </w:rPr>
        <w:t xml:space="preserve"> </w:t>
      </w:r>
      <w:r>
        <w:rPr>
          <w:rFonts w:ascii="Times New Roman" w:hAnsi="Times New Roman"/>
          <w:spacing w:val="13"/>
          <w:lang w:eastAsia="zh-CN"/>
        </w:rPr>
        <w:t>“</w:t>
      </w:r>
      <w:r>
        <w:rPr>
          <w:rFonts w:cs="宋体" w:hint="eastAsia"/>
          <w:lang w:eastAsia="zh-CN"/>
        </w:rPr>
        <w:t>不</w:t>
      </w:r>
      <w:r>
        <w:rPr>
          <w:rFonts w:cs="宋体"/>
          <w:spacing w:val="-76"/>
          <w:lang w:eastAsia="zh-CN"/>
        </w:rPr>
        <w:t xml:space="preserve"> </w:t>
      </w:r>
      <w:r>
        <w:rPr>
          <w:rFonts w:cs="宋体" w:hint="eastAsia"/>
          <w:lang w:eastAsia="zh-CN"/>
        </w:rPr>
        <w:t>吸</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lang w:eastAsia="zh-CN"/>
        </w:rPr>
        <w:t>热</w:t>
      </w:r>
      <w:r>
        <w:rPr>
          <w:rFonts w:cs="宋体"/>
          <w:spacing w:val="-76"/>
          <w:lang w:eastAsia="zh-CN"/>
        </w:rPr>
        <w:t xml:space="preserve"> </w:t>
      </w:r>
      <w:r>
        <w:rPr>
          <w:rFonts w:ascii="Times New Roman" w:hAnsi="Times New Roman"/>
          <w:spacing w:val="-93"/>
          <w:lang w:eastAsia="zh-CN"/>
        </w:rPr>
        <w:t>”</w:t>
      </w:r>
      <w:r>
        <w:rPr>
          <w:rFonts w:hint="eastAsia"/>
          <w:spacing w:val="-90"/>
          <w:lang w:eastAsia="zh-CN"/>
        </w:rPr>
        <w:t>）</w:t>
      </w:r>
      <w:r>
        <w:rPr>
          <w:rFonts w:hint="eastAsia"/>
          <w:spacing w:val="-9"/>
          <w:lang w:eastAsia="zh-CN"/>
        </w:rPr>
        <w:t>．</w:t>
      </w:r>
      <w:r>
        <w:rPr>
          <w:rFonts w:hint="eastAsia"/>
          <w:spacing w:val="30"/>
          <w:lang w:eastAsia="zh-CN"/>
        </w:rPr>
        <w:t>这</w:t>
      </w:r>
      <w:r>
        <w:rPr>
          <w:rFonts w:hint="eastAsia"/>
          <w:lang w:eastAsia="zh-CN"/>
        </w:rPr>
        <w:t>样</w:t>
      </w:r>
      <w:r>
        <w:rPr>
          <w:spacing w:val="-75"/>
          <w:lang w:eastAsia="zh-CN"/>
        </w:rPr>
        <w:t xml:space="preserve"> </w:t>
      </w:r>
      <w:r>
        <w:rPr>
          <w:rFonts w:cs="宋体" w:hint="eastAsia"/>
          <w:spacing w:val="30"/>
          <w:lang w:eastAsia="zh-CN"/>
        </w:rPr>
        <w:t>周</w:t>
      </w:r>
      <w:r>
        <w:rPr>
          <w:rFonts w:cs="宋体" w:hint="eastAsia"/>
          <w:lang w:eastAsia="zh-CN"/>
        </w:rPr>
        <w:t>而</w:t>
      </w:r>
      <w:r>
        <w:rPr>
          <w:rFonts w:cs="宋体"/>
          <w:spacing w:val="-75"/>
          <w:lang w:eastAsia="zh-CN"/>
        </w:rPr>
        <w:t xml:space="preserve"> </w:t>
      </w:r>
      <w:r>
        <w:rPr>
          <w:rFonts w:cs="宋体" w:hint="eastAsia"/>
          <w:spacing w:val="30"/>
          <w:lang w:eastAsia="zh-CN"/>
        </w:rPr>
        <w:t>复</w:t>
      </w:r>
      <w:r>
        <w:rPr>
          <w:rFonts w:cs="宋体" w:hint="eastAsia"/>
          <w:lang w:eastAsia="zh-CN"/>
        </w:rPr>
        <w:t>始</w:t>
      </w:r>
      <w:r>
        <w:rPr>
          <w:rFonts w:cs="宋体"/>
          <w:spacing w:val="-75"/>
          <w:lang w:eastAsia="zh-CN"/>
        </w:rPr>
        <w:t xml:space="preserve"> </w:t>
      </w:r>
      <w:r>
        <w:rPr>
          <w:rFonts w:hint="eastAsia"/>
          <w:spacing w:val="-9"/>
          <w:lang w:eastAsia="zh-CN"/>
        </w:rPr>
        <w:t>，</w:t>
      </w:r>
      <w:r>
        <w:rPr>
          <w:rFonts w:cs="宋体" w:hint="eastAsia"/>
          <w:lang w:eastAsia="zh-CN"/>
        </w:rPr>
        <w:t>把</w:t>
      </w:r>
      <w:r>
        <w:rPr>
          <w:rFonts w:cs="宋体"/>
          <w:spacing w:val="-76"/>
          <w:lang w:eastAsia="zh-CN"/>
        </w:rPr>
        <w:t xml:space="preserve"> </w:t>
      </w:r>
      <w:r>
        <w:rPr>
          <w:rFonts w:cs="宋体" w:hint="eastAsia"/>
          <w:lang w:eastAsia="zh-CN"/>
        </w:rPr>
        <w:t>热</w:t>
      </w:r>
      <w:r>
        <w:rPr>
          <w:rFonts w:cs="宋体"/>
          <w:spacing w:val="-75"/>
          <w:lang w:eastAsia="zh-CN"/>
        </w:rPr>
        <w:t xml:space="preserve"> </w:t>
      </w:r>
      <w:r>
        <w:rPr>
          <w:rFonts w:hint="eastAsia"/>
          <w:lang w:eastAsia="zh-CN"/>
        </w:rPr>
        <w:t>从</w:t>
      </w:r>
      <w:r>
        <w:rPr>
          <w:spacing w:val="-74"/>
          <w:lang w:eastAsia="zh-CN"/>
        </w:rPr>
        <w:t xml:space="preserve"> </w:t>
      </w:r>
      <w:r>
        <w:rPr>
          <w:rFonts w:cs="宋体" w:hint="eastAsia"/>
          <w:lang w:eastAsia="zh-CN"/>
        </w:rPr>
        <w:t>室</w:t>
      </w:r>
    </w:p>
    <w:p w:rsidR="001B72D3" w:rsidRDefault="001B72D3">
      <w:pPr>
        <w:pStyle w:val="BodyText"/>
        <w:ind w:left="590"/>
        <w:rPr>
          <w:lang w:eastAsia="zh-CN"/>
        </w:rPr>
      </w:pPr>
      <w:r>
        <w:rPr>
          <w:noProof/>
          <w:lang w:eastAsia="zh-CN"/>
        </w:rPr>
        <w:pict>
          <v:group id="_x0000_s1621" style="position:absolute;left:0;text-align:left;margin-left:157.5pt;margin-top:13.1pt;width:266.6pt;height:161.25pt;z-index:-251663872;mso-position-horizontal-relative:page" coordorigin="3150,262" coordsize="5332,3225">
            <v:shape id="_x0000_s1622" type="#_x0000_t75" style="position:absolute;left:3150;top:752;width:4837;height:2576">
              <v:imagedata r:id="rId35" o:title=""/>
            </v:shape>
            <v:group id="_x0000_s1623" style="position:absolute;left:8360;top:313;width:60;height:21" coordorigin="8360,313" coordsize="60,21">
              <v:shape id="_x0000_s1624" style="position:absolute;left:8360;top:313;width:60;height:21" coordorigin="8360,313" coordsize="60,21" path="m8360,323r60,e" filled="f" strokeweight="1.12pt">
                <v:path arrowok="t"/>
              </v:shape>
            </v:group>
            <v:group id="_x0000_s1625" style="position:absolute;left:8360;top:273;width:60;height:21" coordorigin="8360,273" coordsize="60,21">
              <v:shape id="_x0000_s1626" style="position:absolute;left:8360;top:273;width:60;height:21" coordorigin="8360,273" coordsize="60,21" path="m8360,283r60,e" filled="f" strokeweight="1.12pt">
                <v:path arrowok="t"/>
              </v:shape>
            </v:group>
            <v:group id="_x0000_s1627" style="position:absolute;left:8240;top:313;width:60;height:21" coordorigin="8240,313" coordsize="60,21">
              <v:shape id="_x0000_s1628" style="position:absolute;left:8240;top:313;width:60;height:21" coordorigin="8240,313" coordsize="60,21" path="m8240,323r60,e" filled="f" strokeweight="1.12pt">
                <v:path arrowok="t"/>
              </v:shape>
            </v:group>
            <v:group id="_x0000_s1629" style="position:absolute;left:8240;top:273;width:60;height:21" coordorigin="8240,273" coordsize="60,21">
              <v:shape id="_x0000_s1630" style="position:absolute;left:8240;top:273;width:60;height:21" coordorigin="8240,273" coordsize="60,21" path="m8240,283r60,e" filled="f" strokeweight="1.12pt">
                <v:path arrowok="t"/>
              </v:shape>
            </v:group>
            <v:group id="_x0000_s1631" style="position:absolute;left:8120;top:313;width:60;height:21" coordorigin="8120,313" coordsize="60,21">
              <v:shape id="_x0000_s1632" style="position:absolute;left:8120;top:313;width:60;height:21" coordorigin="8120,313" coordsize="60,21" path="m8120,323r60,e" filled="f" strokeweight="1.12pt">
                <v:path arrowok="t"/>
              </v:shape>
            </v:group>
            <v:group id="_x0000_s1633" style="position:absolute;left:8120;top:273;width:60;height:21" coordorigin="8120,273" coordsize="60,21">
              <v:shape id="_x0000_s1634" style="position:absolute;left:8120;top:273;width:60;height:21" coordorigin="8120,273" coordsize="60,21" path="m8120,283r60,e" filled="f" strokeweight="1.12pt">
                <v:path arrowok="t"/>
              </v:shape>
            </v:group>
            <v:group id="_x0000_s1635" style="position:absolute;left:8000;top:313;width:60;height:21" coordorigin="8000,313" coordsize="60,21">
              <v:shape id="_x0000_s1636" style="position:absolute;left:8000;top:313;width:60;height:21" coordorigin="8000,313" coordsize="60,21" path="m8000,323r60,e" filled="f" strokeweight="1.12pt">
                <v:path arrowok="t"/>
              </v:shape>
            </v:group>
            <v:group id="_x0000_s1637" style="position:absolute;left:8000;top:273;width:60;height:21" coordorigin="8000,273" coordsize="60,21">
              <v:shape id="_x0000_s1638" style="position:absolute;left:8000;top:273;width:60;height:21" coordorigin="8000,273" coordsize="60,21" path="m8000,283r60,e" filled="f" strokeweight="1.12pt">
                <v:path arrowok="t"/>
              </v:shape>
            </v:group>
            <v:group id="_x0000_s1639" style="position:absolute;left:7880;top:313;width:60;height:21" coordorigin="7880,313" coordsize="60,21">
              <v:shape id="_x0000_s1640" style="position:absolute;left:7880;top:313;width:60;height:21" coordorigin="7880,313" coordsize="60,21" path="m7880,323r60,e" filled="f" strokeweight="1.12pt">
                <v:path arrowok="t"/>
              </v:shape>
            </v:group>
            <v:group id="_x0000_s1641" style="position:absolute;left:7880;top:273;width:60;height:21" coordorigin="7880,273" coordsize="60,21">
              <v:shape id="_x0000_s1642" style="position:absolute;left:7880;top:273;width:60;height:21" coordorigin="7880,273" coordsize="60,21" path="m7880,283r60,e" filled="f" strokeweight="1.12pt">
                <v:path arrowok="t"/>
              </v:shape>
            </v:group>
            <v:group id="_x0000_s1643" style="position:absolute;left:7760;top:313;width:60;height:21" coordorigin="7760,313" coordsize="60,21">
              <v:shape id="_x0000_s1644" style="position:absolute;left:7760;top:313;width:60;height:21" coordorigin="7760,313" coordsize="60,21" path="m7760,323r60,e" filled="f" strokeweight="1.12pt">
                <v:path arrowok="t"/>
              </v:shape>
            </v:group>
            <v:group id="_x0000_s1645" style="position:absolute;left:7760;top:273;width:60;height:21" coordorigin="7760,273" coordsize="60,21">
              <v:shape id="_x0000_s1646" style="position:absolute;left:7760;top:273;width:60;height:21" coordorigin="7760,273" coordsize="60,21" path="m7760,283r60,e" filled="f" strokeweight="1.12pt">
                <v:path arrowok="t"/>
              </v:shape>
            </v:group>
            <v:group id="_x0000_s1647" style="position:absolute;left:7640;top:313;width:60;height:21" coordorigin="7640,313" coordsize="60,21">
              <v:shape id="_x0000_s1648" style="position:absolute;left:7640;top:313;width:60;height:21" coordorigin="7640,313" coordsize="60,21" path="m7640,323r60,e" filled="f" strokeweight="1.12pt">
                <v:path arrowok="t"/>
              </v:shape>
            </v:group>
            <v:group id="_x0000_s1649" style="position:absolute;left:7640;top:273;width:60;height:21" coordorigin="7640,273" coordsize="60,21">
              <v:shape id="_x0000_s1650" style="position:absolute;left:7640;top:273;width:60;height:21" coordorigin="7640,273" coordsize="60,21" path="m7640,283r60,e" filled="f" strokeweight="1.12pt">
                <v:path arrowok="t"/>
              </v:shape>
            </v:group>
            <v:group id="_x0000_s1651" style="position:absolute;left:7520;top:313;width:60;height:21" coordorigin="7520,313" coordsize="60,21">
              <v:shape id="_x0000_s1652" style="position:absolute;left:7520;top:313;width:60;height:21" coordorigin="7520,313" coordsize="60,21" path="m7520,323r60,e" filled="f" strokeweight="1.12pt">
                <v:path arrowok="t"/>
              </v:shape>
            </v:group>
            <v:group id="_x0000_s1653" style="position:absolute;left:7520;top:273;width:60;height:21" coordorigin="7520,273" coordsize="60,21">
              <v:shape id="_x0000_s1654" style="position:absolute;left:7520;top:273;width:60;height:21" coordorigin="7520,273" coordsize="60,21" path="m7520,283r60,e" filled="f" strokeweight="1.12pt">
                <v:path arrowok="t"/>
              </v:shape>
            </v:group>
            <v:group id="_x0000_s1655" style="position:absolute;left:7400;top:313;width:60;height:21" coordorigin="7400,313" coordsize="60,21">
              <v:shape id="_x0000_s1656" style="position:absolute;left:7400;top:313;width:60;height:21" coordorigin="7400,313" coordsize="60,21" path="m7400,323r60,e" filled="f" strokeweight="1.12pt">
                <v:path arrowok="t"/>
              </v:shape>
            </v:group>
            <v:group id="_x0000_s1657" style="position:absolute;left:7400;top:273;width:60;height:21" coordorigin="7400,273" coordsize="60,21">
              <v:shape id="_x0000_s1658" style="position:absolute;left:7400;top:273;width:60;height:21" coordorigin="7400,273" coordsize="60,21" path="m7400,283r60,e" filled="f" strokeweight="1.12pt">
                <v:path arrowok="t"/>
              </v:shape>
            </v:group>
            <v:group id="_x0000_s1659" style="position:absolute;left:7280;top:313;width:60;height:21" coordorigin="7280,313" coordsize="60,21">
              <v:shape id="_x0000_s1660" style="position:absolute;left:7280;top:313;width:60;height:21" coordorigin="7280,313" coordsize="60,21" path="m7280,323r60,e" filled="f" strokeweight="1.12pt">
                <v:path arrowok="t"/>
              </v:shape>
            </v:group>
            <v:group id="_x0000_s1661" style="position:absolute;left:7280;top:273;width:60;height:21" coordorigin="7280,273" coordsize="60,21">
              <v:shape id="_x0000_s1662" style="position:absolute;left:7280;top:273;width:60;height:21" coordorigin="7280,273" coordsize="60,21" path="m7280,283r60,e" filled="f" strokeweight="1.12pt">
                <v:path arrowok="t"/>
              </v:shape>
            </v:group>
            <v:group id="_x0000_s1663" style="position:absolute;left:7160;top:313;width:60;height:21" coordorigin="7160,313" coordsize="60,21">
              <v:shape id="_x0000_s1664" style="position:absolute;left:7160;top:313;width:60;height:21" coordorigin="7160,313" coordsize="60,21" path="m7160,323r60,e" filled="f" strokeweight="1.12pt">
                <v:path arrowok="t"/>
              </v:shape>
            </v:group>
            <v:group id="_x0000_s1665" style="position:absolute;left:7160;top:273;width:60;height:21" coordorigin="7160,273" coordsize="60,21">
              <v:shape id="_x0000_s1666" style="position:absolute;left:7160;top:273;width:60;height:21" coordorigin="7160,273" coordsize="60,21" path="m7160,283r60,e" filled="f" strokeweight="1.12pt">
                <v:path arrowok="t"/>
              </v:shape>
            </v:group>
            <v:group id="_x0000_s1667" style="position:absolute;left:7040;top:313;width:60;height:21" coordorigin="7040,313" coordsize="60,21">
              <v:shape id="_x0000_s1668" style="position:absolute;left:7040;top:313;width:60;height:21" coordorigin="7040,313" coordsize="60,21" path="m7040,323r60,e" filled="f" strokeweight="1.12pt">
                <v:path arrowok="t"/>
              </v:shape>
            </v:group>
            <v:group id="_x0000_s1669" style="position:absolute;left:7040;top:273;width:60;height:21" coordorigin="7040,273" coordsize="60,21">
              <v:shape id="_x0000_s1670" style="position:absolute;left:7040;top:273;width:60;height:21" coordorigin="7040,273" coordsize="60,21" path="m7040,283r60,e" filled="f" strokeweight="1.12pt">
                <v:path arrowok="t"/>
              </v:shape>
            </v:group>
            <v:group id="_x0000_s1671" style="position:absolute;left:6920;top:313;width:60;height:21" coordorigin="6920,313" coordsize="60,21">
              <v:shape id="_x0000_s1672" style="position:absolute;left:6920;top:313;width:60;height:21" coordorigin="6920,313" coordsize="60,21" path="m6920,323r60,e" filled="f" strokeweight="1.12pt">
                <v:path arrowok="t"/>
              </v:shape>
            </v:group>
            <v:group id="_x0000_s1673" style="position:absolute;left:6920;top:273;width:60;height:21" coordorigin="6920,273" coordsize="60,21">
              <v:shape id="_x0000_s1674" style="position:absolute;left:6920;top:273;width:60;height:21" coordorigin="6920,273" coordsize="60,21" path="m6920,283r60,e" filled="f" strokeweight="1.12pt">
                <v:path arrowok="t"/>
              </v:shape>
            </v:group>
            <v:group id="_x0000_s1675" style="position:absolute;left:6800;top:313;width:60;height:21" coordorigin="6800,313" coordsize="60,21">
              <v:shape id="_x0000_s1676" style="position:absolute;left:6800;top:313;width:60;height:21" coordorigin="6800,313" coordsize="60,21" path="m6800,323r60,e" filled="f" strokeweight="1.12pt">
                <v:path arrowok="t"/>
              </v:shape>
            </v:group>
            <v:group id="_x0000_s1677" style="position:absolute;left:6800;top:273;width:60;height:21" coordorigin="6800,273" coordsize="60,21">
              <v:shape id="_x0000_s1678" style="position:absolute;left:6800;top:273;width:60;height:21" coordorigin="6800,273" coordsize="60,21" path="m6800,283r60,e" filled="f" strokeweight="1.12pt">
                <v:path arrowok="t"/>
              </v:shape>
            </v:group>
            <v:group id="_x0000_s1679" style="position:absolute;left:6680;top:313;width:60;height:21" coordorigin="6680,313" coordsize="60,21">
              <v:shape id="_x0000_s1680" style="position:absolute;left:6680;top:313;width:60;height:21" coordorigin="6680,313" coordsize="60,21" path="m6680,323r60,e" filled="f" strokeweight="1.12pt">
                <v:path arrowok="t"/>
              </v:shape>
            </v:group>
            <v:group id="_x0000_s1681" style="position:absolute;left:6680;top:273;width:60;height:21" coordorigin="6680,273" coordsize="60,21">
              <v:shape id="_x0000_s1682" style="position:absolute;left:6680;top:273;width:60;height:21" coordorigin="6680,273" coordsize="60,21" path="m6680,283r60,e" filled="f" strokeweight="1.12pt">
                <v:path arrowok="t"/>
              </v:shape>
            </v:group>
            <v:group id="_x0000_s1683" style="position:absolute;left:6560;top:313;width:60;height:21" coordorigin="6560,313" coordsize="60,21">
              <v:shape id="_x0000_s1684" style="position:absolute;left:6560;top:313;width:60;height:21" coordorigin="6560,313" coordsize="60,21" path="m6560,323r60,e" filled="f" strokeweight="1.12pt">
                <v:path arrowok="t"/>
              </v:shape>
            </v:group>
            <v:group id="_x0000_s1685" style="position:absolute;left:6560;top:273;width:60;height:21" coordorigin="6560,273" coordsize="60,21">
              <v:shape id="_x0000_s1686" style="position:absolute;left:6560;top:273;width:60;height:21" coordorigin="6560,273" coordsize="60,21" path="m6560,283r60,e" filled="f" strokeweight="1.12pt">
                <v:path arrowok="t"/>
              </v:shape>
            </v:group>
            <v:group id="_x0000_s1687" style="position:absolute;left:6440;top:313;width:60;height:21" coordorigin="6440,313" coordsize="60,21">
              <v:shape id="_x0000_s1688" style="position:absolute;left:6440;top:313;width:60;height:21" coordorigin="6440,313" coordsize="60,21" path="m6440,323r60,e" filled="f" strokeweight="1.12pt">
                <v:path arrowok="t"/>
              </v:shape>
            </v:group>
            <v:group id="_x0000_s1689" style="position:absolute;left:6440;top:273;width:60;height:21" coordorigin="6440,273" coordsize="60,21">
              <v:shape id="_x0000_s1690" style="position:absolute;left:6440;top:273;width:60;height:21" coordorigin="6440,273" coordsize="60,21" path="m6440,283r60,e" filled="f" strokeweight="1.12pt">
                <v:path arrowok="t"/>
              </v:shape>
            </v:group>
            <v:group id="_x0000_s1691" style="position:absolute;left:6320;top:313;width:60;height:21" coordorigin="6320,313" coordsize="60,21">
              <v:shape id="_x0000_s1692" style="position:absolute;left:6320;top:313;width:60;height:21" coordorigin="6320,313" coordsize="60,21" path="m6320,323r60,e" filled="f" strokeweight="1.12pt">
                <v:path arrowok="t"/>
              </v:shape>
            </v:group>
            <v:group id="_x0000_s1693" style="position:absolute;left:6320;top:273;width:60;height:21" coordorigin="6320,273" coordsize="60,21">
              <v:shape id="_x0000_s1694" style="position:absolute;left:6320;top:273;width:60;height:21" coordorigin="6320,273" coordsize="60,21" path="m6320,283r60,e" filled="f" strokeweight="1.12pt">
                <v:path arrowok="t"/>
              </v:shape>
            </v:group>
            <v:group id="_x0000_s1695" style="position:absolute;left:6200;top:313;width:60;height:21" coordorigin="6200,313" coordsize="60,21">
              <v:shape id="_x0000_s1696" style="position:absolute;left:6200;top:313;width:60;height:21" coordorigin="6200,313" coordsize="60,21" path="m6200,323r60,e" filled="f" strokeweight="1.12pt">
                <v:path arrowok="t"/>
              </v:shape>
            </v:group>
            <v:group id="_x0000_s1697" style="position:absolute;left:6200;top:273;width:60;height:21" coordorigin="6200,273" coordsize="60,21">
              <v:shape id="_x0000_s1698" style="position:absolute;left:6200;top:273;width:60;height:21" coordorigin="6200,273" coordsize="60,21" path="m6200,283r60,e" filled="f" strokeweight="1.12pt">
                <v:path arrowok="t"/>
              </v:shape>
            </v:group>
            <v:group id="_x0000_s1699" style="position:absolute;left:6080;top:313;width:60;height:21" coordorigin="6080,313" coordsize="60,21">
              <v:shape id="_x0000_s1700" style="position:absolute;left:6080;top:313;width:60;height:21" coordorigin="6080,313" coordsize="60,21" path="m6080,323r60,e" filled="f" strokeweight="1.12pt">
                <v:path arrowok="t"/>
              </v:shape>
            </v:group>
            <v:group id="_x0000_s1701" style="position:absolute;left:6080;top:273;width:60;height:21" coordorigin="6080,273" coordsize="60,21">
              <v:shape id="_x0000_s1702" style="position:absolute;left:6080;top:273;width:60;height:21" coordorigin="6080,273" coordsize="60,21" path="m6080,283r60,e" filled="f" strokeweight="1.12pt">
                <v:path arrowok="t"/>
              </v:shape>
            </v:group>
            <v:group id="_x0000_s1703" style="position:absolute;left:5960;top:313;width:60;height:21" coordorigin="5960,313" coordsize="60,21">
              <v:shape id="_x0000_s1704" style="position:absolute;left:5960;top:313;width:60;height:21" coordorigin="5960,313" coordsize="60,21" path="m5960,323r60,e" filled="f" strokeweight="1.12pt">
                <v:path arrowok="t"/>
              </v:shape>
            </v:group>
            <v:group id="_x0000_s1705" style="position:absolute;left:5960;top:273;width:60;height:21" coordorigin="5960,273" coordsize="60,21">
              <v:shape id="_x0000_s1706" style="position:absolute;left:5960;top:273;width:60;height:21" coordorigin="5960,273" coordsize="60,21" path="m5960,283r60,e" filled="f" strokeweight="1.12pt">
                <v:path arrowok="t"/>
              </v:shape>
            </v:group>
            <v:group id="_x0000_s1707" style="position:absolute;left:5840;top:313;width:60;height:21" coordorigin="5840,313" coordsize="60,21">
              <v:shape id="_x0000_s1708" style="position:absolute;left:5840;top:313;width:60;height:21" coordorigin="5840,313" coordsize="60,21" path="m5840,323r60,e" filled="f" strokeweight="1.12pt">
                <v:path arrowok="t"/>
              </v:shape>
            </v:group>
            <v:group id="_x0000_s1709" style="position:absolute;left:5840;top:273;width:60;height:21" coordorigin="5840,273" coordsize="60,21">
              <v:shape id="_x0000_s1710" style="position:absolute;left:5840;top:273;width:60;height:21" coordorigin="5840,273" coordsize="60,21" path="m5840,283r60,e" filled="f" strokeweight="1.12pt">
                <v:path arrowok="t"/>
              </v:shape>
            </v:group>
            <v:group id="_x0000_s1711" style="position:absolute;left:5720;top:313;width:60;height:21" coordorigin="5720,313" coordsize="60,21">
              <v:shape id="_x0000_s1712" style="position:absolute;left:5720;top:313;width:60;height:21" coordorigin="5720,313" coordsize="60,21" path="m5720,323r60,e" filled="f" strokeweight="1.12pt">
                <v:path arrowok="t"/>
              </v:shape>
            </v:group>
            <v:group id="_x0000_s1713" style="position:absolute;left:5720;top:273;width:60;height:21" coordorigin="5720,273" coordsize="60,21">
              <v:shape id="_x0000_s1714" style="position:absolute;left:5720;top:273;width:60;height:21" coordorigin="5720,273" coordsize="60,21" path="m5720,283r60,e" filled="f" strokeweight="1.12pt">
                <v:path arrowok="t"/>
              </v:shape>
            </v:group>
            <v:group id="_x0000_s1715" style="position:absolute;left:5600;top:313;width:60;height:21" coordorigin="5600,313" coordsize="60,21">
              <v:shape id="_x0000_s1716" style="position:absolute;left:5600;top:313;width:60;height:21" coordorigin="5600,313" coordsize="60,21" path="m5600,323r60,e" filled="f" strokeweight="1.12pt">
                <v:path arrowok="t"/>
              </v:shape>
            </v:group>
            <v:group id="_x0000_s1717" style="position:absolute;left:5600;top:273;width:60;height:21" coordorigin="5600,273" coordsize="60,21">
              <v:shape id="_x0000_s1718" style="position:absolute;left:5600;top:273;width:60;height:21" coordorigin="5600,273" coordsize="60,21" path="m5600,283r60,e" filled="f" strokeweight="1.12pt">
                <v:path arrowok="t"/>
              </v:shape>
            </v:group>
            <v:group id="_x0000_s1719" style="position:absolute;left:5476;top:273;width:65;height:1376" coordorigin="5476,273" coordsize="65,1376">
              <v:shape id="_x0000_s1720" style="position:absolute;left:5476;top:273;width:65;height:1376" coordorigin="5476,273" coordsize="65,1376" path="m5540,313r-24,l5516,328r20,5l5540,333r,-20xe" fillcolor="black" stroked="f">
                <v:path arrowok="t"/>
              </v:shape>
              <v:shape id="_x0000_s1721" style="position:absolute;left:5476;top:273;width:65;height:1376" coordorigin="5476,273" coordsize="65,1376" path="m5540,273r-64,l5476,328r20,l5496,293r44,l5540,273xe" fillcolor="black" stroked="f">
                <v:path arrowok="t"/>
              </v:shape>
              <v:shape id="_x0000_s1722" style="position:absolute;left:5476;top:273;width:65;height:1376" coordorigin="5476,273" coordsize="65,1376" path="m5536,388r-20,l5516,448r20,l5536,388xe" fillcolor="black" stroked="f">
                <v:path arrowok="t"/>
              </v:shape>
              <v:shape id="_x0000_s1723" style="position:absolute;left:5476;top:273;width:65;height:1376" coordorigin="5476,273" coordsize="65,1376" path="m5496,388r-20,l5476,448r20,l5496,388xe" fillcolor="black" stroked="f">
                <v:path arrowok="t"/>
              </v:shape>
              <v:shape id="_x0000_s1724" style="position:absolute;left:5476;top:273;width:65;height:1376" coordorigin="5476,273" coordsize="65,1376" path="m5536,508r-20,l5516,568r20,l5536,508xe" fillcolor="black" stroked="f">
                <v:path arrowok="t"/>
              </v:shape>
              <v:shape id="_x0000_s1725" style="position:absolute;left:5476;top:273;width:65;height:1376" coordorigin="5476,273" coordsize="65,1376" path="m5496,508r-20,l5476,568r20,l5496,508xe" fillcolor="black" stroked="f">
                <v:path arrowok="t"/>
              </v:shape>
              <v:shape id="_x0000_s1726" style="position:absolute;left:5476;top:273;width:65;height:1376" coordorigin="5476,273" coordsize="65,1376" path="m5536,628r-20,l5516,688r20,l5536,628xe" fillcolor="black" stroked="f">
                <v:path arrowok="t"/>
              </v:shape>
              <v:shape id="_x0000_s1727" style="position:absolute;left:5476;top:273;width:65;height:1376" coordorigin="5476,273" coordsize="65,1376" path="m5496,628r-20,l5476,688r20,l5496,628xe" fillcolor="black" stroked="f">
                <v:path arrowok="t"/>
              </v:shape>
              <v:shape id="_x0000_s1728" style="position:absolute;left:5476;top:273;width:65;height:1376" coordorigin="5476,273" coordsize="65,1376" path="m5536,748r-20,l5516,808r20,l5536,748xe" fillcolor="black" stroked="f">
                <v:path arrowok="t"/>
              </v:shape>
              <v:shape id="_x0000_s1729" style="position:absolute;left:5476;top:273;width:65;height:1376" coordorigin="5476,273" coordsize="65,1376" path="m5496,748r-20,l5476,808r20,l5496,748xe" fillcolor="black" stroked="f">
                <v:path arrowok="t"/>
              </v:shape>
              <v:shape id="_x0000_s1730" style="position:absolute;left:5476;top:273;width:65;height:1376" coordorigin="5476,273" coordsize="65,1376" path="m5536,868r-20,l5516,928r20,l5536,868xe" fillcolor="black" stroked="f">
                <v:path arrowok="t"/>
              </v:shape>
              <v:shape id="_x0000_s1731" style="position:absolute;left:5476;top:273;width:65;height:1376" coordorigin="5476,273" coordsize="65,1376" path="m5496,868r-20,l5476,928r20,l5496,868xe" fillcolor="black" stroked="f">
                <v:path arrowok="t"/>
              </v:shape>
              <v:shape id="_x0000_s1732" style="position:absolute;left:5476;top:273;width:65;height:1376" coordorigin="5476,273" coordsize="65,1376" path="m5536,988r-20,l5516,1048r20,l5536,988xe" fillcolor="black" stroked="f">
                <v:path arrowok="t"/>
              </v:shape>
              <v:shape id="_x0000_s1733" style="position:absolute;left:5476;top:273;width:65;height:1376" coordorigin="5476,273" coordsize="65,1376" path="m5496,988r-20,l5476,1048r20,l5496,988xe" fillcolor="black" stroked="f">
                <v:path arrowok="t"/>
              </v:shape>
              <v:shape id="_x0000_s1734" style="position:absolute;left:5476;top:273;width:65;height:1376" coordorigin="5476,273" coordsize="65,1376" path="m5536,1108r-20,l5516,1168r20,l5536,1108xe" fillcolor="black" stroked="f">
                <v:path arrowok="t"/>
              </v:shape>
              <v:shape id="_x0000_s1735" style="position:absolute;left:5476;top:273;width:65;height:1376" coordorigin="5476,273" coordsize="65,1376" path="m5496,1108r-20,l5476,1168r20,l5496,1108xe" fillcolor="black" stroked="f">
                <v:path arrowok="t"/>
              </v:shape>
              <v:shape id="_x0000_s1736" style="position:absolute;left:5476;top:273;width:65;height:1376" coordorigin="5476,273" coordsize="65,1376" path="m5536,1228r-20,l5516,1288r20,l5536,1228xe" fillcolor="black" stroked="f">
                <v:path arrowok="t"/>
              </v:shape>
              <v:shape id="_x0000_s1737" style="position:absolute;left:5476;top:273;width:65;height:1376" coordorigin="5476,273" coordsize="65,1376" path="m5496,1228r-20,l5476,1288r20,l5496,1228xe" fillcolor="black" stroked="f">
                <v:path arrowok="t"/>
              </v:shape>
              <v:shape id="_x0000_s1738" style="position:absolute;left:5476;top:273;width:65;height:1376" coordorigin="5476,273" coordsize="65,1376" path="m5536,1348r-20,l5516,1408r20,l5536,1348xe" fillcolor="black" stroked="f">
                <v:path arrowok="t"/>
              </v:shape>
              <v:shape id="_x0000_s1739" style="position:absolute;left:5476;top:273;width:65;height:1376" coordorigin="5476,273" coordsize="65,1376" path="m5496,1348r-20,l5476,1408r20,l5496,1348xe" fillcolor="black" stroked="f">
                <v:path arrowok="t"/>
              </v:shape>
              <v:shape id="_x0000_s1740" style="position:absolute;left:5476;top:273;width:65;height:1376" coordorigin="5476,273" coordsize="65,1376" path="m5536,1468r-20,l5516,1528r20,l5536,1468xe" fillcolor="black" stroked="f">
                <v:path arrowok="t"/>
              </v:shape>
              <v:shape id="_x0000_s1741" style="position:absolute;left:5476;top:273;width:65;height:1376" coordorigin="5476,273" coordsize="65,1376" path="m5496,1468r-20,l5476,1528r20,l5496,1468xe" fillcolor="black" stroked="f">
                <v:path arrowok="t"/>
              </v:shape>
              <v:shape id="_x0000_s1742" style="position:absolute;left:5476;top:273;width:65;height:1376" coordorigin="5476,273" coordsize="65,1376" path="m5536,1588r-20,l5516,1648r20,l5536,1588xe" fillcolor="black" stroked="f">
                <v:path arrowok="t"/>
              </v:shape>
              <v:shape id="_x0000_s1743" style="position:absolute;left:5476;top:273;width:65;height:1376" coordorigin="5476,273" coordsize="65,1376" path="m5496,1588r-20,l5476,1648r20,l5496,1588xe" fillcolor="black" stroked="f">
                <v:path arrowok="t"/>
              </v:shape>
            </v:group>
            <v:group id="_x0000_s1744" style="position:absolute;left:5476;top:1738;width:60;height:2" coordorigin="5476,1738" coordsize="60,2">
              <v:shape id="_x0000_s1745" style="position:absolute;left:5476;top:1738;width:60;height:2" coordorigin="5476,1738" coordsize="60,0" path="m5476,1738r60,e" filled="f" strokeweight="3.1pt">
                <v:path arrowok="t"/>
              </v:shape>
            </v:group>
            <v:group id="_x0000_s1746" style="position:absolute;left:5476;top:1858;width:60;height:2" coordorigin="5476,1858" coordsize="60,2">
              <v:shape id="_x0000_s1747" style="position:absolute;left:5476;top:1858;width:60;height:2" coordorigin="5476,1858" coordsize="60,0" path="m5476,1858r60,e" filled="f" strokeweight="3.1pt">
                <v:path arrowok="t"/>
              </v:shape>
            </v:group>
            <v:group id="_x0000_s1748" style="position:absolute;left:5476;top:1978;width:60;height:2" coordorigin="5476,1978" coordsize="60,2">
              <v:shape id="_x0000_s1749" style="position:absolute;left:5476;top:1978;width:60;height:2" coordorigin="5476,1978" coordsize="60,0" path="m5476,1978r60,e" filled="f" strokeweight="3.1pt">
                <v:path arrowok="t"/>
              </v:shape>
            </v:group>
            <v:group id="_x0000_s1750" style="position:absolute;left:5476;top:2098;width:60;height:2" coordorigin="5476,2098" coordsize="60,2">
              <v:shape id="_x0000_s1751" style="position:absolute;left:5476;top:2098;width:60;height:2" coordorigin="5476,2098" coordsize="60,0" path="m5476,2098r60,e" filled="f" strokeweight="3.1pt">
                <v:path arrowok="t"/>
              </v:shape>
            </v:group>
            <v:group id="_x0000_s1752" style="position:absolute;left:5476;top:2218;width:60;height:2" coordorigin="5476,2218" coordsize="60,2">
              <v:shape id="_x0000_s1753" style="position:absolute;left:5476;top:2218;width:60;height:2" coordorigin="5476,2218" coordsize="60,0" path="m5476,2218r60,e" filled="f" strokeweight="3.1pt">
                <v:path arrowok="t"/>
              </v:shape>
            </v:group>
            <v:group id="_x0000_s1754" style="position:absolute;left:5476;top:2338;width:60;height:2" coordorigin="5476,2338" coordsize="60,2">
              <v:shape id="_x0000_s1755" style="position:absolute;left:5476;top:2338;width:60;height:2" coordorigin="5476,2338" coordsize="60,0" path="m5476,2338r60,e" filled="f" strokeweight="3.1pt">
                <v:path arrowok="t"/>
              </v:shape>
            </v:group>
            <v:group id="_x0000_s1756" style="position:absolute;left:5476;top:2458;width:60;height:2" coordorigin="5476,2458" coordsize="60,2">
              <v:shape id="_x0000_s1757" style="position:absolute;left:5476;top:2458;width:60;height:2" coordorigin="5476,2458" coordsize="60,0" path="m5476,2458r60,e" filled="f" strokeweight="3.1pt">
                <v:path arrowok="t"/>
              </v:shape>
            </v:group>
            <v:group id="_x0000_s1758" style="position:absolute;left:5476;top:2578;width:60;height:2" coordorigin="5476,2578" coordsize="60,2">
              <v:shape id="_x0000_s1759" style="position:absolute;left:5476;top:2578;width:60;height:2" coordorigin="5476,2578" coordsize="60,0" path="m5476,2578r60,e" filled="f" strokeweight="3.1pt">
                <v:path arrowok="t"/>
              </v:shape>
            </v:group>
            <v:group id="_x0000_s1760" style="position:absolute;left:5476;top:2698;width:60;height:2" coordorigin="5476,2698" coordsize="60,2">
              <v:shape id="_x0000_s1761" style="position:absolute;left:5476;top:2698;width:60;height:2" coordorigin="5476,2698" coordsize="60,0" path="m5476,2698r60,e" filled="f" strokeweight="3.1pt">
                <v:path arrowok="t"/>
              </v:shape>
            </v:group>
            <v:group id="_x0000_s1762" style="position:absolute;left:5476;top:2818;width:60;height:2" coordorigin="5476,2818" coordsize="60,2">
              <v:shape id="_x0000_s1763" style="position:absolute;left:5476;top:2818;width:60;height:2" coordorigin="5476,2818" coordsize="60,0" path="m5476,2818r60,e" filled="f" strokeweight="3.1pt">
                <v:path arrowok="t"/>
              </v:shape>
            </v:group>
            <v:group id="_x0000_s1764" style="position:absolute;left:5476;top:2938;width:60;height:2" coordorigin="5476,2938" coordsize="60,2">
              <v:shape id="_x0000_s1765" style="position:absolute;left:5476;top:2938;width:60;height:2" coordorigin="5476,2938" coordsize="60,0" path="m5476,2938r60,e" filled="f" strokeweight="3.1pt">
                <v:path arrowok="t"/>
              </v:shape>
            </v:group>
            <v:group id="_x0000_s1766" style="position:absolute;left:5476;top:3058;width:60;height:2" coordorigin="5476,3058" coordsize="60,2">
              <v:shape id="_x0000_s1767" style="position:absolute;left:5476;top:3058;width:60;height:2" coordorigin="5476,3058" coordsize="60,0" path="m5476,3058r60,e" filled="f" strokeweight="3.1pt">
                <v:path arrowok="t"/>
              </v:shape>
            </v:group>
            <v:group id="_x0000_s1768" style="position:absolute;left:5476;top:3148;width:1240;height:201" coordorigin="5476,3148" coordsize="1240,201">
              <v:shape id="_x0000_s1769" style="position:absolute;left:5476;top:3148;width:1240;height:201" coordorigin="5476,3148" coordsize="1240,201" path="m5536,3148r-20,l5516,3208r20,l5536,3148xe" fillcolor="black" stroked="f">
                <v:path arrowok="t"/>
              </v:shape>
              <v:shape id="_x0000_s1770" style="position:absolute;left:5476;top:3148;width:1240;height:201" coordorigin="5476,3148" coordsize="1240,201" path="m5496,3148r-20,l5476,3208r20,l5496,3148xe" fillcolor="black" stroked="f">
                <v:path arrowok="t"/>
              </v:shape>
              <v:shape id="_x0000_s1771" style="position:absolute;left:5476;top:3148;width:1240;height:201" coordorigin="5476,3148" coordsize="1240,201" path="m5536,3268r-20,l5516,3309r20,-20l5536,3268xe" fillcolor="black" stroked="f">
                <v:path arrowok="t"/>
              </v:shape>
              <v:shape id="_x0000_s1772" style="position:absolute;left:5476;top:3148;width:1240;height:201" coordorigin="5476,3148" coordsize="1240,201" path="m5496,3268r-20,l5476,3349r39,l5515,3329r-19,l5496,3268xe" fillcolor="black" stroked="f">
                <v:path arrowok="t"/>
              </v:shape>
              <v:shape id="_x0000_s1773" style="position:absolute;left:5476;top:3148;width:1240;height:201" coordorigin="5476,3148" coordsize="1240,201" path="m5635,3289r-60,l5575,3309r60,l5635,3289xe" fillcolor="black" stroked="f">
                <v:path arrowok="t"/>
              </v:shape>
              <v:shape id="_x0000_s1774" style="position:absolute;left:5476;top:3148;width:1240;height:201" coordorigin="5476,3148" coordsize="1240,201" path="m5635,3329r-60,l5575,3349r60,l5635,3329xe" fillcolor="black" stroked="f">
                <v:path arrowok="t"/>
              </v:shape>
              <v:shape id="_x0000_s1775" style="position:absolute;left:5476;top:3148;width:1240;height:201" coordorigin="5476,3148" coordsize="1240,201" path="m5755,3289r-60,l5695,3309r60,l5755,3289xe" fillcolor="black" stroked="f">
                <v:path arrowok="t"/>
              </v:shape>
              <v:shape id="_x0000_s1776" style="position:absolute;left:5476;top:3148;width:1240;height:201" coordorigin="5476,3148" coordsize="1240,201" path="m5755,3329r-60,l5695,3349r60,l5755,3329xe" fillcolor="black" stroked="f">
                <v:path arrowok="t"/>
              </v:shape>
              <v:shape id="_x0000_s1777" style="position:absolute;left:5476;top:3148;width:1240;height:201" coordorigin="5476,3148" coordsize="1240,201" path="m5875,3289r-60,l5815,3309r60,l5875,3289xe" fillcolor="black" stroked="f">
                <v:path arrowok="t"/>
              </v:shape>
              <v:shape id="_x0000_s1778" style="position:absolute;left:5476;top:3148;width:1240;height:201" coordorigin="5476,3148" coordsize="1240,201" path="m5875,3329r-60,l5815,3349r60,l5875,3329xe" fillcolor="black" stroked="f">
                <v:path arrowok="t"/>
              </v:shape>
              <v:shape id="_x0000_s1779" style="position:absolute;left:5476;top:3148;width:1240;height:201" coordorigin="5476,3148" coordsize="1240,201" path="m5995,3289r-60,l5935,3309r60,l5995,3289xe" fillcolor="black" stroked="f">
                <v:path arrowok="t"/>
              </v:shape>
              <v:shape id="_x0000_s1780" style="position:absolute;left:5476;top:3148;width:1240;height:201" coordorigin="5476,3148" coordsize="1240,201" path="m5995,3329r-60,l5935,3349r60,l5995,3329xe" fillcolor="black" stroked="f">
                <v:path arrowok="t"/>
              </v:shape>
              <v:shape id="_x0000_s1781" style="position:absolute;left:5476;top:3148;width:1240;height:201" coordorigin="5476,3148" coordsize="1240,201" path="m6115,3289r-60,l6055,3309r60,l6115,3289xe" fillcolor="black" stroked="f">
                <v:path arrowok="t"/>
              </v:shape>
              <v:shape id="_x0000_s1782" style="position:absolute;left:5476;top:3148;width:1240;height:201" coordorigin="5476,3148" coordsize="1240,201" path="m6115,3329r-60,l6055,3349r60,l6115,3329xe" fillcolor="black" stroked="f">
                <v:path arrowok="t"/>
              </v:shape>
              <v:shape id="_x0000_s1783" style="position:absolute;left:5476;top:3148;width:1240;height:201" coordorigin="5476,3148" coordsize="1240,201" path="m6235,3289r-60,l6175,3309r60,l6235,3289xe" fillcolor="black" stroked="f">
                <v:path arrowok="t"/>
              </v:shape>
              <v:shape id="_x0000_s1784" style="position:absolute;left:5476;top:3148;width:1240;height:201" coordorigin="5476,3148" coordsize="1240,201" path="m6235,3329r-60,l6175,3349r60,l6235,3329xe" fillcolor="black" stroked="f">
                <v:path arrowok="t"/>
              </v:shape>
              <v:shape id="_x0000_s1785" style="position:absolute;left:5476;top:3148;width:1240;height:201" coordorigin="5476,3148" coordsize="1240,201" path="m6355,3289r-60,l6295,3309r60,l6355,3289xe" fillcolor="black" stroked="f">
                <v:path arrowok="t"/>
              </v:shape>
              <v:shape id="_x0000_s1786" style="position:absolute;left:5476;top:3148;width:1240;height:201" coordorigin="5476,3148" coordsize="1240,201" path="m6355,3329r-60,l6295,3349r60,l6355,3329xe" fillcolor="black" stroked="f">
                <v:path arrowok="t"/>
              </v:shape>
              <v:shape id="_x0000_s1787" style="position:absolute;left:5476;top:3148;width:1240;height:201" coordorigin="5476,3148" coordsize="1240,201" path="m6475,3289r-60,l6415,3309r60,l6475,3289xe" fillcolor="black" stroked="f">
                <v:path arrowok="t"/>
              </v:shape>
              <v:shape id="_x0000_s1788" style="position:absolute;left:5476;top:3148;width:1240;height:201" coordorigin="5476,3148" coordsize="1240,201" path="m6475,3329r-60,l6415,3349r60,l6475,3329xe" fillcolor="black" stroked="f">
                <v:path arrowok="t"/>
              </v:shape>
              <v:shape id="_x0000_s1789" style="position:absolute;left:5476;top:3148;width:1240;height:201" coordorigin="5476,3148" coordsize="1240,201" path="m6595,3289r-60,l6535,3309r60,l6595,3289xe" fillcolor="black" stroked="f">
                <v:path arrowok="t"/>
              </v:shape>
              <v:shape id="_x0000_s1790" style="position:absolute;left:5476;top:3148;width:1240;height:201" coordorigin="5476,3148" coordsize="1240,201" path="m6595,3329r-60,l6535,3349r60,l6595,3329xe" fillcolor="black" stroked="f">
                <v:path arrowok="t"/>
              </v:shape>
              <v:shape id="_x0000_s1791" style="position:absolute;left:5476;top:3148;width:1240;height:201" coordorigin="5476,3148" coordsize="1240,201" path="m6715,3289r-60,l6655,3309r60,l6715,3289xe" fillcolor="black" stroked="f">
                <v:path arrowok="t"/>
              </v:shape>
              <v:shape id="_x0000_s1792" style="position:absolute;left:5476;top:3148;width:1240;height:201" coordorigin="5476,3148" coordsize="1240,201" path="m6715,3329r-60,l6655,3349r60,l6715,3329xe" fillcolor="black" stroked="f">
                <v:path arrowok="t"/>
              </v:shape>
            </v:group>
            <v:group id="_x0000_s1793" style="position:absolute;left:6775;top:3289;width:60;height:21" coordorigin="6775,3289" coordsize="60,21">
              <v:shape id="_x0000_s1794" style="position:absolute;left:6775;top:3289;width:60;height:21" coordorigin="6775,3289" coordsize="60,21" path="m6775,3299r60,e" filled="f" strokeweight="1.12pt">
                <v:path arrowok="t"/>
              </v:shape>
            </v:group>
            <v:group id="_x0000_s1795" style="position:absolute;left:6775;top:3329;width:60;height:20" coordorigin="6775,3329" coordsize="60,20">
              <v:shape id="_x0000_s1796" style="position:absolute;left:6775;top:3329;width:60;height:20" coordorigin="6775,3329" coordsize="60,20" path="m6775,3339r60,e" filled="f" strokeweight="1.06pt">
                <v:path arrowok="t"/>
              </v:shape>
            </v:group>
            <v:group id="_x0000_s1797" style="position:absolute;left:6895;top:3289;width:60;height:21" coordorigin="6895,3289" coordsize="60,21">
              <v:shape id="_x0000_s1798" style="position:absolute;left:6895;top:3289;width:60;height:21" coordorigin="6895,3289" coordsize="60,21" path="m6895,3299r60,e" filled="f" strokeweight="1.12pt">
                <v:path arrowok="t"/>
              </v:shape>
            </v:group>
            <v:group id="_x0000_s1799" style="position:absolute;left:6895;top:3329;width:60;height:20" coordorigin="6895,3329" coordsize="60,20">
              <v:shape id="_x0000_s1800" style="position:absolute;left:6895;top:3329;width:60;height:20" coordorigin="6895,3329" coordsize="60,20" path="m6895,3339r60,e" filled="f" strokeweight="1.06pt">
                <v:path arrowok="t"/>
              </v:shape>
            </v:group>
            <v:group id="_x0000_s1801" style="position:absolute;left:7015;top:3289;width:60;height:21" coordorigin="7015,3289" coordsize="60,21">
              <v:shape id="_x0000_s1802" style="position:absolute;left:7015;top:3289;width:60;height:21" coordorigin="7015,3289" coordsize="60,21" path="m7015,3299r60,e" filled="f" strokeweight="1.12pt">
                <v:path arrowok="t"/>
              </v:shape>
            </v:group>
            <v:group id="_x0000_s1803" style="position:absolute;left:7015;top:3329;width:60;height:20" coordorigin="7015,3329" coordsize="60,20">
              <v:shape id="_x0000_s1804" style="position:absolute;left:7015;top:3329;width:60;height:20" coordorigin="7015,3329" coordsize="60,20" path="m7015,3339r60,e" filled="f" strokeweight="1.06pt">
                <v:path arrowok="t"/>
              </v:shape>
            </v:group>
            <v:group id="_x0000_s1805" style="position:absolute;left:7135;top:3289;width:60;height:21" coordorigin="7135,3289" coordsize="60,21">
              <v:shape id="_x0000_s1806" style="position:absolute;left:7135;top:3289;width:60;height:21" coordorigin="7135,3289" coordsize="60,21" path="m7135,3299r60,e" filled="f" strokeweight="1.12pt">
                <v:path arrowok="t"/>
              </v:shape>
            </v:group>
            <v:group id="_x0000_s1807" style="position:absolute;left:7135;top:3329;width:60;height:20" coordorigin="7135,3329" coordsize="60,20">
              <v:shape id="_x0000_s1808" style="position:absolute;left:7135;top:3329;width:60;height:20" coordorigin="7135,3329" coordsize="60,20" path="m7135,3339r60,e" filled="f" strokeweight="1.06pt">
                <v:path arrowok="t"/>
              </v:shape>
            </v:group>
            <v:group id="_x0000_s1809" style="position:absolute;left:7255;top:3289;width:60;height:21" coordorigin="7255,3289" coordsize="60,21">
              <v:shape id="_x0000_s1810" style="position:absolute;left:7255;top:3289;width:60;height:21" coordorigin="7255,3289" coordsize="60,21" path="m7255,3299r60,e" filled="f" strokeweight="1.12pt">
                <v:path arrowok="t"/>
              </v:shape>
            </v:group>
            <v:group id="_x0000_s1811" style="position:absolute;left:7255;top:3329;width:60;height:20" coordorigin="7255,3329" coordsize="60,20">
              <v:shape id="_x0000_s1812" style="position:absolute;left:7255;top:3329;width:60;height:20" coordorigin="7255,3329" coordsize="60,20" path="m7255,3339r60,e" filled="f" strokeweight="1.06pt">
                <v:path arrowok="t"/>
              </v:shape>
            </v:group>
            <v:group id="_x0000_s1813" style="position:absolute;left:7375;top:3289;width:60;height:21" coordorigin="7375,3289" coordsize="60,21">
              <v:shape id="_x0000_s1814" style="position:absolute;left:7375;top:3289;width:60;height:21" coordorigin="7375,3289" coordsize="60,21" path="m7375,3299r60,e" filled="f" strokeweight="1.12pt">
                <v:path arrowok="t"/>
              </v:shape>
            </v:group>
            <v:group id="_x0000_s1815" style="position:absolute;left:7375;top:3329;width:60;height:20" coordorigin="7375,3329" coordsize="60,20">
              <v:shape id="_x0000_s1816" style="position:absolute;left:7375;top:3329;width:60;height:20" coordorigin="7375,3329" coordsize="60,20" path="m7375,3339r60,e" filled="f" strokeweight="1.06pt">
                <v:path arrowok="t"/>
              </v:shape>
            </v:group>
            <v:group id="_x0000_s1817" style="position:absolute;left:7495;top:3289;width:60;height:21" coordorigin="7495,3289" coordsize="60,21">
              <v:shape id="_x0000_s1818" style="position:absolute;left:7495;top:3289;width:60;height:21" coordorigin="7495,3289" coordsize="60,21" path="m7495,3299r60,e" filled="f" strokeweight="1.12pt">
                <v:path arrowok="t"/>
              </v:shape>
            </v:group>
            <v:group id="_x0000_s1819" style="position:absolute;left:7495;top:3329;width:60;height:20" coordorigin="7495,3329" coordsize="60,20">
              <v:shape id="_x0000_s1820" style="position:absolute;left:7495;top:3329;width:60;height:20" coordorigin="7495,3329" coordsize="60,20" path="m7495,3339r60,e" filled="f" strokeweight="1.06pt">
                <v:path arrowok="t"/>
              </v:shape>
            </v:group>
            <v:group id="_x0000_s1821" style="position:absolute;left:7615;top:3289;width:60;height:21" coordorigin="7615,3289" coordsize="60,21">
              <v:shape id="_x0000_s1822" style="position:absolute;left:7615;top:3289;width:60;height:21" coordorigin="7615,3289" coordsize="60,21" path="m7615,3299r60,e" filled="f" strokeweight="1.12pt">
                <v:path arrowok="t"/>
              </v:shape>
            </v:group>
            <v:group id="_x0000_s1823" style="position:absolute;left:7615;top:3329;width:60;height:20" coordorigin="7615,3329" coordsize="60,20">
              <v:shape id="_x0000_s1824" style="position:absolute;left:7615;top:3329;width:60;height:20" coordorigin="7615,3329" coordsize="60,20" path="m7615,3339r60,e" filled="f" strokeweight="1.06pt">
                <v:path arrowok="t"/>
              </v:shape>
            </v:group>
            <v:group id="_x0000_s1825" style="position:absolute;left:7735;top:3289;width:60;height:21" coordorigin="7735,3289" coordsize="60,21">
              <v:shape id="_x0000_s1826" style="position:absolute;left:7735;top:3289;width:60;height:21" coordorigin="7735,3289" coordsize="60,21" path="m7735,3299r60,e" filled="f" strokeweight="1.12pt">
                <v:path arrowok="t"/>
              </v:shape>
            </v:group>
            <v:group id="_x0000_s1827" style="position:absolute;left:7735;top:3329;width:60;height:20" coordorigin="7735,3329" coordsize="60,20">
              <v:shape id="_x0000_s1828" style="position:absolute;left:7735;top:3329;width:60;height:20" coordorigin="7735,3329" coordsize="60,20" path="m7735,3339r60,e" filled="f" strokeweight="1.06pt">
                <v:path arrowok="t"/>
              </v:shape>
            </v:group>
            <v:group id="_x0000_s1829" style="position:absolute;left:7855;top:3289;width:60;height:21" coordorigin="7855,3289" coordsize="60,21">
              <v:shape id="_x0000_s1830" style="position:absolute;left:7855;top:3289;width:60;height:21" coordorigin="7855,3289" coordsize="60,21" path="m7855,3299r60,e" filled="f" strokeweight="1.12pt">
                <v:path arrowok="t"/>
              </v:shape>
            </v:group>
            <v:group id="_x0000_s1831" style="position:absolute;left:7855;top:3329;width:60;height:20" coordorigin="7855,3329" coordsize="60,20">
              <v:shape id="_x0000_s1832" style="position:absolute;left:7855;top:3329;width:60;height:20" coordorigin="7855,3329" coordsize="60,20" path="m7855,3339r60,e" filled="f" strokeweight="1.06pt">
                <v:path arrowok="t"/>
              </v:shape>
            </v:group>
            <v:group id="_x0000_s1833" style="position:absolute;left:7975;top:3289;width:60;height:21" coordorigin="7975,3289" coordsize="60,21">
              <v:shape id="_x0000_s1834" style="position:absolute;left:7975;top:3289;width:60;height:21" coordorigin="7975,3289" coordsize="60,21" path="m7975,3299r60,e" filled="f" strokeweight="1.12pt">
                <v:path arrowok="t"/>
              </v:shape>
            </v:group>
            <v:group id="_x0000_s1835" style="position:absolute;left:7975;top:3329;width:60;height:20" coordorigin="7975,3329" coordsize="60,20">
              <v:shape id="_x0000_s1836" style="position:absolute;left:7975;top:3329;width:60;height:20" coordorigin="7975,3329" coordsize="60,20" path="m7975,3339r60,e" filled="f" strokeweight="1.06pt">
                <v:path arrowok="t"/>
              </v:shape>
            </v:group>
            <v:group id="_x0000_s1837" style="position:absolute;left:8095;top:3289;width:60;height:21" coordorigin="8095,3289" coordsize="60,21">
              <v:shape id="_x0000_s1838" style="position:absolute;left:8095;top:3289;width:60;height:21" coordorigin="8095,3289" coordsize="60,21" path="m8095,3299r60,e" filled="f" strokeweight="1.12pt">
                <v:path arrowok="t"/>
              </v:shape>
            </v:group>
            <v:group id="_x0000_s1839" style="position:absolute;left:8095;top:3329;width:60;height:20" coordorigin="8095,3329" coordsize="60,20">
              <v:shape id="_x0000_s1840" style="position:absolute;left:8095;top:3329;width:60;height:20" coordorigin="8095,3329" coordsize="60,20" path="m8095,3339r60,e" filled="f" strokeweight="1.06pt">
                <v:path arrowok="t"/>
              </v:shape>
            </v:group>
            <v:group id="_x0000_s1841" style="position:absolute;left:8215;top:3289;width:60;height:21" coordorigin="8215,3289" coordsize="60,21">
              <v:shape id="_x0000_s1842" style="position:absolute;left:8215;top:3289;width:60;height:21" coordorigin="8215,3289" coordsize="60,21" path="m8215,3299r60,e" filled="f" strokeweight="1.12pt">
                <v:path arrowok="t"/>
              </v:shape>
            </v:group>
            <v:group id="_x0000_s1843" style="position:absolute;left:8215;top:3329;width:60;height:20" coordorigin="8215,3329" coordsize="60,20">
              <v:shape id="_x0000_s1844" style="position:absolute;left:8215;top:3329;width:60;height:20" coordorigin="8215,3329" coordsize="60,20" path="m8215,3339r60,e" filled="f" strokeweight="1.06pt">
                <v:path arrowok="t"/>
              </v:shape>
            </v:group>
            <v:group id="_x0000_s1845" style="position:absolute;left:8335;top:3289;width:60;height:21" coordorigin="8335,3289" coordsize="60,21">
              <v:shape id="_x0000_s1846" style="position:absolute;left:8335;top:3289;width:60;height:21" coordorigin="8335,3289" coordsize="60,21" path="m8335,3299r60,e" filled="f" strokeweight="1.12pt">
                <v:path arrowok="t"/>
              </v:shape>
            </v:group>
            <v:group id="_x0000_s1847" style="position:absolute;left:8335;top:3329;width:60;height:20" coordorigin="8335,3329" coordsize="60,20">
              <v:shape id="_x0000_s1848" style="position:absolute;left:8335;top:3329;width:60;height:20" coordorigin="8335,3329" coordsize="60,20" path="m8335,3339r60,e" filled="f" strokeweight="1.06pt">
                <v:path arrowok="t"/>
              </v:shape>
            </v:group>
            <v:group id="_x0000_s1849" style="position:absolute;left:8390;top:3255;width:60;height:2" coordorigin="8390,3255" coordsize="60,2">
              <v:shape id="_x0000_s1850" style="position:absolute;left:8390;top:3255;width:60;height:2" coordorigin="8390,3255" coordsize="60,0" path="m8390,3255r60,e" filled="f" strokeweight="3.1pt">
                <v:path arrowok="t"/>
              </v:shape>
            </v:group>
            <v:group id="_x0000_s1851" style="position:absolute;left:8390;top:3135;width:60;height:2" coordorigin="8390,3135" coordsize="60,2">
              <v:shape id="_x0000_s1852" style="position:absolute;left:8390;top:3135;width:60;height:2" coordorigin="8390,3135" coordsize="60,0" path="m8390,3135r60,e" filled="f" strokeweight="3.1pt">
                <v:path arrowok="t"/>
              </v:shape>
            </v:group>
            <v:group id="_x0000_s1853" style="position:absolute;left:8390;top:3015;width:60;height:2" coordorigin="8390,3015" coordsize="60,2">
              <v:shape id="_x0000_s1854" style="position:absolute;left:8390;top:3015;width:60;height:2" coordorigin="8390,3015" coordsize="60,0" path="m8390,3015r60,e" filled="f" strokeweight="3.1pt">
                <v:path arrowok="t"/>
              </v:shape>
            </v:group>
            <v:group id="_x0000_s1855" style="position:absolute;left:8390;top:2895;width:60;height:2" coordorigin="8390,2895" coordsize="60,2">
              <v:shape id="_x0000_s1856" style="position:absolute;left:8390;top:2895;width:60;height:2" coordorigin="8390,2895" coordsize="60,0" path="m8390,2895r60,e" filled="f" strokeweight="3.1pt">
                <v:path arrowok="t"/>
              </v:shape>
            </v:group>
            <v:group id="_x0000_s1857" style="position:absolute;left:8390;top:2775;width:60;height:2" coordorigin="8390,2775" coordsize="60,2">
              <v:shape id="_x0000_s1858" style="position:absolute;left:8390;top:2775;width:60;height:2" coordorigin="8390,2775" coordsize="60,0" path="m8390,2775r60,e" filled="f" strokeweight="3.1pt">
                <v:path arrowok="t"/>
              </v:shape>
            </v:group>
            <v:group id="_x0000_s1859" style="position:absolute;left:8390;top:2655;width:60;height:2" coordorigin="8390,2655" coordsize="60,2">
              <v:shape id="_x0000_s1860" style="position:absolute;left:8390;top:2655;width:60;height:2" coordorigin="8390,2655" coordsize="60,0" path="m8390,2655r60,e" filled="f" strokeweight="3.1pt">
                <v:path arrowok="t"/>
              </v:shape>
            </v:group>
            <v:group id="_x0000_s1861" style="position:absolute;left:8390;top:2535;width:60;height:2" coordorigin="8390,2535" coordsize="60,2">
              <v:shape id="_x0000_s1862" style="position:absolute;left:8390;top:2535;width:60;height:2" coordorigin="8390,2535" coordsize="60,0" path="m8390,2535r60,e" filled="f" strokeweight="3.1pt">
                <v:path arrowok="t"/>
              </v:shape>
            </v:group>
            <v:group id="_x0000_s1863" style="position:absolute;left:8390;top:2415;width:60;height:2" coordorigin="8390,2415" coordsize="60,2">
              <v:shape id="_x0000_s1864" style="position:absolute;left:8390;top:2415;width:60;height:2" coordorigin="8390,2415" coordsize="60,0" path="m8390,2415r60,e" filled="f" strokeweight="3.1pt">
                <v:path arrowok="t"/>
              </v:shape>
            </v:group>
            <v:group id="_x0000_s1865" style="position:absolute;left:8390;top:2295;width:60;height:2" coordorigin="8390,2295" coordsize="60,2">
              <v:shape id="_x0000_s1866" style="position:absolute;left:8390;top:2295;width:60;height:2" coordorigin="8390,2295" coordsize="60,0" path="m8390,2295r60,e" filled="f" strokeweight="3.1pt">
                <v:path arrowok="t"/>
              </v:shape>
            </v:group>
            <v:group id="_x0000_s1867" style="position:absolute;left:8390;top:2175;width:60;height:2" coordorigin="8390,2175" coordsize="60,2">
              <v:shape id="_x0000_s1868" style="position:absolute;left:8390;top:2175;width:60;height:2" coordorigin="8390,2175" coordsize="60,0" path="m8390,2175r60,e" filled="f" strokeweight="3.1pt">
                <v:path arrowok="t"/>
              </v:shape>
            </v:group>
            <v:group id="_x0000_s1869" style="position:absolute;left:8390;top:2055;width:60;height:2" coordorigin="8390,2055" coordsize="60,2">
              <v:shape id="_x0000_s1870" style="position:absolute;left:8390;top:2055;width:60;height:2" coordorigin="8390,2055" coordsize="60,0" path="m8390,2055r60,e" filled="f" strokeweight="3.1pt">
                <v:path arrowok="t"/>
              </v:shape>
            </v:group>
            <v:group id="_x0000_s1871" style="position:absolute;left:8390;top:1935;width:60;height:2" coordorigin="8390,1935" coordsize="60,2">
              <v:shape id="_x0000_s1872" style="position:absolute;left:8390;top:1935;width:60;height:2" coordorigin="8390,1935" coordsize="60,0" path="m8390,1935r60,e" filled="f" strokeweight="3.1pt">
                <v:path arrowok="t"/>
              </v:shape>
            </v:group>
            <v:group id="_x0000_s1873" style="position:absolute;left:8390;top:1815;width:60;height:2" coordorigin="8390,1815" coordsize="60,2">
              <v:shape id="_x0000_s1874" style="position:absolute;left:8390;top:1815;width:60;height:2" coordorigin="8390,1815" coordsize="60,0" path="m8390,1815r60,e" filled="f" strokeweight="3.1pt">
                <v:path arrowok="t"/>
              </v:shape>
            </v:group>
            <v:group id="_x0000_s1875" style="position:absolute;left:8390;top:1695;width:60;height:2" coordorigin="8390,1695" coordsize="60,2">
              <v:shape id="_x0000_s1876" style="position:absolute;left:8390;top:1695;width:60;height:2" coordorigin="8390,1695" coordsize="60,0" path="m8390,1695r60,e" filled="f" strokeweight="3.1pt">
                <v:path arrowok="t"/>
              </v:shape>
            </v:group>
            <v:group id="_x0000_s1877" style="position:absolute;left:8390;top:1575;width:60;height:2" coordorigin="8390,1575" coordsize="60,2">
              <v:shape id="_x0000_s1878" style="position:absolute;left:8390;top:1575;width:60;height:2" coordorigin="8390,1575" coordsize="60,0" path="m8390,1575r60,e" filled="f" strokeweight="3.1pt">
                <v:path arrowok="t"/>
              </v:shape>
            </v:group>
            <v:group id="_x0000_s1879" style="position:absolute;left:8390;top:1455;width:60;height:2" coordorigin="8390,1455" coordsize="60,2">
              <v:shape id="_x0000_s1880" style="position:absolute;left:8390;top:1455;width:60;height:2" coordorigin="8390,1455" coordsize="60,0" path="m8390,1455r60,e" filled="f" strokeweight="3.1pt">
                <v:path arrowok="t"/>
              </v:shape>
            </v:group>
            <v:group id="_x0000_s1881" style="position:absolute;left:8390;top:1335;width:60;height:2" coordorigin="8390,1335" coordsize="60,2">
              <v:shape id="_x0000_s1882" style="position:absolute;left:8390;top:1335;width:60;height:2" coordorigin="8390,1335" coordsize="60,0" path="m8390,1335r60,e" filled="f" strokeweight="3.1pt">
                <v:path arrowok="t"/>
              </v:shape>
            </v:group>
            <v:group id="_x0000_s1883" style="position:absolute;left:8390;top:1215;width:60;height:2" coordorigin="8390,1215" coordsize="60,2">
              <v:shape id="_x0000_s1884" style="position:absolute;left:8390;top:1215;width:60;height:2" coordorigin="8390,1215" coordsize="60,0" path="m8390,1215r60,e" filled="f" strokeweight="3.1pt">
                <v:path arrowok="t"/>
              </v:shape>
            </v:group>
            <v:group id="_x0000_s1885" style="position:absolute;left:8390;top:1095;width:60;height:2" coordorigin="8390,1095" coordsize="60,2">
              <v:shape id="_x0000_s1886" style="position:absolute;left:8390;top:1095;width:60;height:2" coordorigin="8390,1095" coordsize="60,0" path="m8390,1095r60,e" filled="f" strokeweight="3.1pt">
                <v:path arrowok="t"/>
              </v:shape>
            </v:group>
            <v:group id="_x0000_s1887" style="position:absolute;left:8390;top:975;width:60;height:2" coordorigin="8390,975" coordsize="60,2">
              <v:shape id="_x0000_s1888" style="position:absolute;left:8390;top:975;width:60;height:2" coordorigin="8390,975" coordsize="60,0" path="m8390,975r60,e" filled="f" strokeweight="3.1pt">
                <v:path arrowok="t"/>
              </v:shape>
            </v:group>
            <v:group id="_x0000_s1889" style="position:absolute;left:8390;top:855;width:60;height:2" coordorigin="8390,855" coordsize="60,2">
              <v:shape id="_x0000_s1890" style="position:absolute;left:8390;top:855;width:60;height:2" coordorigin="8390,855" coordsize="60,0" path="m8390,855r60,e" filled="f" strokeweight="3.1pt">
                <v:path arrowok="t"/>
              </v:shape>
            </v:group>
            <v:group id="_x0000_s1891" style="position:absolute;left:8390;top:735;width:60;height:2" coordorigin="8390,735" coordsize="60,2">
              <v:shape id="_x0000_s1892" style="position:absolute;left:8390;top:735;width:60;height:2" coordorigin="8390,735" coordsize="60,0" path="m8390,735r60,e" filled="f" strokeweight="3.1pt">
                <v:path arrowok="t"/>
              </v:shape>
            </v:group>
            <v:group id="_x0000_s1893" style="position:absolute;left:8390;top:615;width:60;height:2" coordorigin="8390,615" coordsize="60,2">
              <v:shape id="_x0000_s1894" style="position:absolute;left:8390;top:615;width:60;height:2" coordorigin="8390,615" coordsize="60,0" path="m8390,615r60,e" filled="f" strokeweight="3.1pt">
                <v:path arrowok="t"/>
              </v:shape>
            </v:group>
            <v:group id="_x0000_s1895" style="position:absolute;left:8390;top:495;width:60;height:2" coordorigin="8390,495" coordsize="60,2">
              <v:shape id="_x0000_s1896" style="position:absolute;left:8390;top:495;width:60;height:2" coordorigin="8390,495" coordsize="60,0" path="m8390,495r60,e" filled="f" strokeweight="3.1pt">
                <v:path arrowok="t"/>
              </v:shape>
            </v:group>
            <v:group id="_x0000_s1897" style="position:absolute;left:8390;top:375;width:60;height:2" coordorigin="8390,375" coordsize="60,2">
              <v:shape id="_x0000_s1898" style="position:absolute;left:8390;top:375;width:60;height:2" coordorigin="8390,375" coordsize="60,0" path="m8390,375r60,e" filled="f" strokeweight="3.1pt">
                <v:path arrowok="t"/>
              </v:shape>
            </v:group>
            <v:group id="_x0000_s1899" style="position:absolute;left:4118;top:2065;width:191;height:210" coordorigin="4118,2065" coordsize="191,210">
              <v:shape id="_x0000_s1900" style="position:absolute;left:4118;top:2065;width:191;height:210" coordorigin="4118,2065" coordsize="191,210" path="m4309,2186r-191,l4213,2275r96,-89xe" stroked="f">
                <v:path arrowok="t"/>
              </v:shape>
              <v:shape id="_x0000_s1901" style="position:absolute;left:4118;top:2065;width:191;height:210" coordorigin="4118,2065" coordsize="191,210" path="m4261,2065r-96,l4165,2186r96,l4261,2065xe" stroked="f">
                <v:path arrowok="t"/>
              </v:shape>
            </v:group>
            <v:group id="_x0000_s1902" style="position:absolute;left:4118;top:2065;width:191;height:210" coordorigin="4118,2065" coordsize="191,210">
              <v:shape id="_x0000_s1903" style="position:absolute;left:4118;top:2065;width:191;height:210" coordorigin="4118,2065" coordsize="191,210" path="m4118,2186r47,l4165,2065r96,l4261,2186r48,l4213,2275r-95,-89xe" filled="f" strokeweight=".48pt">
                <v:path arrowok="t"/>
              </v:shape>
            </v:group>
            <v:group id="_x0000_s1904" style="position:absolute;left:4118;top:3273;width:192;height:209" coordorigin="4118,3273" coordsize="192,209">
              <v:shape id="_x0000_s1905" style="position:absolute;left:4118;top:3273;width:192;height:209" coordorigin="4118,3273" coordsize="192,209" path="m4310,3393r-192,l4214,3482r96,-89xe" stroked="f">
                <v:path arrowok="t"/>
              </v:shape>
              <v:shape id="_x0000_s1906" style="position:absolute;left:4118;top:3273;width:192;height:209" coordorigin="4118,3273" coordsize="192,209" path="m4262,3273r-96,l4166,3393r96,l4262,3273xe" stroked="f">
                <v:path arrowok="t"/>
              </v:shape>
            </v:group>
            <v:group id="_x0000_s1907" style="position:absolute;left:4118;top:3273;width:192;height:209" coordorigin="4118,3273" coordsize="192,209">
              <v:shape id="_x0000_s1908" style="position:absolute;left:4118;top:3273;width:192;height:209" coordorigin="4118,3273" coordsize="192,209" path="m4118,3393r48,l4166,3273r96,l4262,3393r48,l4214,3482r-96,-89xe" filled="f" strokeweight=".48pt">
                <v:path arrowok="t"/>
              </v:shape>
            </v:group>
            <v:group id="_x0000_s1909" style="position:absolute;left:6944;top:1769;width:143;height:209" coordorigin="6944,1769" coordsize="143,209">
              <v:shape id="_x0000_s1910" style="position:absolute;left:6944;top:1769;width:143;height:209" coordorigin="6944,1769" coordsize="143,209" path="m7087,1858r-96,l6991,1978r96,l7087,1858xe" stroked="f">
                <v:path arrowok="t"/>
              </v:shape>
              <v:shape id="_x0000_s1911" style="position:absolute;left:6944;top:1769;width:143;height:209" coordorigin="6944,1769" coordsize="143,209" path="m7039,1769r-95,89l7135,1858r-96,-89xe" stroked="f">
                <v:path arrowok="t"/>
              </v:shape>
            </v:group>
            <v:group id="_x0000_s1912" style="position:absolute;left:6944;top:1769;width:191;height:209" coordorigin="6944,1769" coordsize="191,209">
              <v:shape id="_x0000_s1913" style="position:absolute;left:6944;top:1769;width:191;height:209" coordorigin="6944,1769" coordsize="191,209" path="m6944,1858r47,l6991,1978r96,l7087,1858r48,l7039,1769r-95,89xe" filled="f" strokeweight=".48pt">
                <v:path arrowok="t"/>
              </v:shape>
            </v:group>
            <v:group id="_x0000_s1914" style="position:absolute;left:6896;top:561;width:143;height:210" coordorigin="6896,561" coordsize="143,210">
              <v:shape id="_x0000_s1915" style="position:absolute;left:6896;top:561;width:143;height:210" coordorigin="6896,561" coordsize="143,210" path="m7039,650r-96,l6943,771r96,l7039,650xe" stroked="f">
                <v:path arrowok="t"/>
              </v:shape>
              <v:shape id="_x0000_s1916" style="position:absolute;left:6896;top:561;width:143;height:210" coordorigin="6896,561" coordsize="143,210" path="m6991,561r-95,89l7087,650r-96,-89xe" stroked="f">
                <v:path arrowok="t"/>
              </v:shape>
            </v:group>
            <v:group id="_x0000_s1917" style="position:absolute;left:6896;top:561;width:191;height:210" coordorigin="6896,561" coordsize="191,210">
              <v:shape id="_x0000_s1918" style="position:absolute;left:6896;top:561;width:191;height:210" coordorigin="6896,561" coordsize="191,210" path="m6896,650r47,l6943,771r96,l7039,650r48,l6991,561r-95,89xe" filled="f" strokeweight=".48pt">
                <v:path arrowok="t"/>
              </v:shape>
            </v:group>
            <v:group id="_x0000_s1919" style="position:absolute;left:6523;top:3035;width:411;height:81" coordorigin="6523,3035" coordsize="411,81">
              <v:shape id="_x0000_s1920" style="position:absolute;left:6523;top:3035;width:411;height:81" coordorigin="6523,3035" coordsize="411,81" path="m6814,3035r40,41l6814,3116r98,-33l6854,3083r5,-2l6862,3076r-3,-6l6854,3069r58,l6814,3035xe" fillcolor="black" stroked="f">
                <v:path arrowok="t"/>
              </v:shape>
              <v:shape id="_x0000_s1921" style="position:absolute;left:6523;top:3035;width:411;height:81" coordorigin="6523,3035" coordsize="411,81" path="m6847,3069r-317,l6526,3070r-3,6l6526,3081r4,2l6847,3083r7,-7l6847,3069xe" fillcolor="black" stroked="f">
                <v:path arrowok="t"/>
              </v:shape>
              <v:shape id="_x0000_s1922" style="position:absolute;left:6523;top:3035;width:411;height:81" coordorigin="6523,3035" coordsize="411,81" path="m6912,3069r-58,l6859,3070r3,6l6859,3081r-5,2l6912,3083r22,-7l6912,3069xe" fillcolor="black" stroked="f">
                <v:path arrowok="t"/>
              </v:shape>
            </v:group>
            <v:group id="_x0000_s1923" style="position:absolute;left:7829;top:2330;width:81;height:411" coordorigin="7829,2330" coordsize="81,411">
              <v:shape id="_x0000_s1924" style="position:absolute;left:7829;top:2330;width:81;height:411" coordorigin="7829,2330" coordsize="81,411" path="m7868,2410r-7,7l7861,2733r3,5l7868,2740r6,-2l7877,2733r,-315l7868,2410xe" fillcolor="black" stroked="f">
                <v:path arrowok="t"/>
              </v:shape>
              <v:shape id="_x0000_s1925" style="position:absolute;left:7829;top:2330;width:81;height:411" coordorigin="7829,2330" coordsize="81,411" path="m7868,2330r-39,120l7861,2417r,-7l7864,2404r4,-1l7893,2403r-25,-73xe" fillcolor="black" stroked="f">
                <v:path arrowok="t"/>
              </v:shape>
              <v:shape id="_x0000_s1926" style="position:absolute;left:7829;top:2330;width:81;height:411" coordorigin="7829,2330" coordsize="81,411" path="m7893,2403r-25,l7874,2404r3,6l7877,2418r32,32l7893,2403xe" fillcolor="black" stroked="f">
                <v:path arrowok="t"/>
              </v:shape>
              <v:shape id="_x0000_s1927" style="position:absolute;left:7829;top:2330;width:81;height:411" coordorigin="7829,2330" coordsize="81,411" path="m7877,2410r-9,l7877,2418r,-8xe" fillcolor="black" stroked="f">
                <v:path arrowok="t"/>
              </v:shape>
              <v:shape id="_x0000_s1928" style="position:absolute;left:7829;top:2330;width:81;height:411" coordorigin="7829,2330" coordsize="81,411" path="m7868,2403r-4,1l7861,2410r,7l7868,2410r9,l7874,2404r-6,-1xe" fillcolor="black" stroked="f">
                <v:path arrowok="t"/>
              </v:shape>
            </v:group>
            <v:group id="_x0000_s1929" style="position:absolute;left:4070;top:820;width:378;height:63" coordorigin="4070,820" coordsize="378,63">
              <v:shape id="_x0000_s1930" style="position:absolute;left:4070;top:820;width:378;height:63" coordorigin="4070,820" coordsize="378,63" path="m4205,820r-135,31l4205,883r,-18l4448,865r,-27l4205,838r,-18xe" stroked="f">
                <v:path arrowok="t"/>
              </v:shape>
            </v:group>
            <v:group id="_x0000_s1931" style="position:absolute;left:4070;top:820;width:378;height:63" coordorigin="4070,820" coordsize="378,63">
              <v:shape id="_x0000_s1932" style="position:absolute;left:4070;top:820;width:378;height:63" coordorigin="4070,820" coordsize="378,63" path="m4205,820r,18l4448,838r,27l4205,865r,18l4070,851r135,-31xe" filled="f" strokeweight=".48pt">
                <v:path arrowok="t"/>
              </v:shape>
            </v:group>
            <v:group id="_x0000_s1933" style="position:absolute;left:3365;top:1039;width:64;height:377" coordorigin="3365,1039" coordsize="64,377">
              <v:shape id="_x0000_s1934" style="position:absolute;left:3365;top:1039;width:64;height:377" coordorigin="3365,1039" coordsize="64,377" path="m3428,1282r-63,l3396,1415r32,-133xe" stroked="f">
                <v:path arrowok="t"/>
              </v:shape>
              <v:shape id="_x0000_s1935" style="position:absolute;left:3365;top:1039;width:64;height:377" coordorigin="3365,1039" coordsize="64,377" path="m3410,1039r-27,l3383,1282r27,l3410,1039xe" stroked="f">
                <v:path arrowok="t"/>
              </v:shape>
            </v:group>
            <v:group id="_x0000_s1936" style="position:absolute;left:3365;top:1039;width:64;height:377" coordorigin="3365,1039" coordsize="64,377">
              <v:shape id="_x0000_s1937" style="position:absolute;left:3365;top:1039;width:64;height:377" coordorigin="3365,1039" coordsize="64,377" path="m3365,1282r18,l3383,1039r27,l3410,1282r18,l3396,1415r-31,-133xe" filled="f" strokeweight=".48pt">
                <v:path arrowok="t"/>
              </v:shape>
            </v:group>
            <v:group id="_x0000_s1938" style="position:absolute;left:3373;top:1873;width:63;height:377" coordorigin="3373,1873" coordsize="63,377">
              <v:shape id="_x0000_s1939" style="position:absolute;left:3373;top:1873;width:63;height:377" coordorigin="3373,1873" coordsize="63,377" path="m3436,2116r-63,l3404,2249r32,-133xe" stroked="f">
                <v:path arrowok="t"/>
              </v:shape>
              <v:shape id="_x0000_s1940" style="position:absolute;left:3373;top:1873;width:63;height:377" coordorigin="3373,1873" coordsize="63,377" path="m3418,1873r-27,l3391,2116r27,l3418,1873xe" stroked="f">
                <v:path arrowok="t"/>
              </v:shape>
            </v:group>
            <v:group id="_x0000_s1941" style="position:absolute;left:3373;top:1873;width:63;height:377" coordorigin="3373,1873" coordsize="63,377">
              <v:shape id="_x0000_s1942" style="position:absolute;left:3373;top:1873;width:63;height:377" coordorigin="3373,1873" coordsize="63,377" path="m3373,2116r18,l3391,1873r27,l3418,2116r18,l3404,2249r-31,-133xe" filled="f" strokeweight=".48pt">
                <v:path arrowok="t"/>
              </v:shape>
            </v:group>
            <w10:wrap anchorx="page"/>
          </v:group>
        </w:pict>
      </w:r>
      <w:r>
        <w:rPr>
          <w:rFonts w:cs="宋体" w:hint="eastAsia"/>
          <w:lang w:eastAsia="zh-CN"/>
        </w:rPr>
        <w:t>内</w:t>
      </w:r>
      <w:r>
        <w:rPr>
          <w:rFonts w:cs="宋体"/>
          <w:spacing w:val="-75"/>
          <w:lang w:eastAsia="zh-CN"/>
        </w:rPr>
        <w:t xml:space="preserve"> </w:t>
      </w:r>
      <w:r>
        <w:rPr>
          <w:rFonts w:ascii="Times New Roman" w:hAnsi="Times New Roman"/>
          <w:spacing w:val="6"/>
          <w:lang w:eastAsia="zh-CN"/>
        </w:rPr>
        <w:t>“</w:t>
      </w:r>
      <w:r>
        <w:rPr>
          <w:rFonts w:cs="宋体" w:hint="eastAsia"/>
          <w:spacing w:val="6"/>
          <w:lang w:eastAsia="zh-CN"/>
        </w:rPr>
        <w:t>搬</w:t>
      </w:r>
      <w:r>
        <w:rPr>
          <w:rFonts w:cs="宋体"/>
          <w:spacing w:val="-75"/>
          <w:lang w:eastAsia="zh-CN"/>
        </w:rPr>
        <w:t xml:space="preserve"> </w:t>
      </w:r>
      <w:r>
        <w:rPr>
          <w:rFonts w:cs="宋体" w:hint="eastAsia"/>
          <w:lang w:eastAsia="zh-CN"/>
        </w:rPr>
        <w:t>到</w:t>
      </w:r>
      <w:r>
        <w:rPr>
          <w:rFonts w:cs="宋体"/>
          <w:spacing w:val="-76"/>
          <w:lang w:eastAsia="zh-CN"/>
        </w:rPr>
        <w:t xml:space="preserve"> </w:t>
      </w:r>
      <w:r>
        <w:rPr>
          <w:rFonts w:ascii="Times New Roman" w:hAnsi="Times New Roman"/>
          <w:spacing w:val="7"/>
          <w:lang w:eastAsia="zh-CN"/>
        </w:rPr>
        <w:t>”</w:t>
      </w:r>
      <w:r>
        <w:rPr>
          <w:rFonts w:cs="宋体" w:hint="eastAsia"/>
          <w:spacing w:val="7"/>
          <w:lang w:eastAsia="zh-CN"/>
        </w:rPr>
        <w:t>室</w:t>
      </w:r>
      <w:r>
        <w:rPr>
          <w:rFonts w:cs="宋体"/>
          <w:spacing w:val="-75"/>
          <w:lang w:eastAsia="zh-CN"/>
        </w:rPr>
        <w:t xml:space="preserve"> </w:t>
      </w:r>
      <w:r>
        <w:rPr>
          <w:rFonts w:cs="宋体" w:hint="eastAsia"/>
          <w:lang w:eastAsia="zh-CN"/>
        </w:rPr>
        <w:t>外</w:t>
      </w:r>
      <w:r>
        <w:rPr>
          <w:rFonts w:cs="宋体"/>
          <w:spacing w:val="-75"/>
          <w:lang w:eastAsia="zh-CN"/>
        </w:rPr>
        <w:t xml:space="preserve"> </w:t>
      </w:r>
      <w:r>
        <w:rPr>
          <w:rFonts w:hint="eastAsia"/>
          <w:lang w:eastAsia="zh-CN"/>
        </w:rPr>
        <w:t>．</w:t>
      </w:r>
    </w:p>
    <w:p w:rsidR="001B72D3" w:rsidRDefault="001B72D3">
      <w:pPr>
        <w:spacing w:line="192" w:lineRule="exact"/>
        <w:ind w:left="3641" w:firstLine="2697"/>
        <w:rPr>
          <w:rFonts w:ascii="宋体" w:cs="宋体"/>
          <w:sz w:val="17"/>
          <w:szCs w:val="17"/>
          <w:lang w:eastAsia="zh-CN"/>
        </w:rPr>
      </w:pPr>
      <w:r>
        <w:rPr>
          <w:rFonts w:ascii="宋体" w:hAnsi="宋体" w:cs="宋体" w:hint="eastAsia"/>
          <w:spacing w:val="1"/>
          <w:sz w:val="17"/>
          <w:szCs w:val="17"/>
          <w:lang w:eastAsia="zh-CN"/>
        </w:rPr>
        <w:t>冷</w:t>
      </w:r>
      <w:r>
        <w:rPr>
          <w:rFonts w:ascii="宋体" w:hAnsi="宋体" w:cs="宋体" w:hint="eastAsia"/>
          <w:sz w:val="17"/>
          <w:szCs w:val="17"/>
          <w:lang w:eastAsia="zh-CN"/>
        </w:rPr>
        <w:t>风</w:t>
      </w:r>
    </w:p>
    <w:p w:rsidR="001B72D3" w:rsidRDefault="001B72D3">
      <w:pPr>
        <w:spacing w:before="21"/>
        <w:ind w:right="1066"/>
        <w:jc w:val="center"/>
        <w:rPr>
          <w:rFonts w:ascii="宋体" w:cs="宋体"/>
          <w:sz w:val="17"/>
          <w:szCs w:val="17"/>
          <w:lang w:eastAsia="zh-CN"/>
        </w:rPr>
      </w:pPr>
      <w:r>
        <w:rPr>
          <w:rFonts w:ascii="宋体" w:hAnsi="宋体" w:cs="宋体" w:hint="eastAsia"/>
          <w:spacing w:val="1"/>
          <w:sz w:val="17"/>
          <w:szCs w:val="17"/>
          <w:lang w:eastAsia="zh-CN"/>
        </w:rPr>
        <w:t>气</w:t>
      </w:r>
      <w:r>
        <w:rPr>
          <w:rFonts w:ascii="宋体" w:hAnsi="宋体" w:cs="宋体" w:hint="eastAsia"/>
          <w:sz w:val="17"/>
          <w:szCs w:val="17"/>
          <w:lang w:eastAsia="zh-CN"/>
        </w:rPr>
        <w:t>体</w:t>
      </w:r>
    </w:p>
    <w:p w:rsidR="001B72D3" w:rsidRDefault="001B72D3">
      <w:pPr>
        <w:spacing w:before="17" w:line="200" w:lineRule="atLeast"/>
        <w:rPr>
          <w:rFonts w:ascii="宋体" w:cs="宋体"/>
          <w:sz w:val="15"/>
          <w:szCs w:val="15"/>
          <w:lang w:eastAsia="zh-CN"/>
        </w:rPr>
      </w:pPr>
    </w:p>
    <w:p w:rsidR="001B72D3" w:rsidRDefault="001B72D3">
      <w:pPr>
        <w:spacing w:before="50"/>
        <w:ind w:right="900"/>
        <w:jc w:val="right"/>
        <w:rPr>
          <w:rFonts w:ascii="宋体" w:cs="宋体"/>
          <w:sz w:val="17"/>
          <w:szCs w:val="17"/>
          <w:lang w:eastAsia="zh-CN"/>
        </w:rPr>
      </w:pPr>
      <w:r>
        <w:rPr>
          <w:rFonts w:ascii="宋体" w:hAnsi="宋体" w:cs="宋体" w:hint="eastAsia"/>
          <w:spacing w:val="1"/>
          <w:sz w:val="17"/>
          <w:szCs w:val="17"/>
          <w:lang w:eastAsia="zh-CN"/>
        </w:rPr>
        <w:t>热交换器</w:t>
      </w:r>
      <w:r>
        <w:rPr>
          <w:rFonts w:ascii="宋体" w:hAnsi="宋体" w:cs="宋体"/>
          <w:spacing w:val="1"/>
          <w:sz w:val="17"/>
          <w:szCs w:val="17"/>
          <w:lang w:eastAsia="zh-CN"/>
        </w:rPr>
        <w:t>2</w:t>
      </w:r>
    </w:p>
    <w:p w:rsidR="001B72D3" w:rsidRDefault="001B72D3">
      <w:pPr>
        <w:spacing w:before="3" w:line="140" w:lineRule="atLeast"/>
        <w:rPr>
          <w:rFonts w:ascii="宋体" w:cs="宋体"/>
          <w:sz w:val="10"/>
          <w:szCs w:val="10"/>
          <w:lang w:eastAsia="zh-CN"/>
        </w:rPr>
      </w:pPr>
    </w:p>
    <w:p w:rsidR="001B72D3" w:rsidRDefault="001B72D3">
      <w:pPr>
        <w:spacing w:line="140" w:lineRule="atLeast"/>
        <w:rPr>
          <w:rFonts w:ascii="宋体" w:cs="宋体"/>
          <w:sz w:val="10"/>
          <w:szCs w:val="10"/>
          <w:lang w:eastAsia="zh-CN"/>
        </w:rPr>
        <w:sectPr w:rsidR="001B72D3">
          <w:type w:val="continuous"/>
          <w:pgSz w:w="9520" w:h="13840"/>
          <w:pgMar w:top="660" w:right="360" w:bottom="520" w:left="460" w:header="720" w:footer="720" w:gutter="0"/>
          <w:cols w:space="720"/>
        </w:sectPr>
      </w:pPr>
    </w:p>
    <w:p w:rsidR="001B72D3" w:rsidRDefault="001B72D3">
      <w:pPr>
        <w:spacing w:before="50"/>
        <w:jc w:val="right"/>
        <w:rPr>
          <w:rFonts w:ascii="宋体" w:cs="宋体"/>
          <w:sz w:val="17"/>
          <w:szCs w:val="17"/>
          <w:lang w:eastAsia="zh-CN"/>
        </w:rPr>
      </w:pPr>
      <w:r>
        <w:rPr>
          <w:rFonts w:ascii="宋体" w:hAnsi="宋体" w:cs="宋体" w:hint="eastAsia"/>
          <w:spacing w:val="1"/>
          <w:sz w:val="17"/>
          <w:szCs w:val="17"/>
          <w:lang w:eastAsia="zh-CN"/>
        </w:rPr>
        <w:t>压缩机</w:t>
      </w:r>
    </w:p>
    <w:p w:rsidR="001B72D3" w:rsidRDefault="001B72D3">
      <w:pPr>
        <w:spacing w:before="15" w:line="280" w:lineRule="atLeast"/>
        <w:rPr>
          <w:rFonts w:ascii="宋体" w:cs="宋体"/>
          <w:sz w:val="21"/>
          <w:szCs w:val="21"/>
          <w:lang w:eastAsia="zh-CN"/>
        </w:rPr>
      </w:pPr>
      <w:r>
        <w:rPr>
          <w:lang w:eastAsia="zh-CN"/>
        </w:rPr>
        <w:br w:type="column"/>
      </w:r>
    </w:p>
    <w:p w:rsidR="001B72D3" w:rsidRDefault="001B72D3">
      <w:pPr>
        <w:tabs>
          <w:tab w:val="left" w:pos="1234"/>
          <w:tab w:val="left" w:pos="1852"/>
        </w:tabs>
        <w:spacing w:line="288" w:lineRule="exact"/>
        <w:jc w:val="right"/>
        <w:rPr>
          <w:rFonts w:ascii="宋体" w:cs="宋体"/>
          <w:sz w:val="17"/>
          <w:szCs w:val="17"/>
          <w:lang w:eastAsia="zh-CN"/>
        </w:rPr>
      </w:pPr>
      <w:r>
        <w:rPr>
          <w:rFonts w:ascii="宋体" w:hAnsi="宋体" w:cs="宋体" w:hint="eastAsia"/>
          <w:spacing w:val="1"/>
          <w:sz w:val="17"/>
          <w:szCs w:val="17"/>
          <w:lang w:eastAsia="zh-CN"/>
        </w:rPr>
        <w:t>室外空气</w:t>
      </w:r>
      <w:r>
        <w:rPr>
          <w:rFonts w:ascii="宋体" w:cs="宋体"/>
          <w:spacing w:val="1"/>
          <w:sz w:val="17"/>
          <w:szCs w:val="17"/>
          <w:lang w:eastAsia="zh-CN"/>
        </w:rPr>
        <w:tab/>
      </w:r>
      <w:r>
        <w:rPr>
          <w:rFonts w:ascii="宋体" w:hAnsi="宋体" w:cs="宋体" w:hint="eastAsia"/>
          <w:position w:val="7"/>
          <w:sz w:val="17"/>
          <w:szCs w:val="17"/>
          <w:lang w:eastAsia="zh-CN"/>
        </w:rPr>
        <w:t>室</w:t>
      </w:r>
      <w:r>
        <w:rPr>
          <w:rFonts w:ascii="宋体" w:cs="宋体"/>
          <w:position w:val="7"/>
          <w:sz w:val="17"/>
          <w:szCs w:val="17"/>
          <w:lang w:eastAsia="zh-CN"/>
        </w:rPr>
        <w:tab/>
      </w:r>
      <w:r>
        <w:rPr>
          <w:rFonts w:ascii="宋体" w:hAnsi="宋体" w:cs="宋体" w:hint="eastAsia"/>
          <w:position w:val="8"/>
          <w:sz w:val="17"/>
          <w:szCs w:val="17"/>
          <w:lang w:eastAsia="zh-CN"/>
        </w:rPr>
        <w:t>室</w:t>
      </w:r>
    </w:p>
    <w:p w:rsidR="001B72D3" w:rsidRDefault="001B72D3">
      <w:pPr>
        <w:tabs>
          <w:tab w:val="left" w:pos="602"/>
        </w:tabs>
        <w:spacing w:line="208" w:lineRule="exact"/>
        <w:ind w:right="17"/>
        <w:jc w:val="right"/>
        <w:rPr>
          <w:rFonts w:ascii="宋体" w:cs="宋体"/>
          <w:sz w:val="17"/>
          <w:szCs w:val="17"/>
          <w:lang w:eastAsia="zh-CN"/>
        </w:rPr>
      </w:pPr>
      <w:r>
        <w:rPr>
          <w:rFonts w:ascii="宋体" w:hAnsi="宋体" w:cs="宋体" w:hint="eastAsia"/>
          <w:sz w:val="17"/>
          <w:szCs w:val="17"/>
          <w:lang w:eastAsia="zh-CN"/>
        </w:rPr>
        <w:t>外</w:t>
      </w:r>
      <w:r>
        <w:rPr>
          <w:rFonts w:ascii="宋体" w:cs="宋体"/>
          <w:sz w:val="17"/>
          <w:szCs w:val="17"/>
          <w:lang w:eastAsia="zh-CN"/>
        </w:rPr>
        <w:tab/>
      </w:r>
      <w:r>
        <w:rPr>
          <w:rFonts w:ascii="宋体" w:hAnsi="宋体" w:cs="宋体" w:hint="eastAsia"/>
          <w:sz w:val="17"/>
          <w:szCs w:val="17"/>
          <w:lang w:eastAsia="zh-CN"/>
        </w:rPr>
        <w:t>内</w:t>
      </w:r>
    </w:p>
    <w:p w:rsidR="001B72D3" w:rsidRDefault="001B72D3">
      <w:pPr>
        <w:spacing w:line="160" w:lineRule="atLeast"/>
        <w:rPr>
          <w:rFonts w:ascii="宋体" w:cs="宋体"/>
          <w:sz w:val="12"/>
          <w:szCs w:val="12"/>
          <w:lang w:eastAsia="zh-CN"/>
        </w:rPr>
      </w:pPr>
      <w:r>
        <w:rPr>
          <w:lang w:eastAsia="zh-CN"/>
        </w:rPr>
        <w:br w:type="column"/>
      </w:r>
    </w:p>
    <w:p w:rsidR="001B72D3" w:rsidRDefault="001B72D3">
      <w:pPr>
        <w:spacing w:line="160" w:lineRule="atLeast"/>
        <w:rPr>
          <w:rFonts w:ascii="宋体" w:cs="宋体"/>
          <w:sz w:val="12"/>
          <w:szCs w:val="12"/>
          <w:lang w:eastAsia="zh-CN"/>
        </w:rPr>
      </w:pPr>
    </w:p>
    <w:p w:rsidR="001B72D3" w:rsidRDefault="001B72D3">
      <w:pPr>
        <w:spacing w:before="15" w:line="200" w:lineRule="atLeast"/>
        <w:rPr>
          <w:rFonts w:ascii="宋体" w:cs="宋体"/>
          <w:sz w:val="15"/>
          <w:szCs w:val="15"/>
          <w:lang w:eastAsia="zh-CN"/>
        </w:rPr>
      </w:pPr>
    </w:p>
    <w:p w:rsidR="001B72D3" w:rsidRDefault="001B72D3">
      <w:pPr>
        <w:ind w:left="766"/>
        <w:rPr>
          <w:rFonts w:ascii="宋体" w:cs="宋体"/>
          <w:sz w:val="17"/>
          <w:szCs w:val="17"/>
          <w:lang w:eastAsia="zh-CN"/>
        </w:rPr>
      </w:pPr>
      <w:r>
        <w:rPr>
          <w:rFonts w:ascii="宋体" w:hAnsi="宋体" w:cs="宋体" w:hint="eastAsia"/>
          <w:spacing w:val="1"/>
          <w:sz w:val="17"/>
          <w:szCs w:val="17"/>
          <w:lang w:eastAsia="zh-CN"/>
        </w:rPr>
        <w:t>室内空气</w:t>
      </w:r>
    </w:p>
    <w:p w:rsidR="001B72D3" w:rsidRDefault="001B72D3">
      <w:pPr>
        <w:rPr>
          <w:rFonts w:ascii="宋体" w:cs="宋体"/>
          <w:sz w:val="17"/>
          <w:szCs w:val="17"/>
          <w:lang w:eastAsia="zh-CN"/>
        </w:rPr>
        <w:sectPr w:rsidR="001B72D3">
          <w:type w:val="continuous"/>
          <w:pgSz w:w="9520" w:h="13840"/>
          <w:pgMar w:top="660" w:right="360" w:bottom="520" w:left="460" w:header="720" w:footer="720" w:gutter="0"/>
          <w:cols w:num="3" w:space="720" w:equalWidth="0">
            <w:col w:w="2701" w:space="40"/>
            <w:col w:w="2689" w:space="40"/>
            <w:col w:w="3230"/>
          </w:cols>
        </w:sectPr>
      </w:pPr>
    </w:p>
    <w:p w:rsidR="001B72D3" w:rsidRDefault="001B72D3">
      <w:pPr>
        <w:spacing w:line="200" w:lineRule="atLeast"/>
        <w:rPr>
          <w:rFonts w:ascii="宋体" w:cs="宋体"/>
          <w:sz w:val="15"/>
          <w:szCs w:val="15"/>
          <w:lang w:eastAsia="zh-CN"/>
        </w:rPr>
      </w:pPr>
    </w:p>
    <w:p w:rsidR="001B72D3" w:rsidRDefault="001B72D3">
      <w:pPr>
        <w:spacing w:before="5" w:line="220" w:lineRule="atLeast"/>
        <w:rPr>
          <w:rFonts w:ascii="宋体" w:cs="宋体"/>
          <w:sz w:val="16"/>
          <w:szCs w:val="16"/>
          <w:lang w:eastAsia="zh-CN"/>
        </w:rPr>
      </w:pPr>
    </w:p>
    <w:p w:rsidR="001B72D3" w:rsidRDefault="001B72D3">
      <w:pPr>
        <w:tabs>
          <w:tab w:val="left" w:pos="6066"/>
        </w:tabs>
        <w:spacing w:before="50"/>
        <w:ind w:left="2542"/>
        <w:rPr>
          <w:rFonts w:ascii="宋体" w:cs="宋体"/>
          <w:sz w:val="17"/>
          <w:szCs w:val="17"/>
          <w:lang w:eastAsia="zh-CN"/>
        </w:rPr>
      </w:pPr>
      <w:r>
        <w:rPr>
          <w:rFonts w:ascii="宋体" w:hAnsi="宋体" w:cs="宋体" w:hint="eastAsia"/>
          <w:spacing w:val="1"/>
          <w:sz w:val="17"/>
          <w:szCs w:val="17"/>
          <w:lang w:eastAsia="zh-CN"/>
        </w:rPr>
        <w:t>热交换器</w:t>
      </w:r>
      <w:r>
        <w:rPr>
          <w:rFonts w:ascii="宋体" w:hAnsi="宋体" w:cs="宋体"/>
          <w:spacing w:val="1"/>
          <w:sz w:val="17"/>
          <w:szCs w:val="17"/>
          <w:lang w:eastAsia="zh-CN"/>
        </w:rPr>
        <w:t>1</w:t>
      </w:r>
      <w:r>
        <w:rPr>
          <w:rFonts w:ascii="宋体" w:hAnsi="宋体" w:cs="宋体"/>
          <w:spacing w:val="1"/>
          <w:sz w:val="17"/>
          <w:szCs w:val="17"/>
          <w:lang w:eastAsia="zh-CN"/>
        </w:rPr>
        <w:tab/>
      </w:r>
      <w:r>
        <w:rPr>
          <w:rFonts w:ascii="宋体" w:hAnsi="宋体" w:cs="宋体" w:hint="eastAsia"/>
          <w:spacing w:val="1"/>
          <w:position w:val="-8"/>
          <w:sz w:val="17"/>
          <w:szCs w:val="17"/>
          <w:lang w:eastAsia="zh-CN"/>
        </w:rPr>
        <w:t>液体</w:t>
      </w:r>
    </w:p>
    <w:p w:rsidR="001B72D3" w:rsidRDefault="001B72D3">
      <w:pPr>
        <w:spacing w:before="8" w:line="190" w:lineRule="atLeast"/>
        <w:rPr>
          <w:rFonts w:ascii="宋体" w:cs="宋体"/>
          <w:sz w:val="14"/>
          <w:szCs w:val="14"/>
          <w:lang w:eastAsia="zh-CN"/>
        </w:rPr>
      </w:pPr>
    </w:p>
    <w:p w:rsidR="001B72D3" w:rsidRDefault="001B72D3">
      <w:pPr>
        <w:spacing w:line="200" w:lineRule="atLeast"/>
        <w:rPr>
          <w:rFonts w:ascii="宋体" w:cs="宋体"/>
          <w:sz w:val="15"/>
          <w:szCs w:val="15"/>
          <w:lang w:eastAsia="zh-CN"/>
        </w:rPr>
      </w:pPr>
    </w:p>
    <w:p w:rsidR="001B72D3" w:rsidRDefault="001B72D3">
      <w:pPr>
        <w:spacing w:before="50"/>
        <w:ind w:right="1198"/>
        <w:jc w:val="center"/>
        <w:rPr>
          <w:rFonts w:ascii="宋体" w:cs="宋体"/>
          <w:sz w:val="17"/>
          <w:szCs w:val="17"/>
          <w:lang w:eastAsia="zh-CN"/>
        </w:rPr>
      </w:pPr>
      <w:r>
        <w:rPr>
          <w:rFonts w:ascii="宋体" w:hAnsi="宋体" w:cs="宋体" w:hint="eastAsia"/>
          <w:spacing w:val="1"/>
          <w:sz w:val="17"/>
          <w:szCs w:val="17"/>
          <w:lang w:eastAsia="zh-CN"/>
        </w:rPr>
        <w:t>热</w:t>
      </w:r>
      <w:r>
        <w:rPr>
          <w:rFonts w:ascii="宋体" w:hAnsi="宋体" w:cs="宋体" w:hint="eastAsia"/>
          <w:sz w:val="17"/>
          <w:szCs w:val="17"/>
          <w:lang w:eastAsia="zh-CN"/>
        </w:rPr>
        <w:t>风</w:t>
      </w:r>
    </w:p>
    <w:p w:rsidR="001B72D3" w:rsidRDefault="001B72D3">
      <w:pPr>
        <w:jc w:val="center"/>
        <w:rPr>
          <w:rFonts w:ascii="宋体" w:cs="宋体"/>
          <w:sz w:val="17"/>
          <w:szCs w:val="17"/>
          <w:lang w:eastAsia="zh-CN"/>
        </w:rPr>
        <w:sectPr w:rsidR="001B72D3">
          <w:type w:val="continuous"/>
          <w:pgSz w:w="9520" w:h="13840"/>
          <w:pgMar w:top="660" w:right="360" w:bottom="520" w:left="460" w:header="720" w:footer="720" w:gutter="0"/>
          <w:cols w:space="720"/>
        </w:sectPr>
      </w:pPr>
    </w:p>
    <w:p w:rsidR="001B72D3" w:rsidRDefault="001B72D3">
      <w:pPr>
        <w:pStyle w:val="BodyText"/>
        <w:tabs>
          <w:tab w:val="left" w:pos="2419"/>
          <w:tab w:val="left" w:pos="3924"/>
          <w:tab w:val="left" w:pos="8546"/>
        </w:tabs>
        <w:spacing w:before="19" w:line="257" w:lineRule="auto"/>
        <w:ind w:left="587" w:right="107" w:hanging="480"/>
        <w:rPr>
          <w:rFonts w:ascii="Times New Roman" w:hAnsi="Times New Roman"/>
          <w:lang w:eastAsia="zh-CN"/>
        </w:rPr>
      </w:pPr>
      <w:r>
        <w:rPr>
          <w:rFonts w:ascii="Times New Roman" w:hAnsi="Times New Roman"/>
          <w:spacing w:val="15"/>
          <w:lang w:eastAsia="zh-CN"/>
        </w:rPr>
        <w:t>19</w:t>
      </w:r>
      <w:r>
        <w:rPr>
          <w:rFonts w:hint="eastAsia"/>
          <w:lang w:eastAsia="zh-CN"/>
        </w:rPr>
        <w:t>．</w:t>
      </w:r>
      <w:r>
        <w:rPr>
          <w:spacing w:val="-77"/>
          <w:lang w:eastAsia="zh-CN"/>
        </w:rPr>
        <w:t xml:space="preserve"> </w:t>
      </w:r>
      <w:r>
        <w:rPr>
          <w:rFonts w:cs="宋体" w:hint="eastAsia"/>
          <w:spacing w:val="30"/>
          <w:lang w:eastAsia="zh-CN"/>
        </w:rPr>
        <w:t>小</w:t>
      </w:r>
      <w:r>
        <w:rPr>
          <w:rFonts w:cs="宋体" w:hint="eastAsia"/>
          <w:lang w:eastAsia="zh-CN"/>
        </w:rPr>
        <w:t>明</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现</w:t>
      </w:r>
      <w:r>
        <w:rPr>
          <w:rFonts w:cs="宋体"/>
          <w:spacing w:val="-75"/>
          <w:lang w:eastAsia="zh-CN"/>
        </w:rPr>
        <w:t xml:space="preserve"> </w:t>
      </w:r>
      <w:r>
        <w:rPr>
          <w:rFonts w:cs="宋体" w:hint="eastAsia"/>
          <w:lang w:eastAsia="zh-CN"/>
        </w:rPr>
        <w:t>：</w:t>
      </w:r>
      <w:r>
        <w:rPr>
          <w:rFonts w:cs="宋体"/>
          <w:spacing w:val="-77"/>
          <w:lang w:eastAsia="zh-CN"/>
        </w:rPr>
        <w:t xml:space="preserve"> </w:t>
      </w:r>
      <w:r>
        <w:rPr>
          <w:rFonts w:cs="宋体" w:hint="eastAsia"/>
          <w:lang w:eastAsia="zh-CN"/>
        </w:rPr>
        <w:t>水</w:t>
      </w:r>
      <w:r>
        <w:rPr>
          <w:rFonts w:cs="宋体"/>
          <w:spacing w:val="-75"/>
          <w:lang w:eastAsia="zh-CN"/>
        </w:rPr>
        <w:t xml:space="preserve"> </w:t>
      </w:r>
      <w:r>
        <w:rPr>
          <w:rFonts w:cs="宋体" w:hint="eastAsia"/>
          <w:lang w:eastAsia="zh-CN"/>
        </w:rPr>
        <w:t>滴</w:t>
      </w:r>
      <w:r>
        <w:rPr>
          <w:rFonts w:cs="宋体"/>
          <w:spacing w:val="-75"/>
          <w:lang w:eastAsia="zh-CN"/>
        </w:rPr>
        <w:t xml:space="preserve"> </w:t>
      </w:r>
      <w:r>
        <w:rPr>
          <w:rFonts w:cs="宋体" w:hint="eastAsia"/>
          <w:lang w:eastAsia="zh-CN"/>
        </w:rPr>
        <w:t>可</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cs="宋体" w:hint="eastAsia"/>
          <w:lang w:eastAsia="zh-CN"/>
        </w:rPr>
        <w:t>使</w:t>
      </w:r>
      <w:r>
        <w:rPr>
          <w:rFonts w:cs="宋体"/>
          <w:spacing w:val="-75"/>
          <w:lang w:eastAsia="zh-CN"/>
        </w:rPr>
        <w:t xml:space="preserve"> </w:t>
      </w:r>
      <w:r>
        <w:rPr>
          <w:rFonts w:cs="宋体" w:hint="eastAsia"/>
          <w:lang w:eastAsia="zh-CN"/>
        </w:rPr>
        <w:t>平</w:t>
      </w:r>
      <w:r>
        <w:rPr>
          <w:rFonts w:cs="宋体"/>
          <w:spacing w:val="-75"/>
          <w:lang w:eastAsia="zh-CN"/>
        </w:rPr>
        <w:t xml:space="preserve"> </w:t>
      </w:r>
      <w:r>
        <w:rPr>
          <w:rFonts w:hint="eastAsia"/>
          <w:lang w:eastAsia="zh-CN"/>
        </w:rPr>
        <w:t>行</w:t>
      </w:r>
      <w:r>
        <w:rPr>
          <w:spacing w:val="-75"/>
          <w:lang w:eastAsia="zh-CN"/>
        </w:rPr>
        <w:t xml:space="preserve"> </w:t>
      </w:r>
      <w:r>
        <w:rPr>
          <w:rFonts w:cs="宋体" w:hint="eastAsia"/>
          <w:lang w:eastAsia="zh-CN"/>
        </w:rPr>
        <w:t>光</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spacing w:val="30"/>
          <w:lang w:eastAsia="zh-CN"/>
        </w:rPr>
        <w:t>生如</w:t>
      </w:r>
      <w:r>
        <w:rPr>
          <w:rFonts w:cs="宋体" w:hint="eastAsia"/>
          <w:lang w:eastAsia="zh-CN"/>
        </w:rPr>
        <w:t>图</w:t>
      </w:r>
      <w:r>
        <w:rPr>
          <w:rFonts w:cs="宋体"/>
          <w:spacing w:val="-77"/>
          <w:lang w:eastAsia="zh-CN"/>
        </w:rPr>
        <w:t xml:space="preserve"> </w:t>
      </w:r>
      <w:r>
        <w:rPr>
          <w:rFonts w:hint="eastAsia"/>
          <w:lang w:eastAsia="zh-CN"/>
        </w:rPr>
        <w:t>（</w:t>
      </w:r>
      <w:r>
        <w:rPr>
          <w:spacing w:val="-75"/>
          <w:lang w:eastAsia="zh-CN"/>
        </w:rPr>
        <w:t xml:space="preserve"> </w:t>
      </w:r>
      <w:r>
        <w:rPr>
          <w:rFonts w:ascii="Times New Roman" w:hAnsi="Times New Roman"/>
          <w:spacing w:val="15"/>
          <w:lang w:eastAsia="zh-CN"/>
        </w:rPr>
        <w:t>1</w:t>
      </w:r>
      <w:r>
        <w:rPr>
          <w:rFonts w:hint="eastAsia"/>
          <w:spacing w:val="-92"/>
          <w:lang w:eastAsia="zh-CN"/>
        </w:rPr>
        <w:t>）</w:t>
      </w:r>
      <w:r>
        <w:rPr>
          <w:rFonts w:hint="eastAsia"/>
          <w:lang w:eastAsia="zh-CN"/>
        </w:rPr>
        <w:t>（</w:t>
      </w:r>
      <w:r>
        <w:rPr>
          <w:spacing w:val="-75"/>
          <w:lang w:eastAsia="zh-CN"/>
        </w:rPr>
        <w:t xml:space="preserve"> </w:t>
      </w:r>
      <w:r>
        <w:rPr>
          <w:rFonts w:ascii="Times New Roman" w:hAnsi="Times New Roman"/>
          <w:spacing w:val="15"/>
          <w:lang w:eastAsia="zh-CN"/>
        </w:rPr>
        <w:t>2</w:t>
      </w:r>
      <w:r>
        <w:rPr>
          <w:rFonts w:hint="eastAsia"/>
          <w:lang w:eastAsia="zh-CN"/>
        </w:rPr>
        <w:t>）</w:t>
      </w:r>
      <w:r>
        <w:rPr>
          <w:spacing w:val="-77"/>
          <w:lang w:eastAsia="zh-CN"/>
        </w:rPr>
        <w:t xml:space="preserve"> </w:t>
      </w:r>
      <w:r>
        <w:rPr>
          <w:rFonts w:cs="宋体" w:hint="eastAsia"/>
          <w:spacing w:val="30"/>
          <w:lang w:eastAsia="zh-CN"/>
        </w:rPr>
        <w:t>所</w:t>
      </w:r>
      <w:r>
        <w:rPr>
          <w:rFonts w:cs="宋体" w:hint="eastAsia"/>
          <w:lang w:eastAsia="zh-CN"/>
        </w:rPr>
        <w:t>示</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30"/>
          <w:lang w:eastAsia="zh-CN"/>
        </w:rPr>
        <w:t>变</w:t>
      </w:r>
      <w:r>
        <w:rPr>
          <w:rFonts w:cs="宋体" w:hint="eastAsia"/>
          <w:lang w:eastAsia="zh-CN"/>
        </w:rPr>
        <w:t>化</w:t>
      </w:r>
      <w:r>
        <w:rPr>
          <w:rFonts w:cs="宋体"/>
          <w:spacing w:val="-75"/>
          <w:lang w:eastAsia="zh-CN"/>
        </w:rPr>
        <w:t xml:space="preserve"> </w:t>
      </w:r>
      <w:r>
        <w:rPr>
          <w:rFonts w:hint="eastAsia"/>
          <w:lang w:eastAsia="zh-CN"/>
        </w:rPr>
        <w:t>，</w:t>
      </w:r>
      <w:r>
        <w:rPr>
          <w:spacing w:val="-77"/>
          <w:lang w:eastAsia="zh-CN"/>
        </w:rPr>
        <w:t xml:space="preserve"> </w:t>
      </w:r>
      <w:r>
        <w:rPr>
          <w:rFonts w:cs="宋体" w:hint="eastAsia"/>
          <w:lang w:eastAsia="zh-CN"/>
        </w:rPr>
        <w:t>且</w:t>
      </w:r>
      <w:r>
        <w:rPr>
          <w:rFonts w:cs="宋体"/>
          <w:spacing w:val="-75"/>
          <w:lang w:eastAsia="zh-CN"/>
        </w:rPr>
        <w:t xml:space="preserve"> </w:t>
      </w:r>
      <w:r>
        <w:rPr>
          <w:rFonts w:cs="宋体" w:hint="eastAsia"/>
          <w:lang w:eastAsia="zh-CN"/>
        </w:rPr>
        <w:t>水</w:t>
      </w:r>
      <w:r>
        <w:rPr>
          <w:rFonts w:cs="宋体"/>
          <w:spacing w:val="-75"/>
          <w:lang w:eastAsia="zh-CN"/>
        </w:rPr>
        <w:t xml:space="preserve"> </w:t>
      </w:r>
      <w:r>
        <w:rPr>
          <w:rFonts w:cs="宋体" w:hint="eastAsia"/>
          <w:lang w:eastAsia="zh-CN"/>
        </w:rPr>
        <w:t>滴</w:t>
      </w:r>
      <w:r>
        <w:rPr>
          <w:rFonts w:cs="宋体"/>
          <w:spacing w:val="-75"/>
          <w:lang w:eastAsia="zh-CN"/>
        </w:rPr>
        <w:t xml:space="preserve"> </w:t>
      </w:r>
      <w:r>
        <w:rPr>
          <w:rFonts w:cs="宋体" w:hint="eastAsia"/>
          <w:lang w:eastAsia="zh-CN"/>
        </w:rPr>
        <w:t>变</w:t>
      </w:r>
      <w:r>
        <w:rPr>
          <w:rFonts w:cs="宋体"/>
          <w:spacing w:val="-75"/>
          <w:lang w:eastAsia="zh-CN"/>
        </w:rPr>
        <w:t xml:space="preserve"> </w:t>
      </w:r>
      <w:r>
        <w:rPr>
          <w:rFonts w:cs="宋体" w:hint="eastAsia"/>
          <w:lang w:eastAsia="zh-CN"/>
        </w:rPr>
        <w:t>凸</w:t>
      </w:r>
      <w:r>
        <w:rPr>
          <w:rFonts w:cs="宋体"/>
          <w:spacing w:val="-75"/>
          <w:lang w:eastAsia="zh-CN"/>
        </w:rPr>
        <w:t xml:space="preserve"> </w:t>
      </w:r>
      <w:r>
        <w:rPr>
          <w:rFonts w:hint="eastAsia"/>
          <w:lang w:eastAsia="zh-CN"/>
        </w:rPr>
        <w:t>，</w:t>
      </w:r>
      <w:r>
        <w:rPr>
          <w:lang w:eastAsia="zh-CN"/>
        </w:rPr>
        <w:t xml:space="preserve"> </w:t>
      </w:r>
      <w:r>
        <w:rPr>
          <w:rFonts w:cs="宋体" w:hint="eastAsia"/>
          <w:lang w:eastAsia="zh-CN"/>
        </w:rPr>
        <w:t>其</w:t>
      </w:r>
      <w:r>
        <w:rPr>
          <w:rFonts w:cs="宋体"/>
          <w:spacing w:val="-72"/>
          <w:lang w:eastAsia="zh-CN"/>
        </w:rPr>
        <w:t xml:space="preserve"> </w:t>
      </w:r>
      <w:r>
        <w:rPr>
          <w:rFonts w:cs="宋体" w:hint="eastAsia"/>
          <w:spacing w:val="32"/>
          <w:lang w:eastAsia="zh-CN"/>
        </w:rPr>
        <w:t>焦</w:t>
      </w:r>
      <w:r>
        <w:rPr>
          <w:rFonts w:cs="宋体" w:hint="eastAsia"/>
          <w:lang w:eastAsia="zh-CN"/>
        </w:rPr>
        <w:t>距</w:t>
      </w:r>
      <w:r>
        <w:rPr>
          <w:rFonts w:ascii="Times New Roman" w:hAnsi="Times New Roman"/>
          <w:u w:val="single" w:color="000000"/>
          <w:lang w:eastAsia="zh-CN"/>
        </w:rPr>
        <w:tab/>
      </w:r>
      <w:r>
        <w:rPr>
          <w:rFonts w:hint="eastAsia"/>
          <w:lang w:eastAsia="zh-CN"/>
        </w:rPr>
        <w:t>（</w:t>
      </w:r>
      <w:r>
        <w:rPr>
          <w:spacing w:val="-74"/>
          <w:lang w:eastAsia="zh-CN"/>
        </w:rPr>
        <w:t xml:space="preserve"> </w:t>
      </w:r>
      <w:r>
        <w:rPr>
          <w:rFonts w:cs="宋体" w:hint="eastAsia"/>
          <w:lang w:eastAsia="zh-CN"/>
        </w:rPr>
        <w:t>变</w:t>
      </w:r>
      <w:r>
        <w:rPr>
          <w:rFonts w:cs="宋体"/>
          <w:spacing w:val="-73"/>
          <w:lang w:eastAsia="zh-CN"/>
        </w:rPr>
        <w:t xml:space="preserve"> </w:t>
      </w:r>
      <w:r>
        <w:rPr>
          <w:rFonts w:cs="宋体" w:hint="eastAsia"/>
          <w:lang w:eastAsia="zh-CN"/>
        </w:rPr>
        <w:t>小</w:t>
      </w:r>
      <w:r>
        <w:rPr>
          <w:rFonts w:cs="宋体"/>
          <w:spacing w:val="-72"/>
          <w:lang w:eastAsia="zh-CN"/>
        </w:rPr>
        <w:t xml:space="preserve"> </w:t>
      </w:r>
      <w:r>
        <w:rPr>
          <w:rFonts w:ascii="Times New Roman" w:hAnsi="Times New Roman"/>
          <w:spacing w:val="17"/>
          <w:lang w:eastAsia="zh-CN"/>
        </w:rPr>
        <w:t>/</w:t>
      </w:r>
      <w:r>
        <w:rPr>
          <w:rFonts w:cs="宋体" w:hint="eastAsia"/>
          <w:lang w:eastAsia="zh-CN"/>
        </w:rPr>
        <w:t>不</w:t>
      </w:r>
      <w:r>
        <w:rPr>
          <w:rFonts w:cs="宋体"/>
          <w:spacing w:val="-72"/>
          <w:lang w:eastAsia="zh-CN"/>
        </w:rPr>
        <w:t xml:space="preserve"> </w:t>
      </w:r>
      <w:r>
        <w:rPr>
          <w:rFonts w:cs="宋体" w:hint="eastAsia"/>
          <w:lang w:eastAsia="zh-CN"/>
        </w:rPr>
        <w:t>变</w:t>
      </w:r>
      <w:r>
        <w:rPr>
          <w:rFonts w:cs="宋体"/>
          <w:spacing w:val="-73"/>
          <w:lang w:eastAsia="zh-CN"/>
        </w:rPr>
        <w:t xml:space="preserve"> </w:t>
      </w:r>
      <w:r>
        <w:rPr>
          <w:rFonts w:ascii="Times New Roman" w:hAnsi="Times New Roman"/>
          <w:lang w:eastAsia="zh-CN"/>
        </w:rPr>
        <w:t>/</w:t>
      </w:r>
      <w:r>
        <w:rPr>
          <w:rFonts w:ascii="Times New Roman" w:hAnsi="Times New Roman"/>
          <w:spacing w:val="-35"/>
          <w:lang w:eastAsia="zh-CN"/>
        </w:rPr>
        <w:t xml:space="preserve"> </w:t>
      </w:r>
      <w:r>
        <w:rPr>
          <w:rFonts w:cs="宋体" w:hint="eastAsia"/>
          <w:lang w:eastAsia="zh-CN"/>
        </w:rPr>
        <w:t>变</w:t>
      </w:r>
      <w:r>
        <w:rPr>
          <w:rFonts w:cs="宋体"/>
          <w:spacing w:val="-73"/>
          <w:lang w:eastAsia="zh-CN"/>
        </w:rPr>
        <w:t xml:space="preserve"> </w:t>
      </w:r>
      <w:r>
        <w:rPr>
          <w:rFonts w:hint="eastAsia"/>
          <w:lang w:eastAsia="zh-CN"/>
        </w:rPr>
        <w:t>大</w:t>
      </w:r>
      <w:r>
        <w:rPr>
          <w:spacing w:val="-73"/>
          <w:lang w:eastAsia="zh-CN"/>
        </w:rPr>
        <w:t xml:space="preserve"> </w:t>
      </w:r>
      <w:r>
        <w:rPr>
          <w:rFonts w:hint="eastAsia"/>
          <w:spacing w:val="-88"/>
          <w:lang w:eastAsia="zh-CN"/>
        </w:rPr>
        <w:t>）</w:t>
      </w:r>
      <w:r>
        <w:rPr>
          <w:rFonts w:hint="eastAsia"/>
          <w:lang w:eastAsia="zh-CN"/>
        </w:rPr>
        <w:t>．</w:t>
      </w:r>
      <w:r>
        <w:rPr>
          <w:spacing w:val="-72"/>
          <w:lang w:eastAsia="zh-CN"/>
        </w:rPr>
        <w:t xml:space="preserve"> </w:t>
      </w:r>
      <w:r>
        <w:rPr>
          <w:rFonts w:cs="宋体" w:hint="eastAsia"/>
          <w:lang w:eastAsia="zh-CN"/>
        </w:rPr>
        <w:t>把</w:t>
      </w:r>
      <w:r>
        <w:rPr>
          <w:rFonts w:cs="宋体"/>
          <w:spacing w:val="-73"/>
          <w:lang w:eastAsia="zh-CN"/>
        </w:rPr>
        <w:t xml:space="preserve"> </w:t>
      </w:r>
      <w:r>
        <w:rPr>
          <w:rFonts w:cs="宋体" w:hint="eastAsia"/>
          <w:lang w:eastAsia="zh-CN"/>
        </w:rPr>
        <w:t>写</w:t>
      </w:r>
      <w:r>
        <w:rPr>
          <w:rFonts w:cs="宋体"/>
          <w:spacing w:val="-73"/>
          <w:lang w:eastAsia="zh-CN"/>
        </w:rPr>
        <w:t xml:space="preserve"> </w:t>
      </w:r>
      <w:r>
        <w:rPr>
          <w:rFonts w:cs="宋体" w:hint="eastAsia"/>
          <w:lang w:eastAsia="zh-CN"/>
        </w:rPr>
        <w:t>有</w:t>
      </w:r>
      <w:r>
        <w:rPr>
          <w:rFonts w:cs="宋体"/>
          <w:spacing w:val="-72"/>
          <w:lang w:eastAsia="zh-CN"/>
        </w:rPr>
        <w:t xml:space="preserve"> </w:t>
      </w:r>
      <w:r>
        <w:rPr>
          <w:rFonts w:ascii="Times New Roman" w:hAnsi="Times New Roman"/>
          <w:spacing w:val="17"/>
          <w:lang w:eastAsia="zh-CN"/>
        </w:rPr>
        <w:t>“</w:t>
      </w:r>
      <w:r>
        <w:rPr>
          <w:rFonts w:cs="宋体" w:hint="eastAsia"/>
          <w:lang w:eastAsia="zh-CN"/>
        </w:rPr>
        <w:t>爱</w:t>
      </w:r>
      <w:r>
        <w:rPr>
          <w:rFonts w:cs="宋体"/>
          <w:spacing w:val="-72"/>
          <w:lang w:eastAsia="zh-CN"/>
        </w:rPr>
        <w:t xml:space="preserve"> </w:t>
      </w:r>
      <w:r>
        <w:rPr>
          <w:rFonts w:hint="eastAsia"/>
          <w:spacing w:val="32"/>
          <w:lang w:eastAsia="zh-CN"/>
        </w:rPr>
        <w:t>物</w:t>
      </w:r>
      <w:r>
        <w:rPr>
          <w:rFonts w:hint="eastAsia"/>
          <w:lang w:eastAsia="zh-CN"/>
        </w:rPr>
        <w:t>理</w:t>
      </w:r>
      <w:r>
        <w:rPr>
          <w:spacing w:val="-73"/>
          <w:lang w:eastAsia="zh-CN"/>
        </w:rPr>
        <w:t xml:space="preserve"> </w:t>
      </w:r>
      <w:r>
        <w:rPr>
          <w:rFonts w:ascii="Times New Roman" w:hAnsi="Times New Roman"/>
          <w:spacing w:val="17"/>
          <w:lang w:eastAsia="zh-CN"/>
        </w:rPr>
        <w:t>”</w:t>
      </w:r>
      <w:r>
        <w:rPr>
          <w:rFonts w:cs="宋体" w:hint="eastAsia"/>
          <w:lang w:eastAsia="zh-CN"/>
        </w:rPr>
        <w:t>字</w:t>
      </w:r>
      <w:r>
        <w:rPr>
          <w:rFonts w:cs="宋体"/>
          <w:spacing w:val="-72"/>
          <w:lang w:eastAsia="zh-CN"/>
        </w:rPr>
        <w:t xml:space="preserve"> </w:t>
      </w:r>
      <w:r>
        <w:rPr>
          <w:rFonts w:hint="eastAsia"/>
          <w:spacing w:val="32"/>
          <w:lang w:eastAsia="zh-CN"/>
        </w:rPr>
        <w:t>样</w:t>
      </w:r>
      <w:r>
        <w:rPr>
          <w:rFonts w:hint="eastAsia"/>
          <w:lang w:eastAsia="zh-CN"/>
        </w:rPr>
        <w:t>的</w:t>
      </w:r>
      <w:r>
        <w:rPr>
          <w:spacing w:val="-72"/>
          <w:lang w:eastAsia="zh-CN"/>
        </w:rPr>
        <w:t xml:space="preserve"> </w:t>
      </w:r>
      <w:r>
        <w:rPr>
          <w:rFonts w:cs="宋体" w:hint="eastAsia"/>
          <w:lang w:eastAsia="zh-CN"/>
        </w:rPr>
        <w:t>纸</w:t>
      </w:r>
      <w:r>
        <w:rPr>
          <w:rFonts w:cs="宋体"/>
          <w:spacing w:val="-73"/>
          <w:lang w:eastAsia="zh-CN"/>
        </w:rPr>
        <w:t xml:space="preserve"> </w:t>
      </w:r>
      <w:r>
        <w:rPr>
          <w:rFonts w:cs="宋体" w:hint="eastAsia"/>
          <w:lang w:eastAsia="zh-CN"/>
        </w:rPr>
        <w:t>条</w:t>
      </w:r>
      <w:r>
        <w:rPr>
          <w:rFonts w:cs="宋体"/>
          <w:spacing w:val="-73"/>
          <w:lang w:eastAsia="zh-CN"/>
        </w:rPr>
        <w:t xml:space="preserve"> </w:t>
      </w:r>
      <w:r>
        <w:rPr>
          <w:rFonts w:cs="宋体" w:hint="eastAsia"/>
          <w:spacing w:val="33"/>
          <w:lang w:eastAsia="zh-CN"/>
        </w:rPr>
        <w:t>先</w:t>
      </w:r>
      <w:r>
        <w:rPr>
          <w:rFonts w:cs="宋体" w:hint="eastAsia"/>
          <w:lang w:eastAsia="zh-CN"/>
        </w:rPr>
        <w:t>后</w:t>
      </w:r>
      <w:r>
        <w:rPr>
          <w:rFonts w:cs="宋体"/>
          <w:spacing w:val="-73"/>
          <w:lang w:eastAsia="zh-CN"/>
        </w:rPr>
        <w:t xml:space="preserve"> </w:t>
      </w:r>
      <w:r>
        <w:rPr>
          <w:rFonts w:cs="宋体" w:hint="eastAsia"/>
          <w:lang w:eastAsia="zh-CN"/>
        </w:rPr>
        <w:t>放</w:t>
      </w:r>
      <w:r>
        <w:rPr>
          <w:rFonts w:cs="宋体"/>
          <w:spacing w:val="-74"/>
          <w:lang w:eastAsia="zh-CN"/>
        </w:rPr>
        <w:t xml:space="preserve"> </w:t>
      </w:r>
      <w:r>
        <w:rPr>
          <w:rFonts w:hint="eastAsia"/>
          <w:lang w:eastAsia="zh-CN"/>
        </w:rPr>
        <w:t>在</w:t>
      </w:r>
      <w:r>
        <w:rPr>
          <w:lang w:eastAsia="zh-CN"/>
        </w:rPr>
        <w:t xml:space="preserve"> </w:t>
      </w:r>
      <w:r>
        <w:rPr>
          <w:rFonts w:cs="宋体" w:hint="eastAsia"/>
          <w:spacing w:val="33"/>
          <w:lang w:eastAsia="zh-CN"/>
        </w:rPr>
        <w:t>左</w:t>
      </w:r>
      <w:r>
        <w:rPr>
          <w:rFonts w:cs="宋体" w:hint="eastAsia"/>
          <w:lang w:eastAsia="zh-CN"/>
        </w:rPr>
        <w:t>右</w:t>
      </w:r>
      <w:r>
        <w:rPr>
          <w:rFonts w:cs="宋体"/>
          <w:spacing w:val="-72"/>
          <w:lang w:eastAsia="zh-CN"/>
        </w:rPr>
        <w:t xml:space="preserve"> </w:t>
      </w:r>
      <w:r>
        <w:rPr>
          <w:rFonts w:cs="宋体" w:hint="eastAsia"/>
          <w:lang w:eastAsia="zh-CN"/>
        </w:rPr>
        <w:t>两</w:t>
      </w:r>
      <w:r>
        <w:rPr>
          <w:rFonts w:cs="宋体"/>
          <w:spacing w:val="-72"/>
          <w:lang w:eastAsia="zh-CN"/>
        </w:rPr>
        <w:t xml:space="preserve"> </w:t>
      </w:r>
      <w:r>
        <w:rPr>
          <w:rFonts w:cs="宋体" w:hint="eastAsia"/>
          <w:lang w:eastAsia="zh-CN"/>
        </w:rPr>
        <w:t>水</w:t>
      </w:r>
      <w:r>
        <w:rPr>
          <w:rFonts w:cs="宋体"/>
          <w:spacing w:val="-72"/>
          <w:lang w:eastAsia="zh-CN"/>
        </w:rPr>
        <w:t xml:space="preserve"> </w:t>
      </w:r>
      <w:r>
        <w:rPr>
          <w:rFonts w:cs="宋体" w:hint="eastAsia"/>
          <w:lang w:eastAsia="zh-CN"/>
        </w:rPr>
        <w:t>滴</w:t>
      </w:r>
      <w:r>
        <w:rPr>
          <w:rFonts w:cs="宋体"/>
          <w:spacing w:val="-73"/>
          <w:lang w:eastAsia="zh-CN"/>
        </w:rPr>
        <w:t xml:space="preserve"> </w:t>
      </w:r>
      <w:r>
        <w:rPr>
          <w:rFonts w:cs="宋体" w:hint="eastAsia"/>
          <w:lang w:eastAsia="zh-CN"/>
        </w:rPr>
        <w:t>下</w:t>
      </w:r>
      <w:r>
        <w:rPr>
          <w:rFonts w:cs="宋体"/>
          <w:spacing w:val="-72"/>
          <w:lang w:eastAsia="zh-CN"/>
        </w:rPr>
        <w:t xml:space="preserve"> </w:t>
      </w:r>
      <w:r>
        <w:rPr>
          <w:rFonts w:cs="宋体" w:hint="eastAsia"/>
          <w:lang w:eastAsia="zh-CN"/>
        </w:rPr>
        <w:t>方</w:t>
      </w:r>
      <w:r>
        <w:rPr>
          <w:rFonts w:cs="宋体"/>
          <w:spacing w:val="-72"/>
          <w:lang w:eastAsia="zh-CN"/>
        </w:rPr>
        <w:t xml:space="preserve"> </w:t>
      </w:r>
      <w:r>
        <w:rPr>
          <w:rFonts w:hint="eastAsia"/>
          <w:lang w:eastAsia="zh-CN"/>
        </w:rPr>
        <w:t>的</w:t>
      </w:r>
      <w:r>
        <w:rPr>
          <w:spacing w:val="-72"/>
          <w:lang w:eastAsia="zh-CN"/>
        </w:rPr>
        <w:t xml:space="preserve"> </w:t>
      </w:r>
      <w:r>
        <w:rPr>
          <w:rFonts w:cs="宋体" w:hint="eastAsia"/>
          <w:lang w:eastAsia="zh-CN"/>
        </w:rPr>
        <w:t>桌</w:t>
      </w:r>
      <w:r>
        <w:rPr>
          <w:rFonts w:cs="宋体"/>
          <w:spacing w:val="-72"/>
          <w:lang w:eastAsia="zh-CN"/>
        </w:rPr>
        <w:t xml:space="preserve"> </w:t>
      </w:r>
      <w:r>
        <w:rPr>
          <w:rFonts w:hint="eastAsia"/>
          <w:lang w:eastAsia="zh-CN"/>
        </w:rPr>
        <w:t>面</w:t>
      </w:r>
      <w:r>
        <w:rPr>
          <w:spacing w:val="-73"/>
          <w:lang w:eastAsia="zh-CN"/>
        </w:rPr>
        <w:t xml:space="preserve"> </w:t>
      </w:r>
      <w:r>
        <w:rPr>
          <w:rFonts w:hint="eastAsia"/>
          <w:spacing w:val="33"/>
          <w:lang w:eastAsia="zh-CN"/>
        </w:rPr>
        <w:t>上</w:t>
      </w:r>
      <w:r>
        <w:rPr>
          <w:rFonts w:hint="eastAsia"/>
          <w:lang w:eastAsia="zh-CN"/>
        </w:rPr>
        <w:t>，</w:t>
      </w:r>
      <w:r>
        <w:rPr>
          <w:spacing w:val="-72"/>
          <w:lang w:eastAsia="zh-CN"/>
        </w:rPr>
        <w:t xml:space="preserve"> </w:t>
      </w:r>
      <w:r>
        <w:rPr>
          <w:rFonts w:cs="宋体" w:hint="eastAsia"/>
          <w:spacing w:val="33"/>
          <w:lang w:eastAsia="zh-CN"/>
        </w:rPr>
        <w:t>小</w:t>
      </w:r>
      <w:r>
        <w:rPr>
          <w:rFonts w:cs="宋体" w:hint="eastAsia"/>
          <w:lang w:eastAsia="zh-CN"/>
        </w:rPr>
        <w:t>明</w:t>
      </w:r>
      <w:r>
        <w:rPr>
          <w:rFonts w:cs="宋体"/>
          <w:spacing w:val="-72"/>
          <w:lang w:eastAsia="zh-CN"/>
        </w:rPr>
        <w:t xml:space="preserve"> </w:t>
      </w:r>
      <w:r>
        <w:rPr>
          <w:rFonts w:hint="eastAsia"/>
          <w:lang w:eastAsia="zh-CN"/>
        </w:rPr>
        <w:t>从</w:t>
      </w:r>
      <w:r>
        <w:rPr>
          <w:spacing w:val="-73"/>
          <w:lang w:eastAsia="zh-CN"/>
        </w:rPr>
        <w:t xml:space="preserve"> </w:t>
      </w:r>
      <w:r>
        <w:rPr>
          <w:rFonts w:cs="宋体" w:hint="eastAsia"/>
          <w:lang w:eastAsia="zh-CN"/>
        </w:rPr>
        <w:t>水</w:t>
      </w:r>
      <w:r>
        <w:rPr>
          <w:rFonts w:cs="宋体"/>
          <w:spacing w:val="-72"/>
          <w:lang w:eastAsia="zh-CN"/>
        </w:rPr>
        <w:t xml:space="preserve"> </w:t>
      </w:r>
      <w:r>
        <w:rPr>
          <w:rFonts w:cs="宋体" w:hint="eastAsia"/>
          <w:lang w:eastAsia="zh-CN"/>
        </w:rPr>
        <w:t>滴</w:t>
      </w:r>
      <w:r>
        <w:rPr>
          <w:rFonts w:cs="宋体"/>
          <w:spacing w:val="-72"/>
          <w:lang w:eastAsia="zh-CN"/>
        </w:rPr>
        <w:t xml:space="preserve"> </w:t>
      </w:r>
      <w:r>
        <w:rPr>
          <w:rFonts w:hint="eastAsia"/>
          <w:lang w:eastAsia="zh-CN"/>
        </w:rPr>
        <w:t>上</w:t>
      </w:r>
      <w:r>
        <w:rPr>
          <w:spacing w:val="-72"/>
          <w:lang w:eastAsia="zh-CN"/>
        </w:rPr>
        <w:t xml:space="preserve"> </w:t>
      </w:r>
      <w:r>
        <w:rPr>
          <w:rFonts w:cs="宋体" w:hint="eastAsia"/>
          <w:spacing w:val="33"/>
          <w:lang w:eastAsia="zh-CN"/>
        </w:rPr>
        <w:t>方</w:t>
      </w:r>
      <w:r>
        <w:rPr>
          <w:rFonts w:cs="宋体" w:hint="eastAsia"/>
          <w:lang w:eastAsia="zh-CN"/>
        </w:rPr>
        <w:t>看</w:t>
      </w:r>
      <w:r>
        <w:rPr>
          <w:rFonts w:cs="宋体"/>
          <w:spacing w:val="-73"/>
          <w:lang w:eastAsia="zh-CN"/>
        </w:rPr>
        <w:t xml:space="preserve"> </w:t>
      </w:r>
      <w:r>
        <w:rPr>
          <w:rFonts w:cs="宋体" w:hint="eastAsia"/>
          <w:lang w:eastAsia="zh-CN"/>
        </w:rPr>
        <w:t>到</w:t>
      </w:r>
      <w:r>
        <w:rPr>
          <w:rFonts w:cs="宋体"/>
          <w:spacing w:val="-72"/>
          <w:lang w:eastAsia="zh-CN"/>
        </w:rPr>
        <w:t xml:space="preserve"> </w:t>
      </w:r>
      <w:r>
        <w:rPr>
          <w:rFonts w:hint="eastAsia"/>
          <w:lang w:eastAsia="zh-CN"/>
        </w:rPr>
        <w:t>的</w:t>
      </w:r>
      <w:r>
        <w:rPr>
          <w:spacing w:val="-72"/>
          <w:lang w:eastAsia="zh-CN"/>
        </w:rPr>
        <w:t xml:space="preserve"> </w:t>
      </w:r>
      <w:r>
        <w:rPr>
          <w:rFonts w:cs="宋体" w:hint="eastAsia"/>
          <w:spacing w:val="33"/>
          <w:lang w:eastAsia="zh-CN"/>
        </w:rPr>
        <w:t>像如</w:t>
      </w:r>
      <w:r>
        <w:rPr>
          <w:rFonts w:cs="宋体" w:hint="eastAsia"/>
          <w:lang w:eastAsia="zh-CN"/>
        </w:rPr>
        <w:t>图</w:t>
      </w:r>
      <w:r>
        <w:rPr>
          <w:rFonts w:cs="宋体"/>
          <w:spacing w:val="-73"/>
          <w:lang w:eastAsia="zh-CN"/>
        </w:rPr>
        <w:t xml:space="preserve"> </w:t>
      </w:r>
      <w:r>
        <w:rPr>
          <w:rFonts w:hint="eastAsia"/>
          <w:lang w:eastAsia="zh-CN"/>
        </w:rPr>
        <w:t>（</w:t>
      </w:r>
      <w:r>
        <w:rPr>
          <w:spacing w:val="-72"/>
          <w:lang w:eastAsia="zh-CN"/>
        </w:rPr>
        <w:t xml:space="preserve"> </w:t>
      </w:r>
      <w:r>
        <w:rPr>
          <w:rFonts w:ascii="Times New Roman" w:hAnsi="Times New Roman"/>
          <w:lang w:eastAsia="zh-CN"/>
        </w:rPr>
        <w:t>3</w:t>
      </w:r>
      <w:r>
        <w:rPr>
          <w:rFonts w:ascii="Times New Roman" w:hAnsi="Times New Roman"/>
          <w:spacing w:val="-34"/>
          <w:lang w:eastAsia="zh-CN"/>
        </w:rPr>
        <w:t xml:space="preserve"> </w:t>
      </w:r>
      <w:r>
        <w:rPr>
          <w:rFonts w:hint="eastAsia"/>
          <w:spacing w:val="-87"/>
          <w:lang w:eastAsia="zh-CN"/>
        </w:rPr>
        <w:t>）</w:t>
      </w:r>
      <w:r>
        <w:rPr>
          <w:rFonts w:hint="eastAsia"/>
          <w:lang w:eastAsia="zh-CN"/>
        </w:rPr>
        <w:t>（</w:t>
      </w:r>
      <w:r>
        <w:rPr>
          <w:spacing w:val="-72"/>
          <w:lang w:eastAsia="zh-CN"/>
        </w:rPr>
        <w:t xml:space="preserve"> </w:t>
      </w:r>
      <w:r>
        <w:rPr>
          <w:rFonts w:ascii="Times New Roman" w:hAnsi="Times New Roman"/>
          <w:lang w:eastAsia="zh-CN"/>
        </w:rPr>
        <w:t>4</w:t>
      </w:r>
      <w:r>
        <w:rPr>
          <w:rFonts w:ascii="Times New Roman" w:hAnsi="Times New Roman"/>
          <w:spacing w:val="-34"/>
          <w:lang w:eastAsia="zh-CN"/>
        </w:rPr>
        <w:t xml:space="preserve"> </w:t>
      </w:r>
      <w:r>
        <w:rPr>
          <w:rFonts w:hint="eastAsia"/>
          <w:lang w:eastAsia="zh-CN"/>
        </w:rPr>
        <w:t>）</w:t>
      </w:r>
      <w:r>
        <w:rPr>
          <w:spacing w:val="-73"/>
          <w:lang w:eastAsia="zh-CN"/>
        </w:rPr>
        <w:t xml:space="preserve"> </w:t>
      </w:r>
      <w:r>
        <w:rPr>
          <w:rFonts w:cs="宋体" w:hint="eastAsia"/>
          <w:spacing w:val="33"/>
          <w:lang w:eastAsia="zh-CN"/>
        </w:rPr>
        <w:t>所</w:t>
      </w:r>
      <w:r>
        <w:rPr>
          <w:rFonts w:cs="宋体" w:hint="eastAsia"/>
          <w:lang w:eastAsia="zh-CN"/>
        </w:rPr>
        <w:t>示</w:t>
      </w:r>
      <w:r>
        <w:rPr>
          <w:rFonts w:cs="宋体"/>
          <w:spacing w:val="-72"/>
          <w:lang w:eastAsia="zh-CN"/>
        </w:rPr>
        <w:t xml:space="preserve"> </w:t>
      </w:r>
      <w:r>
        <w:rPr>
          <w:rFonts w:hint="eastAsia"/>
          <w:lang w:eastAsia="zh-CN"/>
        </w:rPr>
        <w:t>，</w:t>
      </w:r>
      <w:r>
        <w:rPr>
          <w:lang w:eastAsia="zh-CN"/>
        </w:rPr>
        <w:t xml:space="preserve"> </w:t>
      </w:r>
      <w:r>
        <w:rPr>
          <w:rFonts w:hint="eastAsia"/>
          <w:spacing w:val="30"/>
          <w:lang w:eastAsia="zh-CN"/>
        </w:rPr>
        <w:t>这</w:t>
      </w:r>
      <w:r>
        <w:rPr>
          <w:rFonts w:hint="eastAsia"/>
          <w:lang w:eastAsia="zh-CN"/>
        </w:rPr>
        <w:t>种</w:t>
      </w:r>
      <w:r>
        <w:rPr>
          <w:spacing w:val="-75"/>
          <w:lang w:eastAsia="zh-CN"/>
        </w:rPr>
        <w:t xml:space="preserve"> </w:t>
      </w:r>
      <w:r>
        <w:rPr>
          <w:rFonts w:cs="宋体" w:hint="eastAsia"/>
          <w:lang w:eastAsia="zh-CN"/>
        </w:rPr>
        <w:t>放</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功</w:t>
      </w:r>
      <w:r>
        <w:rPr>
          <w:rFonts w:cs="宋体"/>
          <w:spacing w:val="-75"/>
          <w:lang w:eastAsia="zh-CN"/>
        </w:rPr>
        <w:t xml:space="preserve"> </w:t>
      </w:r>
      <w:r>
        <w:rPr>
          <w:rFonts w:cs="宋体" w:hint="eastAsia"/>
          <w:lang w:eastAsia="zh-CN"/>
        </w:rPr>
        <w:t>能</w:t>
      </w:r>
      <w:r>
        <w:rPr>
          <w:rFonts w:cs="宋体"/>
          <w:spacing w:val="-75"/>
          <w:lang w:eastAsia="zh-CN"/>
        </w:rPr>
        <w:t xml:space="preserve"> </w:t>
      </w:r>
      <w:r>
        <w:rPr>
          <w:rFonts w:cs="宋体" w:hint="eastAsia"/>
          <w:lang w:eastAsia="zh-CN"/>
        </w:rPr>
        <w:t>类</w:t>
      </w:r>
      <w:r>
        <w:rPr>
          <w:rFonts w:cs="宋体"/>
          <w:spacing w:val="-75"/>
          <w:lang w:eastAsia="zh-CN"/>
        </w:rPr>
        <w:t xml:space="preserve"> </w:t>
      </w:r>
      <w:r>
        <w:rPr>
          <w:rFonts w:cs="宋体" w:hint="eastAsia"/>
          <w:lang w:eastAsia="zh-CN"/>
        </w:rPr>
        <w:t>似</w:t>
      </w:r>
      <w:r>
        <w:rPr>
          <w:rFonts w:cs="宋体"/>
          <w:spacing w:val="-75"/>
          <w:lang w:eastAsia="zh-CN"/>
        </w:rPr>
        <w:t xml:space="preserve"> </w:t>
      </w:r>
      <w:r>
        <w:rPr>
          <w:rFonts w:hint="eastAsia"/>
          <w:lang w:eastAsia="zh-CN"/>
        </w:rPr>
        <w:t>于</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放</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镜</w:t>
      </w:r>
      <w:r>
        <w:rPr>
          <w:rFonts w:cs="宋体"/>
          <w:spacing w:val="-75"/>
          <w:lang w:eastAsia="zh-CN"/>
        </w:rPr>
        <w:t xml:space="preserve"> </w:t>
      </w:r>
      <w:r>
        <w:rPr>
          <w:rFonts w:ascii="Times New Roman" w:hAnsi="Times New Roman"/>
          <w:spacing w:val="14"/>
          <w:lang w:eastAsia="zh-CN"/>
        </w:rPr>
        <w:t>/</w:t>
      </w:r>
      <w:r>
        <w:rPr>
          <w:rFonts w:cs="宋体" w:hint="eastAsia"/>
          <w:lang w:eastAsia="zh-CN"/>
        </w:rPr>
        <w:t>投</w:t>
      </w:r>
      <w:r>
        <w:rPr>
          <w:rFonts w:cs="宋体"/>
          <w:spacing w:val="-75"/>
          <w:lang w:eastAsia="zh-CN"/>
        </w:rPr>
        <w:t xml:space="preserve"> </w:t>
      </w:r>
      <w:r>
        <w:rPr>
          <w:rFonts w:cs="宋体" w:hint="eastAsia"/>
          <w:lang w:eastAsia="zh-CN"/>
        </w:rPr>
        <w:t>影</w:t>
      </w:r>
      <w:r>
        <w:rPr>
          <w:rFonts w:cs="宋体"/>
          <w:spacing w:val="-75"/>
          <w:lang w:eastAsia="zh-CN"/>
        </w:rPr>
        <w:t xml:space="preserve"> </w:t>
      </w:r>
      <w:r>
        <w:rPr>
          <w:rFonts w:cs="宋体" w:hint="eastAsia"/>
          <w:lang w:eastAsia="zh-CN"/>
        </w:rPr>
        <w:t>仪</w:t>
      </w:r>
      <w:r>
        <w:rPr>
          <w:rFonts w:cs="宋体"/>
          <w:spacing w:val="-75"/>
          <w:lang w:eastAsia="zh-CN"/>
        </w:rPr>
        <w:t xml:space="preserve"> </w:t>
      </w:r>
      <w:r>
        <w:rPr>
          <w:rFonts w:hint="eastAsia"/>
          <w:spacing w:val="-90"/>
          <w:lang w:eastAsia="zh-CN"/>
        </w:rPr>
        <w:t>）</w:t>
      </w:r>
      <w:r>
        <w:rPr>
          <w:rFonts w:hint="eastAsia"/>
          <w:spacing w:val="-8"/>
          <w:lang w:eastAsia="zh-CN"/>
        </w:rPr>
        <w:t>，</w:t>
      </w:r>
      <w:r>
        <w:rPr>
          <w:rFonts w:cs="宋体" w:hint="eastAsia"/>
          <w:lang w:eastAsia="zh-CN"/>
        </w:rPr>
        <w:t>水</w:t>
      </w:r>
      <w:r>
        <w:rPr>
          <w:rFonts w:cs="宋体"/>
          <w:spacing w:val="-75"/>
          <w:lang w:eastAsia="zh-CN"/>
        </w:rPr>
        <w:t xml:space="preserve"> </w:t>
      </w:r>
      <w:r>
        <w:rPr>
          <w:rFonts w:cs="宋体" w:hint="eastAsia"/>
          <w:lang w:eastAsia="zh-CN"/>
        </w:rPr>
        <w:t>滴</w:t>
      </w:r>
      <w:r>
        <w:rPr>
          <w:rFonts w:cs="宋体"/>
          <w:spacing w:val="-75"/>
          <w:lang w:eastAsia="zh-CN"/>
        </w:rPr>
        <w:t xml:space="preserve"> </w:t>
      </w:r>
      <w:r>
        <w:rPr>
          <w:rFonts w:cs="宋体" w:hint="eastAsia"/>
          <w:lang w:eastAsia="zh-CN"/>
        </w:rPr>
        <w:t>变</w:t>
      </w:r>
      <w:r>
        <w:rPr>
          <w:rFonts w:cs="宋体"/>
          <w:spacing w:val="-75"/>
          <w:lang w:eastAsia="zh-CN"/>
        </w:rPr>
        <w:t xml:space="preserve"> </w:t>
      </w:r>
      <w:r>
        <w:rPr>
          <w:rFonts w:cs="宋体" w:hint="eastAsia"/>
          <w:lang w:eastAsia="zh-CN"/>
        </w:rPr>
        <w:t>凸</w:t>
      </w:r>
      <w:r>
        <w:rPr>
          <w:rFonts w:cs="宋体"/>
          <w:spacing w:val="-75"/>
          <w:lang w:eastAsia="zh-CN"/>
        </w:rPr>
        <w:t xml:space="preserve"> </w:t>
      </w:r>
      <w:r>
        <w:rPr>
          <w:rFonts w:hint="eastAsia"/>
          <w:spacing w:val="-8"/>
          <w:lang w:eastAsia="zh-CN"/>
        </w:rPr>
        <w:t>，</w:t>
      </w:r>
      <w:r>
        <w:rPr>
          <w:rFonts w:cs="宋体" w:hint="eastAsia"/>
          <w:spacing w:val="30"/>
          <w:lang w:eastAsia="zh-CN"/>
        </w:rPr>
        <w:t>其</w:t>
      </w:r>
      <w:r>
        <w:rPr>
          <w:rFonts w:cs="宋体" w:hint="eastAsia"/>
          <w:lang w:eastAsia="zh-CN"/>
        </w:rPr>
        <w:t>放</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功</w:t>
      </w:r>
      <w:r>
        <w:rPr>
          <w:rFonts w:cs="宋体"/>
          <w:spacing w:val="-75"/>
          <w:lang w:eastAsia="zh-CN"/>
        </w:rPr>
        <w:t xml:space="preserve"> </w:t>
      </w:r>
      <w:r>
        <w:rPr>
          <w:rFonts w:cs="宋体" w:hint="eastAsia"/>
          <w:lang w:eastAsia="zh-CN"/>
        </w:rPr>
        <w:t>能</w:t>
      </w:r>
      <w:r>
        <w:rPr>
          <w:rFonts w:cs="宋体"/>
          <w:spacing w:val="-75"/>
          <w:lang w:eastAsia="zh-CN"/>
        </w:rPr>
        <w:t xml:space="preserve"> </w:t>
      </w:r>
      <w:r>
        <w:rPr>
          <w:rFonts w:ascii="Times New Roman" w:hAnsi="Times New Roman"/>
          <w:u w:val="single" w:color="000000"/>
          <w:lang w:eastAsia="zh-CN"/>
        </w:rPr>
        <w:t xml:space="preserve"> </w:t>
      </w:r>
      <w:r>
        <w:rPr>
          <w:rFonts w:ascii="Times New Roman" w:hAnsi="Times New Roman"/>
          <w:u w:val="single" w:color="000000"/>
          <w:lang w:eastAsia="zh-CN"/>
        </w:rPr>
        <w:tab/>
      </w:r>
    </w:p>
    <w:p w:rsidR="001B72D3" w:rsidRDefault="001B72D3">
      <w:pPr>
        <w:pStyle w:val="BodyText"/>
        <w:tabs>
          <w:tab w:val="left" w:pos="1531"/>
        </w:tabs>
        <w:spacing w:before="4"/>
        <w:ind w:left="587"/>
        <w:rPr>
          <w:lang w:eastAsia="zh-CN"/>
        </w:rPr>
      </w:pPr>
      <w:r>
        <w:rPr>
          <w:rFonts w:ascii="Times New Roman" w:hAnsi="Times New Roman"/>
          <w:u w:val="single" w:color="000000"/>
          <w:lang w:eastAsia="zh-CN"/>
        </w:rPr>
        <w:t xml:space="preserve"> </w:t>
      </w:r>
      <w:r>
        <w:rPr>
          <w:rFonts w:ascii="Times New Roman" w:hAnsi="Times New Roman"/>
          <w:u w:val="single" w:color="000000"/>
          <w:lang w:eastAsia="zh-CN"/>
        </w:rPr>
        <w:tab/>
      </w:r>
      <w:r>
        <w:rPr>
          <w:rFonts w:hint="eastAsia"/>
          <w:lang w:eastAsia="zh-CN"/>
        </w:rPr>
        <w:t>（</w:t>
      </w:r>
      <w:r>
        <w:rPr>
          <w:spacing w:val="-75"/>
          <w:lang w:eastAsia="zh-CN"/>
        </w:rPr>
        <w:t xml:space="preserve"> </w:t>
      </w:r>
      <w:r>
        <w:rPr>
          <w:rFonts w:cs="宋体" w:hint="eastAsia"/>
          <w:lang w:eastAsia="zh-CN"/>
        </w:rPr>
        <w:t>变</w:t>
      </w:r>
      <w:r>
        <w:rPr>
          <w:rFonts w:cs="宋体"/>
          <w:spacing w:val="-75"/>
          <w:lang w:eastAsia="zh-CN"/>
        </w:rPr>
        <w:t xml:space="preserve"> </w:t>
      </w:r>
      <w:r>
        <w:rPr>
          <w:rFonts w:cs="宋体" w:hint="eastAsia"/>
          <w:lang w:eastAsia="zh-CN"/>
        </w:rPr>
        <w:t>小</w:t>
      </w:r>
      <w:r>
        <w:rPr>
          <w:rFonts w:cs="宋体"/>
          <w:spacing w:val="-75"/>
          <w:lang w:eastAsia="zh-CN"/>
        </w:rPr>
        <w:t xml:space="preserve"> </w:t>
      </w:r>
      <w:r>
        <w:rPr>
          <w:rFonts w:cs="宋体" w:hint="eastAsia"/>
          <w:lang w:eastAsia="zh-CN"/>
        </w:rPr>
        <w:t>／</w:t>
      </w:r>
      <w:r>
        <w:rPr>
          <w:rFonts w:cs="宋体"/>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变</w:t>
      </w:r>
      <w:r>
        <w:rPr>
          <w:rFonts w:cs="宋体"/>
          <w:spacing w:val="-75"/>
          <w:lang w:eastAsia="zh-CN"/>
        </w:rPr>
        <w:t xml:space="preserve"> </w:t>
      </w:r>
      <w:r>
        <w:rPr>
          <w:rFonts w:cs="宋体" w:hint="eastAsia"/>
          <w:lang w:eastAsia="zh-CN"/>
        </w:rPr>
        <w:t>／</w:t>
      </w:r>
      <w:r>
        <w:rPr>
          <w:rFonts w:cs="宋体"/>
          <w:spacing w:val="-75"/>
          <w:lang w:eastAsia="zh-CN"/>
        </w:rPr>
        <w:t xml:space="preserve"> </w:t>
      </w:r>
      <w:r>
        <w:rPr>
          <w:rFonts w:cs="宋体" w:hint="eastAsia"/>
          <w:lang w:eastAsia="zh-CN"/>
        </w:rPr>
        <w:t>变</w:t>
      </w:r>
      <w:r>
        <w:rPr>
          <w:rFonts w:cs="宋体"/>
          <w:spacing w:val="-75"/>
          <w:lang w:eastAsia="zh-CN"/>
        </w:rPr>
        <w:t xml:space="preserve"> </w:t>
      </w:r>
      <w:r>
        <w:rPr>
          <w:rFonts w:hint="eastAsia"/>
          <w:lang w:eastAsia="zh-CN"/>
        </w:rPr>
        <w:t>大</w:t>
      </w:r>
      <w:r>
        <w:rPr>
          <w:spacing w:val="-75"/>
          <w:lang w:eastAsia="zh-CN"/>
        </w:rPr>
        <w:t xml:space="preserve"> </w:t>
      </w:r>
      <w:r>
        <w:rPr>
          <w:rFonts w:hint="eastAsia"/>
          <w:spacing w:val="-90"/>
          <w:lang w:eastAsia="zh-CN"/>
        </w:rPr>
        <w:t>）．</w:t>
      </w:r>
    </w:p>
    <w:p w:rsidR="001B72D3" w:rsidRDefault="001B72D3">
      <w:pPr>
        <w:pStyle w:val="BodyText"/>
        <w:tabs>
          <w:tab w:val="left" w:pos="3151"/>
          <w:tab w:val="left" w:pos="4146"/>
          <w:tab w:val="left" w:pos="4487"/>
        </w:tabs>
        <w:spacing w:before="37" w:line="263" w:lineRule="auto"/>
        <w:ind w:left="527" w:right="107" w:firstLine="480"/>
        <w:rPr>
          <w:lang w:eastAsia="zh-CN"/>
        </w:rPr>
      </w:pPr>
      <w:r>
        <w:rPr>
          <w:rFonts w:cs="宋体" w:hint="eastAsia"/>
          <w:spacing w:val="30"/>
          <w:lang w:eastAsia="zh-CN"/>
        </w:rPr>
        <w:t>荷兰</w:t>
      </w:r>
      <w:r>
        <w:rPr>
          <w:rFonts w:cs="宋体" w:hint="eastAsia"/>
          <w:lang w:eastAsia="zh-CN"/>
        </w:rPr>
        <w:t>科</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lang w:eastAsia="zh-CN"/>
        </w:rPr>
        <w:t>家</w:t>
      </w:r>
      <w:r>
        <w:rPr>
          <w:rFonts w:cs="宋体"/>
          <w:spacing w:val="-75"/>
          <w:lang w:eastAsia="zh-CN"/>
        </w:rPr>
        <w:t xml:space="preserve"> </w:t>
      </w:r>
      <w:r>
        <w:rPr>
          <w:rFonts w:cs="宋体" w:hint="eastAsia"/>
          <w:lang w:eastAsia="zh-CN"/>
        </w:rPr>
        <w:t>列</w:t>
      </w:r>
      <w:r>
        <w:rPr>
          <w:rFonts w:cs="宋体"/>
          <w:spacing w:val="-75"/>
          <w:lang w:eastAsia="zh-CN"/>
        </w:rPr>
        <w:t xml:space="preserve"> </w:t>
      </w:r>
      <w:r>
        <w:rPr>
          <w:rFonts w:cs="宋体" w:hint="eastAsia"/>
          <w:spacing w:val="30"/>
          <w:lang w:eastAsia="zh-CN"/>
        </w:rPr>
        <w:t>文虎</w:t>
      </w:r>
      <w:r>
        <w:rPr>
          <w:rFonts w:cs="宋体" w:hint="eastAsia"/>
          <w:lang w:eastAsia="zh-CN"/>
        </w:rPr>
        <w:t>克</w:t>
      </w:r>
      <w:r>
        <w:rPr>
          <w:rFonts w:cs="宋体"/>
          <w:spacing w:val="-75"/>
          <w:lang w:eastAsia="zh-CN"/>
        </w:rPr>
        <w:t xml:space="preserve"> </w:t>
      </w:r>
      <w:r>
        <w:rPr>
          <w:rFonts w:cs="宋体" w:hint="eastAsia"/>
          <w:lang w:eastAsia="zh-CN"/>
        </w:rPr>
        <w:t>当</w:t>
      </w:r>
      <w:r>
        <w:rPr>
          <w:rFonts w:cs="宋体"/>
          <w:spacing w:val="-75"/>
          <w:lang w:eastAsia="zh-CN"/>
        </w:rPr>
        <w:t xml:space="preserve"> </w:t>
      </w:r>
      <w:r>
        <w:rPr>
          <w:rFonts w:hint="eastAsia"/>
          <w:lang w:eastAsia="zh-CN"/>
        </w:rPr>
        <w:t>年</w:t>
      </w:r>
      <w:r>
        <w:rPr>
          <w:spacing w:val="-75"/>
          <w:lang w:eastAsia="zh-CN"/>
        </w:rPr>
        <w:t xml:space="preserve"> </w:t>
      </w:r>
      <w:r>
        <w:rPr>
          <w:rFonts w:cs="宋体" w:hint="eastAsia"/>
          <w:lang w:eastAsia="zh-CN"/>
        </w:rPr>
        <w:t>也</w:t>
      </w:r>
      <w:r>
        <w:rPr>
          <w:rFonts w:cs="宋体"/>
          <w:spacing w:val="-75"/>
          <w:lang w:eastAsia="zh-CN"/>
        </w:rPr>
        <w:t xml:space="preserve"> </w:t>
      </w:r>
      <w:r>
        <w:rPr>
          <w:rFonts w:cs="宋体" w:hint="eastAsia"/>
          <w:spacing w:val="15"/>
          <w:lang w:eastAsia="zh-CN"/>
        </w:rPr>
        <w:t>有类</w:t>
      </w:r>
      <w:r>
        <w:rPr>
          <w:rFonts w:cs="宋体"/>
          <w:spacing w:val="-75"/>
          <w:lang w:eastAsia="zh-CN"/>
        </w:rPr>
        <w:t xml:space="preserve"> </w:t>
      </w:r>
      <w:r>
        <w:rPr>
          <w:rFonts w:cs="宋体" w:hint="eastAsia"/>
          <w:lang w:eastAsia="zh-CN"/>
        </w:rPr>
        <w:t>似</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现</w:t>
      </w:r>
      <w:r>
        <w:rPr>
          <w:rFonts w:cs="宋体"/>
          <w:spacing w:val="-75"/>
          <w:lang w:eastAsia="zh-CN"/>
        </w:rPr>
        <w:t xml:space="preserve"> </w:t>
      </w:r>
      <w:r>
        <w:rPr>
          <w:rFonts w:hint="eastAsia"/>
          <w:spacing w:val="-64"/>
          <w:lang w:eastAsia="zh-CN"/>
        </w:rPr>
        <w:t>，</w:t>
      </w:r>
      <w:r>
        <w:rPr>
          <w:rFonts w:cs="宋体" w:hint="eastAsia"/>
          <w:lang w:eastAsia="zh-CN"/>
        </w:rPr>
        <w:t>他</w:t>
      </w:r>
      <w:r>
        <w:rPr>
          <w:rFonts w:cs="宋体"/>
          <w:spacing w:val="-75"/>
          <w:lang w:eastAsia="zh-CN"/>
        </w:rPr>
        <w:t xml:space="preserve"> </w:t>
      </w:r>
      <w:r>
        <w:rPr>
          <w:rFonts w:cs="宋体" w:hint="eastAsia"/>
          <w:lang w:eastAsia="zh-CN"/>
        </w:rPr>
        <w:t>制</w:t>
      </w:r>
      <w:r>
        <w:rPr>
          <w:rFonts w:cs="宋体"/>
          <w:spacing w:val="-75"/>
          <w:lang w:eastAsia="zh-CN"/>
        </w:rPr>
        <w:t xml:space="preserve"> </w:t>
      </w:r>
      <w:r>
        <w:rPr>
          <w:rFonts w:cs="宋体" w:hint="eastAsia"/>
          <w:lang w:eastAsia="zh-CN"/>
        </w:rPr>
        <w:t>作</w:t>
      </w:r>
      <w:r>
        <w:rPr>
          <w:rFonts w:cs="宋体"/>
          <w:spacing w:val="-75"/>
          <w:lang w:eastAsia="zh-CN"/>
        </w:rPr>
        <w:t xml:space="preserve"> </w:t>
      </w:r>
      <w:r>
        <w:rPr>
          <w:rFonts w:cs="宋体" w:hint="eastAsia"/>
          <w:spacing w:val="30"/>
          <w:lang w:eastAsia="zh-CN"/>
        </w:rPr>
        <w:t>玻璃</w:t>
      </w:r>
      <w:r>
        <w:rPr>
          <w:rFonts w:cs="宋体" w:hint="eastAsia"/>
          <w:lang w:eastAsia="zh-CN"/>
        </w:rPr>
        <w:t>球</w:t>
      </w:r>
      <w:r>
        <w:rPr>
          <w:rFonts w:cs="宋体"/>
          <w:spacing w:val="-75"/>
          <w:lang w:eastAsia="zh-CN"/>
        </w:rPr>
        <w:t xml:space="preserve"> </w:t>
      </w:r>
      <w:r>
        <w:rPr>
          <w:rFonts w:cs="宋体" w:hint="eastAsia"/>
          <w:lang w:eastAsia="zh-CN"/>
        </w:rPr>
        <w:t>以</w:t>
      </w:r>
      <w:r>
        <w:rPr>
          <w:rFonts w:cs="宋体"/>
          <w:spacing w:val="-75"/>
          <w:lang w:eastAsia="zh-CN"/>
        </w:rPr>
        <w:t xml:space="preserve"> </w:t>
      </w:r>
      <w:r>
        <w:rPr>
          <w:rFonts w:hint="eastAsia"/>
          <w:lang w:eastAsia="zh-CN"/>
        </w:rPr>
        <w:t>观</w:t>
      </w:r>
      <w:r>
        <w:rPr>
          <w:spacing w:val="-75"/>
          <w:lang w:eastAsia="zh-CN"/>
        </w:rPr>
        <w:t xml:space="preserve"> </w:t>
      </w:r>
      <w:r>
        <w:rPr>
          <w:rFonts w:cs="宋体" w:hint="eastAsia"/>
          <w:lang w:eastAsia="zh-CN"/>
        </w:rPr>
        <w:t>察</w:t>
      </w:r>
      <w:r>
        <w:rPr>
          <w:rFonts w:cs="宋体"/>
          <w:spacing w:val="-75"/>
          <w:lang w:eastAsia="zh-CN"/>
        </w:rPr>
        <w:t xml:space="preserve"> </w:t>
      </w:r>
      <w:r>
        <w:rPr>
          <w:rFonts w:cs="宋体" w:hint="eastAsia"/>
          <w:spacing w:val="30"/>
          <w:lang w:eastAsia="zh-CN"/>
        </w:rPr>
        <w:t>青蛙</w:t>
      </w:r>
      <w:r>
        <w:rPr>
          <w:rFonts w:cs="宋体" w:hint="eastAsia"/>
          <w:lang w:eastAsia="zh-CN"/>
        </w:rPr>
        <w:t>卵</w:t>
      </w:r>
      <w:r>
        <w:rPr>
          <w:rFonts w:cs="宋体"/>
          <w:spacing w:val="-75"/>
          <w:lang w:eastAsia="zh-CN"/>
        </w:rPr>
        <w:t xml:space="preserve"> </w:t>
      </w:r>
      <w:r>
        <w:rPr>
          <w:rFonts w:hint="eastAsia"/>
          <w:spacing w:val="-64"/>
          <w:lang w:eastAsia="zh-CN"/>
        </w:rPr>
        <w:t>．</w:t>
      </w:r>
      <w:r>
        <w:rPr>
          <w:rFonts w:cs="宋体" w:hint="eastAsia"/>
          <w:lang w:eastAsia="zh-CN"/>
        </w:rPr>
        <w:t>用</w:t>
      </w:r>
      <w:r>
        <w:rPr>
          <w:rFonts w:cs="宋体"/>
          <w:spacing w:val="225"/>
          <w:lang w:eastAsia="zh-CN"/>
        </w:rPr>
        <w:t xml:space="preserve"> </w:t>
      </w:r>
      <w:r>
        <w:rPr>
          <w:rFonts w:cs="宋体" w:hint="eastAsia"/>
          <w:spacing w:val="15"/>
          <w:lang w:eastAsia="zh-CN"/>
        </w:rPr>
        <w:t>高温</w:t>
      </w:r>
      <w:r>
        <w:rPr>
          <w:rFonts w:cs="宋体"/>
          <w:spacing w:val="-75"/>
          <w:lang w:eastAsia="zh-CN"/>
        </w:rPr>
        <w:t xml:space="preserve"> </w:t>
      </w:r>
      <w:r>
        <w:rPr>
          <w:rFonts w:cs="宋体" w:hint="eastAsia"/>
          <w:spacing w:val="15"/>
          <w:lang w:eastAsia="zh-CN"/>
        </w:rPr>
        <w:t>火焰</w:t>
      </w:r>
      <w:r>
        <w:rPr>
          <w:rFonts w:cs="宋体"/>
          <w:spacing w:val="-75"/>
          <w:lang w:eastAsia="zh-CN"/>
        </w:rPr>
        <w:t xml:space="preserve"> </w:t>
      </w:r>
      <w:r>
        <w:rPr>
          <w:rFonts w:cs="宋体" w:hint="eastAsia"/>
          <w:spacing w:val="15"/>
          <w:lang w:eastAsia="zh-CN"/>
        </w:rPr>
        <w:t>加热</w:t>
      </w:r>
      <w:r>
        <w:rPr>
          <w:rFonts w:cs="宋体"/>
          <w:spacing w:val="-75"/>
          <w:lang w:eastAsia="zh-CN"/>
        </w:rPr>
        <w:t xml:space="preserve"> </w:t>
      </w:r>
      <w:r>
        <w:rPr>
          <w:rFonts w:cs="宋体" w:hint="eastAsia"/>
          <w:spacing w:val="30"/>
          <w:lang w:eastAsia="zh-CN"/>
        </w:rPr>
        <w:t>玻璃</w:t>
      </w:r>
      <w:r>
        <w:rPr>
          <w:rFonts w:cs="宋体" w:hint="eastAsia"/>
          <w:lang w:eastAsia="zh-CN"/>
        </w:rPr>
        <w:t>棒</w:t>
      </w:r>
      <w:r>
        <w:rPr>
          <w:rFonts w:cs="宋体"/>
          <w:spacing w:val="-75"/>
          <w:lang w:eastAsia="zh-CN"/>
        </w:rPr>
        <w:t xml:space="preserve"> </w:t>
      </w:r>
      <w:r>
        <w:rPr>
          <w:rFonts w:hint="eastAsia"/>
          <w:spacing w:val="15"/>
          <w:lang w:eastAsia="zh-CN"/>
        </w:rPr>
        <w:t>的一</w:t>
      </w:r>
      <w:r>
        <w:rPr>
          <w:spacing w:val="-75"/>
          <w:lang w:eastAsia="zh-CN"/>
        </w:rPr>
        <w:t xml:space="preserve"> </w:t>
      </w:r>
      <w:r>
        <w:rPr>
          <w:rFonts w:cs="宋体" w:hint="eastAsia"/>
          <w:lang w:eastAsia="zh-CN"/>
        </w:rPr>
        <w:t>端</w:t>
      </w:r>
      <w:r>
        <w:rPr>
          <w:rFonts w:cs="宋体"/>
          <w:spacing w:val="-75"/>
          <w:lang w:eastAsia="zh-CN"/>
        </w:rPr>
        <w:t xml:space="preserve"> </w:t>
      </w:r>
      <w:r>
        <w:rPr>
          <w:rFonts w:cs="宋体" w:hint="eastAsia"/>
          <w:lang w:eastAsia="zh-CN"/>
        </w:rPr>
        <w:t>使</w:t>
      </w:r>
      <w:r>
        <w:rPr>
          <w:rFonts w:cs="宋体"/>
          <w:spacing w:val="-75"/>
          <w:lang w:eastAsia="zh-CN"/>
        </w:rPr>
        <w:t xml:space="preserve"> </w:t>
      </w:r>
      <w:r>
        <w:rPr>
          <w:rFonts w:cs="宋体" w:hint="eastAsia"/>
          <w:lang w:eastAsia="zh-CN"/>
        </w:rPr>
        <w:t>其</w:t>
      </w:r>
      <w:r>
        <w:rPr>
          <w:rFonts w:cs="宋体"/>
          <w:spacing w:val="-75"/>
          <w:lang w:eastAsia="zh-CN"/>
        </w:rPr>
        <w:t xml:space="preserve"> </w:t>
      </w:r>
      <w:r>
        <w:rPr>
          <w:rFonts w:cs="宋体" w:hint="eastAsia"/>
          <w:spacing w:val="15"/>
          <w:lang w:eastAsia="zh-CN"/>
        </w:rPr>
        <w:t>熔化</w:t>
      </w:r>
      <w:r>
        <w:rPr>
          <w:rFonts w:cs="宋体"/>
          <w:spacing w:val="-75"/>
          <w:lang w:eastAsia="zh-CN"/>
        </w:rPr>
        <w:t xml:space="preserve"> </w:t>
      </w:r>
      <w:r>
        <w:rPr>
          <w:rFonts w:hint="eastAsia"/>
          <w:spacing w:val="-17"/>
          <w:lang w:eastAsia="zh-CN"/>
        </w:rPr>
        <w:t>，</w:t>
      </w:r>
      <w:r>
        <w:rPr>
          <w:rFonts w:cs="宋体" w:hint="eastAsia"/>
          <w:spacing w:val="30"/>
          <w:lang w:eastAsia="zh-CN"/>
        </w:rPr>
        <w:t>熔</w:t>
      </w:r>
      <w:r>
        <w:rPr>
          <w:rFonts w:cs="宋体" w:hint="eastAsia"/>
          <w:lang w:eastAsia="zh-CN"/>
        </w:rPr>
        <w:t>化</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lang w:eastAsia="zh-CN"/>
        </w:rPr>
        <w:t>中</w:t>
      </w:r>
      <w:r>
        <w:rPr>
          <w:spacing w:val="-75"/>
          <w:lang w:eastAsia="zh-CN"/>
        </w:rPr>
        <w:t xml:space="preserve"> </w:t>
      </w:r>
      <w:r>
        <w:rPr>
          <w:rFonts w:hint="eastAsia"/>
          <w:spacing w:val="-9"/>
          <w:lang w:eastAsia="zh-CN"/>
        </w:rPr>
        <w:t>，</w:t>
      </w:r>
      <w:r>
        <w:rPr>
          <w:rFonts w:cs="宋体" w:hint="eastAsia"/>
          <w:spacing w:val="-9"/>
          <w:lang w:eastAsia="zh-CN"/>
        </w:rPr>
        <w:t>温</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spacing w:val="15"/>
          <w:lang w:eastAsia="zh-CN"/>
        </w:rPr>
        <w:t>变化</w:t>
      </w:r>
      <w:r>
        <w:rPr>
          <w:rFonts w:cs="宋体"/>
          <w:spacing w:val="-75"/>
          <w:lang w:eastAsia="zh-CN"/>
        </w:rPr>
        <w:t xml:space="preserve"> </w:t>
      </w:r>
      <w:r>
        <w:rPr>
          <w:rFonts w:cs="宋体" w:hint="eastAsia"/>
          <w:lang w:eastAsia="zh-CN"/>
        </w:rPr>
        <w:t>如</w:t>
      </w:r>
      <w:r>
        <w:rPr>
          <w:rFonts w:cs="宋体"/>
          <w:spacing w:val="-75"/>
          <w:lang w:eastAsia="zh-CN"/>
        </w:rPr>
        <w:t xml:space="preserve"> </w:t>
      </w:r>
      <w:r>
        <w:rPr>
          <w:rFonts w:cs="宋体" w:hint="eastAsia"/>
          <w:spacing w:val="-9"/>
          <w:lang w:eastAsia="zh-CN"/>
        </w:rPr>
        <w:t>图</w:t>
      </w:r>
      <w:r>
        <w:rPr>
          <w:rFonts w:hint="eastAsia"/>
          <w:spacing w:val="-9"/>
          <w:lang w:eastAsia="zh-CN"/>
        </w:rPr>
        <w:t>（</w:t>
      </w:r>
      <w:r>
        <w:rPr>
          <w:spacing w:val="-75"/>
          <w:lang w:eastAsia="zh-CN"/>
        </w:rPr>
        <w:t xml:space="preserve"> </w:t>
      </w:r>
      <w:r>
        <w:rPr>
          <w:rFonts w:ascii="Times New Roman" w:hAnsi="Times New Roman"/>
          <w:spacing w:val="15"/>
          <w:lang w:eastAsia="zh-CN"/>
        </w:rPr>
        <w:t>5</w:t>
      </w:r>
      <w:r>
        <w:rPr>
          <w:rFonts w:hint="eastAsia"/>
          <w:spacing w:val="-17"/>
          <w:lang w:eastAsia="zh-CN"/>
        </w:rPr>
        <w:t>）</w:t>
      </w:r>
      <w:r>
        <w:rPr>
          <w:rFonts w:cs="宋体" w:hint="eastAsia"/>
          <w:spacing w:val="30"/>
          <w:lang w:eastAsia="zh-CN"/>
        </w:rPr>
        <w:t>所</w:t>
      </w:r>
      <w:r>
        <w:rPr>
          <w:rFonts w:cs="宋体" w:hint="eastAsia"/>
          <w:lang w:eastAsia="zh-CN"/>
        </w:rPr>
        <w:t>示</w:t>
      </w:r>
      <w:r>
        <w:rPr>
          <w:rFonts w:cs="宋体"/>
          <w:spacing w:val="-75"/>
          <w:lang w:eastAsia="zh-CN"/>
        </w:rPr>
        <w:t xml:space="preserve"> </w:t>
      </w:r>
      <w:r>
        <w:rPr>
          <w:rFonts w:hint="eastAsia"/>
          <w:lang w:eastAsia="zh-CN"/>
        </w:rPr>
        <w:t>，</w:t>
      </w:r>
      <w:r>
        <w:rPr>
          <w:spacing w:val="207"/>
          <w:lang w:eastAsia="zh-CN"/>
        </w:rPr>
        <w:t xml:space="preserve"> </w:t>
      </w:r>
      <w:r>
        <w:rPr>
          <w:rFonts w:hint="eastAsia"/>
          <w:lang w:eastAsia="zh-CN"/>
        </w:rPr>
        <w:t>由</w:t>
      </w:r>
      <w:r>
        <w:rPr>
          <w:spacing w:val="-75"/>
          <w:lang w:eastAsia="zh-CN"/>
        </w:rPr>
        <w:t xml:space="preserve"> </w:t>
      </w:r>
      <w:r>
        <w:rPr>
          <w:rFonts w:cs="宋体" w:hint="eastAsia"/>
          <w:lang w:eastAsia="zh-CN"/>
        </w:rPr>
        <w:t>此</w:t>
      </w:r>
      <w:r>
        <w:rPr>
          <w:rFonts w:cs="宋体"/>
          <w:spacing w:val="-75"/>
          <w:lang w:eastAsia="zh-CN"/>
        </w:rPr>
        <w:t xml:space="preserve"> </w:t>
      </w:r>
      <w:r>
        <w:rPr>
          <w:rFonts w:cs="宋体" w:hint="eastAsia"/>
          <w:lang w:eastAsia="zh-CN"/>
        </w:rPr>
        <w:t>可</w:t>
      </w:r>
      <w:r>
        <w:rPr>
          <w:rFonts w:cs="宋体"/>
          <w:spacing w:val="-75"/>
          <w:lang w:eastAsia="zh-CN"/>
        </w:rPr>
        <w:t xml:space="preserve"> </w:t>
      </w:r>
      <w:r>
        <w:rPr>
          <w:rFonts w:hint="eastAsia"/>
          <w:lang w:eastAsia="zh-CN"/>
        </w:rPr>
        <w:t>知</w:t>
      </w:r>
      <w:r>
        <w:rPr>
          <w:spacing w:val="-75"/>
          <w:lang w:eastAsia="zh-CN"/>
        </w:rPr>
        <w:t xml:space="preserve"> </w:t>
      </w:r>
      <w:r>
        <w:rPr>
          <w:rFonts w:cs="宋体" w:hint="eastAsia"/>
          <w:spacing w:val="30"/>
          <w:lang w:eastAsia="zh-CN"/>
        </w:rPr>
        <w:t>玻</w:t>
      </w:r>
      <w:r>
        <w:rPr>
          <w:rFonts w:cs="宋体" w:hint="eastAsia"/>
          <w:lang w:eastAsia="zh-CN"/>
        </w:rPr>
        <w:t>璃</w:t>
      </w:r>
      <w:r>
        <w:rPr>
          <w:rFonts w:cs="宋体"/>
          <w:spacing w:val="-75"/>
          <w:lang w:eastAsia="zh-CN"/>
        </w:rPr>
        <w:t xml:space="preserve"> </w:t>
      </w:r>
      <w:r>
        <w:rPr>
          <w:rFonts w:hint="eastAsia"/>
          <w:lang w:eastAsia="zh-CN"/>
        </w:rPr>
        <w:t>是</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晶</w:t>
      </w:r>
      <w:r>
        <w:rPr>
          <w:rFonts w:cs="宋体"/>
          <w:spacing w:val="-75"/>
          <w:lang w:eastAsia="zh-CN"/>
        </w:rPr>
        <w:t xml:space="preserve"> </w:t>
      </w:r>
      <w:r>
        <w:rPr>
          <w:rFonts w:cs="宋体" w:hint="eastAsia"/>
          <w:lang w:eastAsia="zh-CN"/>
        </w:rPr>
        <w:t>体</w:t>
      </w:r>
      <w:r>
        <w:rPr>
          <w:rFonts w:cs="宋体"/>
          <w:spacing w:val="-75"/>
          <w:lang w:eastAsia="zh-CN"/>
        </w:rPr>
        <w:t xml:space="preserve"> </w:t>
      </w:r>
      <w:r>
        <w:rPr>
          <w:rFonts w:ascii="Times New Roman" w:hAnsi="Times New Roman"/>
          <w:spacing w:val="14"/>
          <w:lang w:eastAsia="zh-CN"/>
        </w:rPr>
        <w:t>/</w:t>
      </w:r>
      <w:r>
        <w:rPr>
          <w:rFonts w:cs="宋体" w:hint="eastAsia"/>
          <w:spacing w:val="30"/>
          <w:lang w:eastAsia="zh-CN"/>
        </w:rPr>
        <w:t>非</w:t>
      </w:r>
      <w:r>
        <w:rPr>
          <w:rFonts w:cs="宋体" w:hint="eastAsia"/>
          <w:lang w:eastAsia="zh-CN"/>
        </w:rPr>
        <w:t>晶</w:t>
      </w:r>
      <w:r>
        <w:rPr>
          <w:rFonts w:cs="宋体"/>
          <w:spacing w:val="-75"/>
          <w:lang w:eastAsia="zh-CN"/>
        </w:rPr>
        <w:t xml:space="preserve"> </w:t>
      </w:r>
      <w:r>
        <w:rPr>
          <w:rFonts w:cs="宋体" w:hint="eastAsia"/>
          <w:lang w:eastAsia="zh-CN"/>
        </w:rPr>
        <w:t>体</w:t>
      </w:r>
      <w:r>
        <w:rPr>
          <w:rFonts w:cs="宋体"/>
          <w:spacing w:val="-75"/>
          <w:lang w:eastAsia="zh-CN"/>
        </w:rPr>
        <w:t xml:space="preserve"> </w:t>
      </w:r>
      <w:r>
        <w:rPr>
          <w:rFonts w:hint="eastAsia"/>
          <w:spacing w:val="-90"/>
          <w:lang w:eastAsia="zh-CN"/>
        </w:rPr>
        <w:t>）</w:t>
      </w:r>
      <w:r>
        <w:rPr>
          <w:rFonts w:cs="宋体" w:hint="eastAsia"/>
          <w:lang w:eastAsia="zh-CN"/>
        </w:rPr>
        <w:t>；</w:t>
      </w:r>
      <w:r>
        <w:rPr>
          <w:rFonts w:cs="宋体"/>
          <w:spacing w:val="-75"/>
          <w:lang w:eastAsia="zh-CN"/>
        </w:rPr>
        <w:t xml:space="preserve"> </w:t>
      </w:r>
      <w:r>
        <w:rPr>
          <w:rFonts w:cs="宋体" w:hint="eastAsia"/>
          <w:lang w:eastAsia="zh-CN"/>
        </w:rPr>
        <w:t>用</w:t>
      </w:r>
      <w:r>
        <w:rPr>
          <w:rFonts w:cs="宋体"/>
          <w:spacing w:val="-75"/>
          <w:lang w:eastAsia="zh-CN"/>
        </w:rPr>
        <w:t xml:space="preserve"> </w:t>
      </w:r>
      <w:r>
        <w:rPr>
          <w:rFonts w:cs="宋体" w:hint="eastAsia"/>
          <w:lang w:eastAsia="zh-CN"/>
        </w:rPr>
        <w:t>镊</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hint="eastAsia"/>
          <w:lang w:eastAsia="zh-CN"/>
        </w:rPr>
        <w:t>将</w:t>
      </w:r>
      <w:r>
        <w:rPr>
          <w:spacing w:val="-75"/>
          <w:lang w:eastAsia="zh-CN"/>
        </w:rPr>
        <w:t xml:space="preserve"> </w:t>
      </w:r>
      <w:r>
        <w:rPr>
          <w:rFonts w:cs="宋体" w:hint="eastAsia"/>
          <w:lang w:eastAsia="zh-CN"/>
        </w:rPr>
        <w:t>液</w:t>
      </w:r>
      <w:r>
        <w:rPr>
          <w:rFonts w:cs="宋体"/>
          <w:spacing w:val="-75"/>
          <w:lang w:eastAsia="zh-CN"/>
        </w:rPr>
        <w:t xml:space="preserve"> </w:t>
      </w:r>
      <w:r>
        <w:rPr>
          <w:rFonts w:cs="宋体" w:hint="eastAsia"/>
          <w:lang w:eastAsia="zh-CN"/>
        </w:rPr>
        <w:t>态</w:t>
      </w:r>
      <w:r>
        <w:rPr>
          <w:rFonts w:cs="宋体"/>
          <w:spacing w:val="-75"/>
          <w:lang w:eastAsia="zh-CN"/>
        </w:rPr>
        <w:t xml:space="preserve"> </w:t>
      </w:r>
      <w:r>
        <w:rPr>
          <w:rFonts w:cs="宋体" w:hint="eastAsia"/>
          <w:spacing w:val="30"/>
          <w:lang w:eastAsia="zh-CN"/>
        </w:rPr>
        <w:t>玻璃</w:t>
      </w:r>
      <w:r>
        <w:rPr>
          <w:rFonts w:cs="宋体" w:hint="eastAsia"/>
          <w:lang w:eastAsia="zh-CN"/>
        </w:rPr>
        <w:t>球</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30"/>
          <w:lang w:eastAsia="zh-CN"/>
        </w:rPr>
        <w:t>如</w:t>
      </w:r>
      <w:r>
        <w:rPr>
          <w:rFonts w:cs="宋体" w:hint="eastAsia"/>
          <w:lang w:eastAsia="zh-CN"/>
        </w:rPr>
        <w:t>图</w:t>
      </w:r>
      <w:r>
        <w:rPr>
          <w:rFonts w:cs="宋体"/>
          <w:spacing w:val="42"/>
          <w:lang w:eastAsia="zh-CN"/>
        </w:rPr>
        <w:t xml:space="preserve"> </w:t>
      </w:r>
      <w:r>
        <w:rPr>
          <w:rFonts w:ascii="Times New Roman" w:hAnsi="Times New Roman"/>
          <w:lang w:eastAsia="zh-CN"/>
        </w:rPr>
        <w:t xml:space="preserve">6 </w:t>
      </w:r>
      <w:r>
        <w:rPr>
          <w:rFonts w:ascii="Times New Roman" w:hAnsi="Times New Roman"/>
          <w:spacing w:val="25"/>
          <w:lang w:eastAsia="zh-CN"/>
        </w:rPr>
        <w:t xml:space="preserve"> </w:t>
      </w:r>
      <w:r>
        <w:rPr>
          <w:rFonts w:cs="宋体" w:hint="eastAsia"/>
          <w:lang w:eastAsia="zh-CN"/>
        </w:rPr>
        <w:t>所</w:t>
      </w:r>
      <w:r>
        <w:rPr>
          <w:rFonts w:cs="宋体"/>
          <w:lang w:eastAsia="zh-CN"/>
        </w:rPr>
        <w:t xml:space="preserve"> </w:t>
      </w:r>
      <w:r>
        <w:rPr>
          <w:rFonts w:cs="宋体" w:hint="eastAsia"/>
          <w:lang w:eastAsia="zh-CN"/>
        </w:rPr>
        <w:t>示</w:t>
      </w:r>
      <w:r>
        <w:rPr>
          <w:rFonts w:cs="宋体"/>
          <w:spacing w:val="-73"/>
          <w:lang w:eastAsia="zh-CN"/>
        </w:rPr>
        <w:t xml:space="preserve"> </w:t>
      </w:r>
      <w:r>
        <w:rPr>
          <w:rFonts w:hint="eastAsia"/>
          <w:lang w:eastAsia="zh-CN"/>
        </w:rPr>
        <w:t>）</w:t>
      </w:r>
      <w:r>
        <w:rPr>
          <w:spacing w:val="-73"/>
          <w:lang w:eastAsia="zh-CN"/>
        </w:rPr>
        <w:t xml:space="preserve"> </w:t>
      </w:r>
      <w:r>
        <w:rPr>
          <w:rFonts w:cs="宋体" w:hint="eastAsia"/>
          <w:lang w:eastAsia="zh-CN"/>
        </w:rPr>
        <w:t>取</w:t>
      </w:r>
      <w:r>
        <w:rPr>
          <w:rFonts w:cs="宋体"/>
          <w:spacing w:val="-74"/>
          <w:lang w:eastAsia="zh-CN"/>
        </w:rPr>
        <w:t xml:space="preserve"> </w:t>
      </w:r>
      <w:r>
        <w:rPr>
          <w:rFonts w:cs="宋体" w:hint="eastAsia"/>
          <w:lang w:eastAsia="zh-CN"/>
        </w:rPr>
        <w:t>下</w:t>
      </w:r>
      <w:r>
        <w:rPr>
          <w:rFonts w:cs="宋体"/>
          <w:spacing w:val="-73"/>
          <w:lang w:eastAsia="zh-CN"/>
        </w:rPr>
        <w:t xml:space="preserve"> </w:t>
      </w:r>
      <w:r>
        <w:rPr>
          <w:rFonts w:cs="宋体" w:hint="eastAsia"/>
          <w:lang w:eastAsia="zh-CN"/>
        </w:rPr>
        <w:t>并</w:t>
      </w:r>
      <w:r>
        <w:rPr>
          <w:rFonts w:cs="宋体"/>
          <w:spacing w:val="-74"/>
          <w:lang w:eastAsia="zh-CN"/>
        </w:rPr>
        <w:t xml:space="preserve"> </w:t>
      </w:r>
      <w:r>
        <w:rPr>
          <w:rFonts w:cs="宋体" w:hint="eastAsia"/>
          <w:lang w:eastAsia="zh-CN"/>
        </w:rPr>
        <w:t>使</w:t>
      </w:r>
      <w:r>
        <w:rPr>
          <w:rFonts w:cs="宋体"/>
          <w:spacing w:val="-73"/>
          <w:lang w:eastAsia="zh-CN"/>
        </w:rPr>
        <w:t xml:space="preserve"> </w:t>
      </w:r>
      <w:r>
        <w:rPr>
          <w:rFonts w:cs="宋体" w:hint="eastAsia"/>
          <w:lang w:eastAsia="zh-CN"/>
        </w:rPr>
        <w:t>其</w:t>
      </w:r>
      <w:r>
        <w:rPr>
          <w:rFonts w:cs="宋体"/>
          <w:spacing w:val="-73"/>
          <w:lang w:eastAsia="zh-CN"/>
        </w:rPr>
        <w:t xml:space="preserve"> </w:t>
      </w:r>
      <w:r>
        <w:rPr>
          <w:rFonts w:hint="eastAsia"/>
          <w:lang w:eastAsia="zh-CN"/>
        </w:rPr>
        <w:t>自</w:t>
      </w:r>
      <w:r>
        <w:rPr>
          <w:spacing w:val="-74"/>
          <w:lang w:eastAsia="zh-CN"/>
        </w:rPr>
        <w:t xml:space="preserve"> </w:t>
      </w:r>
      <w:r>
        <w:rPr>
          <w:rFonts w:cs="宋体" w:hint="eastAsia"/>
          <w:spacing w:val="16"/>
          <w:lang w:eastAsia="zh-CN"/>
        </w:rPr>
        <w:t>然冷</w:t>
      </w:r>
      <w:r>
        <w:rPr>
          <w:rFonts w:cs="宋体"/>
          <w:spacing w:val="-74"/>
          <w:lang w:eastAsia="zh-CN"/>
        </w:rPr>
        <w:t xml:space="preserve"> </w:t>
      </w:r>
      <w:r>
        <w:rPr>
          <w:rFonts w:cs="宋体" w:hint="eastAsia"/>
          <w:lang w:eastAsia="zh-CN"/>
        </w:rPr>
        <w:t>却</w:t>
      </w:r>
      <w:r>
        <w:rPr>
          <w:rFonts w:ascii="Times New Roman" w:hAnsi="Times New Roman"/>
          <w:u w:val="single" w:color="000000"/>
          <w:lang w:eastAsia="zh-CN"/>
        </w:rPr>
        <w:tab/>
      </w:r>
      <w:r>
        <w:rPr>
          <w:rFonts w:hint="eastAsia"/>
          <w:lang w:eastAsia="zh-CN"/>
        </w:rPr>
        <w:t>（</w:t>
      </w:r>
      <w:r>
        <w:rPr>
          <w:spacing w:val="-73"/>
          <w:lang w:eastAsia="zh-CN"/>
        </w:rPr>
        <w:t xml:space="preserve"> </w:t>
      </w:r>
      <w:r>
        <w:rPr>
          <w:rFonts w:cs="宋体" w:hint="eastAsia"/>
          <w:spacing w:val="16"/>
          <w:lang w:eastAsia="zh-CN"/>
        </w:rPr>
        <w:t>填写</w:t>
      </w:r>
      <w:r>
        <w:rPr>
          <w:rFonts w:cs="宋体"/>
          <w:spacing w:val="-74"/>
          <w:lang w:eastAsia="zh-CN"/>
        </w:rPr>
        <w:t xml:space="preserve"> </w:t>
      </w:r>
      <w:r>
        <w:rPr>
          <w:rFonts w:hint="eastAsia"/>
          <w:lang w:eastAsia="zh-CN"/>
        </w:rPr>
        <w:t>物</w:t>
      </w:r>
      <w:r>
        <w:rPr>
          <w:spacing w:val="-73"/>
          <w:lang w:eastAsia="zh-CN"/>
        </w:rPr>
        <w:t xml:space="preserve"> </w:t>
      </w:r>
      <w:r>
        <w:rPr>
          <w:rFonts w:cs="宋体" w:hint="eastAsia"/>
          <w:lang w:eastAsia="zh-CN"/>
        </w:rPr>
        <w:t>态</w:t>
      </w:r>
      <w:r>
        <w:rPr>
          <w:rFonts w:cs="宋体"/>
          <w:spacing w:val="-74"/>
          <w:lang w:eastAsia="zh-CN"/>
        </w:rPr>
        <w:t xml:space="preserve"> </w:t>
      </w:r>
      <w:r>
        <w:rPr>
          <w:rFonts w:cs="宋体" w:hint="eastAsia"/>
          <w:spacing w:val="16"/>
          <w:lang w:eastAsia="zh-CN"/>
        </w:rPr>
        <w:t>变化</w:t>
      </w:r>
      <w:r>
        <w:rPr>
          <w:rFonts w:cs="宋体"/>
          <w:spacing w:val="-73"/>
          <w:lang w:eastAsia="zh-CN"/>
        </w:rPr>
        <w:t xml:space="preserve"> </w:t>
      </w:r>
      <w:r>
        <w:rPr>
          <w:rFonts w:hint="eastAsia"/>
          <w:lang w:eastAsia="zh-CN"/>
        </w:rPr>
        <w:t>名</w:t>
      </w:r>
      <w:r>
        <w:rPr>
          <w:spacing w:val="-74"/>
          <w:lang w:eastAsia="zh-CN"/>
        </w:rPr>
        <w:t xml:space="preserve"> </w:t>
      </w:r>
      <w:r>
        <w:rPr>
          <w:rFonts w:cs="宋体" w:hint="eastAsia"/>
          <w:lang w:eastAsia="zh-CN"/>
        </w:rPr>
        <w:t>称</w:t>
      </w:r>
      <w:r>
        <w:rPr>
          <w:rFonts w:cs="宋体"/>
          <w:spacing w:val="-73"/>
          <w:lang w:eastAsia="zh-CN"/>
        </w:rPr>
        <w:t xml:space="preserve"> </w:t>
      </w:r>
      <w:r>
        <w:rPr>
          <w:rFonts w:hint="eastAsia"/>
          <w:lang w:eastAsia="zh-CN"/>
        </w:rPr>
        <w:t>）</w:t>
      </w:r>
      <w:r>
        <w:rPr>
          <w:spacing w:val="-74"/>
          <w:lang w:eastAsia="zh-CN"/>
        </w:rPr>
        <w:t xml:space="preserve"> </w:t>
      </w:r>
      <w:r>
        <w:rPr>
          <w:rFonts w:cs="宋体" w:hint="eastAsia"/>
          <w:lang w:eastAsia="zh-CN"/>
        </w:rPr>
        <w:t>成</w:t>
      </w:r>
      <w:r>
        <w:rPr>
          <w:rFonts w:cs="宋体"/>
          <w:spacing w:val="-73"/>
          <w:lang w:eastAsia="zh-CN"/>
        </w:rPr>
        <w:t xml:space="preserve"> </w:t>
      </w:r>
      <w:r>
        <w:rPr>
          <w:rFonts w:cs="宋体" w:hint="eastAsia"/>
          <w:lang w:eastAsia="zh-CN"/>
        </w:rPr>
        <w:t>固</w:t>
      </w:r>
      <w:r>
        <w:rPr>
          <w:rFonts w:cs="宋体"/>
          <w:spacing w:val="-73"/>
          <w:lang w:eastAsia="zh-CN"/>
        </w:rPr>
        <w:t xml:space="preserve"> </w:t>
      </w:r>
      <w:r>
        <w:rPr>
          <w:rFonts w:cs="宋体" w:hint="eastAsia"/>
          <w:lang w:eastAsia="zh-CN"/>
        </w:rPr>
        <w:t>态</w:t>
      </w:r>
      <w:r>
        <w:rPr>
          <w:rFonts w:cs="宋体"/>
          <w:spacing w:val="-74"/>
          <w:lang w:eastAsia="zh-CN"/>
        </w:rPr>
        <w:t xml:space="preserve"> </w:t>
      </w:r>
      <w:r>
        <w:rPr>
          <w:rFonts w:cs="宋体" w:hint="eastAsia"/>
          <w:lang w:eastAsia="zh-CN"/>
        </w:rPr>
        <w:t>玻</w:t>
      </w:r>
      <w:r>
        <w:rPr>
          <w:rFonts w:cs="宋体"/>
          <w:spacing w:val="-73"/>
          <w:lang w:eastAsia="zh-CN"/>
        </w:rPr>
        <w:t xml:space="preserve"> </w:t>
      </w:r>
      <w:r>
        <w:rPr>
          <w:rFonts w:cs="宋体" w:hint="eastAsia"/>
          <w:spacing w:val="15"/>
          <w:lang w:eastAsia="zh-CN"/>
        </w:rPr>
        <w:t>璃球</w:t>
      </w:r>
      <w:r>
        <w:rPr>
          <w:rFonts w:cs="宋体"/>
          <w:spacing w:val="-73"/>
          <w:lang w:eastAsia="zh-CN"/>
        </w:rPr>
        <w:t xml:space="preserve"> </w:t>
      </w:r>
      <w:r>
        <w:rPr>
          <w:rFonts w:cs="宋体" w:hint="eastAsia"/>
          <w:lang w:eastAsia="zh-CN"/>
        </w:rPr>
        <w:t>；</w:t>
      </w:r>
      <w:r>
        <w:rPr>
          <w:rFonts w:cs="宋体"/>
          <w:spacing w:val="-73"/>
          <w:lang w:eastAsia="zh-CN"/>
        </w:rPr>
        <w:t xml:space="preserve"> </w:t>
      </w:r>
      <w:r>
        <w:rPr>
          <w:rFonts w:cs="宋体" w:hint="eastAsia"/>
          <w:lang w:eastAsia="zh-CN"/>
        </w:rPr>
        <w:t>透</w:t>
      </w:r>
      <w:r>
        <w:rPr>
          <w:rFonts w:cs="宋体"/>
          <w:spacing w:val="21"/>
          <w:lang w:eastAsia="zh-CN"/>
        </w:rPr>
        <w:t xml:space="preserve"> </w:t>
      </w:r>
      <w:r>
        <w:rPr>
          <w:rFonts w:hint="eastAsia"/>
          <w:lang w:eastAsia="zh-CN"/>
        </w:rPr>
        <w:t>过</w:t>
      </w:r>
      <w:r>
        <w:rPr>
          <w:spacing w:val="-76"/>
          <w:lang w:eastAsia="zh-CN"/>
        </w:rPr>
        <w:t xml:space="preserve"> </w:t>
      </w:r>
      <w:r>
        <w:rPr>
          <w:rFonts w:cs="宋体" w:hint="eastAsia"/>
          <w:spacing w:val="30"/>
          <w:lang w:eastAsia="zh-CN"/>
        </w:rPr>
        <w:t>玻璃</w:t>
      </w:r>
      <w:r>
        <w:rPr>
          <w:rFonts w:cs="宋体" w:hint="eastAsia"/>
          <w:lang w:eastAsia="zh-CN"/>
        </w:rPr>
        <w:t>球</w:t>
      </w:r>
      <w:r>
        <w:rPr>
          <w:rFonts w:cs="宋体"/>
          <w:spacing w:val="-75"/>
          <w:lang w:eastAsia="zh-CN"/>
        </w:rPr>
        <w:t xml:space="preserve"> </w:t>
      </w:r>
      <w:r>
        <w:rPr>
          <w:rFonts w:hint="eastAsia"/>
          <w:lang w:eastAsia="zh-CN"/>
        </w:rPr>
        <w:t>观</w:t>
      </w:r>
      <w:r>
        <w:rPr>
          <w:spacing w:val="-75"/>
          <w:lang w:eastAsia="zh-CN"/>
        </w:rPr>
        <w:t xml:space="preserve"> </w:t>
      </w:r>
      <w:r>
        <w:rPr>
          <w:rFonts w:cs="宋体" w:hint="eastAsia"/>
          <w:lang w:eastAsia="zh-CN"/>
        </w:rPr>
        <w:t>察</w:t>
      </w:r>
      <w:r>
        <w:rPr>
          <w:rFonts w:cs="宋体"/>
          <w:spacing w:val="-75"/>
          <w:lang w:eastAsia="zh-CN"/>
        </w:rPr>
        <w:t xml:space="preserve"> </w:t>
      </w:r>
      <w:r>
        <w:rPr>
          <w:rFonts w:cs="宋体" w:hint="eastAsia"/>
          <w:lang w:eastAsia="zh-CN"/>
        </w:rPr>
        <w:t>直</w:t>
      </w:r>
      <w:r>
        <w:rPr>
          <w:rFonts w:cs="宋体"/>
          <w:spacing w:val="-75"/>
          <w:lang w:eastAsia="zh-CN"/>
        </w:rPr>
        <w:t xml:space="preserve"> </w:t>
      </w:r>
      <w:r>
        <w:rPr>
          <w:rFonts w:cs="宋体" w:hint="eastAsia"/>
          <w:lang w:eastAsia="zh-CN"/>
        </w:rPr>
        <w:t>径</w:t>
      </w:r>
      <w:r>
        <w:rPr>
          <w:rFonts w:cs="宋体"/>
          <w:spacing w:val="-75"/>
          <w:lang w:eastAsia="zh-CN"/>
        </w:rPr>
        <w:t xml:space="preserve"> </w:t>
      </w:r>
      <w:r>
        <w:rPr>
          <w:rFonts w:hint="eastAsia"/>
          <w:lang w:eastAsia="zh-CN"/>
        </w:rPr>
        <w:t>为</w:t>
      </w:r>
      <w:r>
        <w:rPr>
          <w:spacing w:val="38"/>
          <w:lang w:eastAsia="zh-CN"/>
        </w:rPr>
        <w:t xml:space="preserve"> </w:t>
      </w:r>
      <w:r>
        <w:rPr>
          <w:rFonts w:ascii="Times New Roman" w:hAnsi="Times New Roman"/>
          <w:spacing w:val="12"/>
          <w:lang w:eastAsia="zh-CN"/>
        </w:rPr>
        <w:t>1.0mm</w:t>
      </w:r>
      <w:r>
        <w:rPr>
          <w:rFonts w:ascii="Times New Roman" w:hAnsi="Times New Roman"/>
          <w:lang w:eastAsia="zh-CN"/>
        </w:rPr>
        <w:t xml:space="preserve"> </w:t>
      </w:r>
      <w:r>
        <w:rPr>
          <w:rFonts w:ascii="Times New Roman" w:hAnsi="Times New Roman"/>
          <w:spacing w:val="21"/>
          <w:lang w:eastAsia="zh-CN"/>
        </w:rPr>
        <w:t xml:space="preserve"> </w:t>
      </w:r>
      <w:r>
        <w:rPr>
          <w:rFonts w:hint="eastAsia"/>
          <w:lang w:eastAsia="zh-CN"/>
        </w:rPr>
        <w:t>的</w:t>
      </w:r>
      <w:r>
        <w:rPr>
          <w:spacing w:val="-74"/>
          <w:lang w:eastAsia="zh-CN"/>
        </w:rPr>
        <w:t xml:space="preserve"> </w:t>
      </w:r>
      <w:r>
        <w:rPr>
          <w:rFonts w:cs="宋体" w:hint="eastAsia"/>
          <w:spacing w:val="30"/>
          <w:lang w:eastAsia="zh-CN"/>
        </w:rPr>
        <w:t>青蛙</w:t>
      </w:r>
      <w:r>
        <w:rPr>
          <w:rFonts w:cs="宋体" w:hint="eastAsia"/>
          <w:lang w:eastAsia="zh-CN"/>
        </w:rPr>
        <w:t>卵</w:t>
      </w:r>
      <w:r>
        <w:rPr>
          <w:rFonts w:cs="宋体"/>
          <w:spacing w:val="-75"/>
          <w:lang w:eastAsia="zh-CN"/>
        </w:rPr>
        <w:t xml:space="preserve"> </w:t>
      </w:r>
      <w:r>
        <w:rPr>
          <w:rFonts w:hint="eastAsia"/>
          <w:lang w:eastAsia="zh-CN"/>
        </w:rPr>
        <w:t>，</w:t>
      </w:r>
      <w:r>
        <w:rPr>
          <w:spacing w:val="-76"/>
          <w:lang w:eastAsia="zh-CN"/>
        </w:rPr>
        <w:t xml:space="preserve"> </w:t>
      </w:r>
      <w:r>
        <w:rPr>
          <w:rFonts w:cs="宋体" w:hint="eastAsia"/>
          <w:lang w:eastAsia="zh-CN"/>
        </w:rPr>
        <w:t>成</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30"/>
          <w:lang w:eastAsia="zh-CN"/>
        </w:rPr>
        <w:t>像与</w:t>
      </w:r>
      <w:r>
        <w:rPr>
          <w:rFonts w:cs="宋体" w:hint="eastAsia"/>
          <w:lang w:eastAsia="zh-CN"/>
        </w:rPr>
        <w:t>刻</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尺</w:t>
      </w:r>
      <w:r>
        <w:rPr>
          <w:rFonts w:cs="宋体"/>
          <w:spacing w:val="-75"/>
          <w:lang w:eastAsia="zh-CN"/>
        </w:rPr>
        <w:t xml:space="preserve"> </w:t>
      </w:r>
      <w:r>
        <w:rPr>
          <w:rFonts w:cs="宋体" w:hint="eastAsia"/>
          <w:lang w:eastAsia="zh-CN"/>
        </w:rPr>
        <w:t>比</w:t>
      </w:r>
      <w:r>
        <w:rPr>
          <w:rFonts w:cs="宋体"/>
          <w:spacing w:val="-75"/>
          <w:lang w:eastAsia="zh-CN"/>
        </w:rPr>
        <w:t xml:space="preserve"> </w:t>
      </w:r>
      <w:r>
        <w:rPr>
          <w:rFonts w:cs="宋体" w:hint="eastAsia"/>
          <w:lang w:eastAsia="zh-CN"/>
        </w:rPr>
        <w:t>对</w:t>
      </w:r>
      <w:r>
        <w:rPr>
          <w:rFonts w:cs="宋体"/>
          <w:spacing w:val="-75"/>
          <w:lang w:eastAsia="zh-CN"/>
        </w:rPr>
        <w:t xml:space="preserve"> </w:t>
      </w:r>
      <w:r>
        <w:rPr>
          <w:rFonts w:cs="宋体" w:hint="eastAsia"/>
          <w:spacing w:val="15"/>
          <w:lang w:eastAsia="zh-CN"/>
        </w:rPr>
        <w:t>情况</w:t>
      </w:r>
      <w:r>
        <w:rPr>
          <w:rFonts w:cs="宋体"/>
          <w:spacing w:val="-76"/>
          <w:lang w:eastAsia="zh-CN"/>
        </w:rPr>
        <w:t xml:space="preserve"> </w:t>
      </w:r>
      <w:r>
        <w:rPr>
          <w:rFonts w:cs="宋体" w:hint="eastAsia"/>
          <w:spacing w:val="15"/>
          <w:lang w:eastAsia="zh-CN"/>
        </w:rPr>
        <w:t>如图</w:t>
      </w:r>
      <w:r>
        <w:rPr>
          <w:rFonts w:cs="宋体"/>
          <w:spacing w:val="-75"/>
          <w:lang w:eastAsia="zh-CN"/>
        </w:rPr>
        <w:t xml:space="preserve"> </w:t>
      </w:r>
      <w:r>
        <w:rPr>
          <w:rFonts w:hint="eastAsia"/>
          <w:lang w:eastAsia="zh-CN"/>
        </w:rPr>
        <w:t>（</w:t>
      </w:r>
      <w:r>
        <w:rPr>
          <w:spacing w:val="-75"/>
          <w:lang w:eastAsia="zh-CN"/>
        </w:rPr>
        <w:t xml:space="preserve"> </w:t>
      </w:r>
      <w:r>
        <w:rPr>
          <w:rFonts w:ascii="Times New Roman" w:hAnsi="Times New Roman"/>
          <w:spacing w:val="7"/>
          <w:lang w:eastAsia="zh-CN"/>
        </w:rPr>
        <w:t>7</w:t>
      </w:r>
      <w:r>
        <w:rPr>
          <w:rFonts w:hint="eastAsia"/>
          <w:spacing w:val="7"/>
          <w:lang w:eastAsia="zh-CN"/>
        </w:rPr>
        <w:t>）</w:t>
      </w:r>
      <w:r>
        <w:rPr>
          <w:spacing w:val="362"/>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该</w:t>
      </w:r>
      <w:r>
        <w:rPr>
          <w:rFonts w:cs="宋体"/>
          <w:spacing w:val="-75"/>
          <w:lang w:eastAsia="zh-CN"/>
        </w:rPr>
        <w:t xml:space="preserve"> </w:t>
      </w:r>
      <w:r>
        <w:rPr>
          <w:rFonts w:cs="宋体" w:hint="eastAsia"/>
          <w:spacing w:val="30"/>
          <w:lang w:eastAsia="zh-CN"/>
        </w:rPr>
        <w:t>青蛙</w:t>
      </w:r>
      <w:r>
        <w:rPr>
          <w:rFonts w:cs="宋体" w:hint="eastAsia"/>
          <w:lang w:eastAsia="zh-CN"/>
        </w:rPr>
        <w:t>卵</w:t>
      </w:r>
      <w:r>
        <w:rPr>
          <w:rFonts w:cs="宋体"/>
          <w:spacing w:val="-75"/>
          <w:lang w:eastAsia="zh-CN"/>
        </w:rPr>
        <w:t xml:space="preserve"> </w:t>
      </w:r>
      <w:r>
        <w:rPr>
          <w:rFonts w:cs="宋体" w:hint="eastAsia"/>
          <w:lang w:eastAsia="zh-CN"/>
        </w:rPr>
        <w:t>像</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直</w:t>
      </w:r>
      <w:r>
        <w:rPr>
          <w:rFonts w:cs="宋体"/>
          <w:spacing w:val="-75"/>
          <w:lang w:eastAsia="zh-CN"/>
        </w:rPr>
        <w:t xml:space="preserve"> </w:t>
      </w:r>
      <w:r>
        <w:rPr>
          <w:rFonts w:cs="宋体" w:hint="eastAsia"/>
          <w:lang w:eastAsia="zh-CN"/>
        </w:rPr>
        <w:t>径</w:t>
      </w:r>
      <w:r>
        <w:rPr>
          <w:rFonts w:cs="宋体"/>
          <w:spacing w:val="-75"/>
          <w:lang w:eastAsia="zh-CN"/>
        </w:rPr>
        <w:t xml:space="preserve"> </w:t>
      </w:r>
      <w:r>
        <w:rPr>
          <w:rFonts w:hint="eastAsia"/>
          <w:lang w:eastAsia="zh-CN"/>
        </w:rPr>
        <w:t>为</w:t>
      </w:r>
      <w:r>
        <w:rPr>
          <w:rFonts w:ascii="Times New Roman" w:hAnsi="Times New Roman"/>
          <w:u w:val="single" w:color="000000"/>
          <w:lang w:eastAsia="zh-CN"/>
        </w:rPr>
        <w:tab/>
      </w:r>
      <w:r>
        <w:rPr>
          <w:rFonts w:ascii="Times New Roman" w:hAnsi="Times New Roman"/>
          <w:u w:val="single" w:color="000000"/>
          <w:lang w:eastAsia="zh-CN"/>
        </w:rPr>
        <w:tab/>
      </w:r>
      <w:r>
        <w:rPr>
          <w:rFonts w:ascii="Times New Roman" w:hAnsi="Times New Roman"/>
          <w:spacing w:val="9"/>
          <w:lang w:eastAsia="zh-CN"/>
        </w:rPr>
        <w:t>cm</w:t>
      </w:r>
      <w:r>
        <w:rPr>
          <w:rFonts w:hint="eastAsia"/>
          <w:spacing w:val="9"/>
          <w:lang w:eastAsia="zh-CN"/>
        </w:rPr>
        <w:t>，</w:t>
      </w:r>
      <w:r>
        <w:rPr>
          <w:spacing w:val="-76"/>
          <w:lang w:eastAsia="zh-CN"/>
        </w:rPr>
        <w:t xml:space="preserve"> </w:t>
      </w:r>
      <w:r>
        <w:rPr>
          <w:rFonts w:cs="宋体" w:hint="eastAsia"/>
          <w:lang w:eastAsia="zh-CN"/>
        </w:rPr>
        <w:t>此</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spacing w:val="30"/>
          <w:lang w:eastAsia="zh-CN"/>
        </w:rPr>
        <w:t>青蛙</w:t>
      </w:r>
      <w:r>
        <w:rPr>
          <w:rFonts w:cs="宋体" w:hint="eastAsia"/>
          <w:lang w:eastAsia="zh-CN"/>
        </w:rPr>
        <w:t>卵</w:t>
      </w:r>
      <w:r>
        <w:rPr>
          <w:rFonts w:cs="宋体"/>
          <w:spacing w:val="-76"/>
          <w:lang w:eastAsia="zh-CN"/>
        </w:rPr>
        <w:t xml:space="preserve"> </w:t>
      </w:r>
      <w:r>
        <w:rPr>
          <w:rFonts w:hint="eastAsia"/>
          <w:lang w:eastAsia="zh-CN"/>
        </w:rPr>
        <w:t>的</w:t>
      </w:r>
      <w:r>
        <w:rPr>
          <w:spacing w:val="-75"/>
          <w:lang w:eastAsia="zh-CN"/>
        </w:rPr>
        <w:t xml:space="preserve"> </w:t>
      </w:r>
      <w:r>
        <w:rPr>
          <w:rFonts w:cs="宋体" w:hint="eastAsia"/>
          <w:lang w:eastAsia="zh-CN"/>
        </w:rPr>
        <w:t>直</w:t>
      </w:r>
      <w:r>
        <w:rPr>
          <w:rFonts w:cs="宋体"/>
          <w:spacing w:val="-75"/>
          <w:lang w:eastAsia="zh-CN"/>
        </w:rPr>
        <w:t xml:space="preserve"> </w:t>
      </w:r>
      <w:r>
        <w:rPr>
          <w:rFonts w:cs="宋体" w:hint="eastAsia"/>
          <w:spacing w:val="15"/>
          <w:lang w:eastAsia="zh-CN"/>
        </w:rPr>
        <w:t>径被</w:t>
      </w:r>
      <w:r>
        <w:rPr>
          <w:rFonts w:cs="宋体"/>
          <w:spacing w:val="-76"/>
          <w:lang w:eastAsia="zh-CN"/>
        </w:rPr>
        <w:t xml:space="preserve"> </w:t>
      </w:r>
      <w:r>
        <w:rPr>
          <w:rFonts w:cs="宋体" w:hint="eastAsia"/>
          <w:lang w:eastAsia="zh-CN"/>
        </w:rPr>
        <w:t>放</w:t>
      </w:r>
      <w:r>
        <w:rPr>
          <w:rFonts w:cs="宋体"/>
          <w:spacing w:val="-75"/>
          <w:lang w:eastAsia="zh-CN"/>
        </w:rPr>
        <w:t xml:space="preserve"> </w:t>
      </w:r>
      <w:r>
        <w:rPr>
          <w:rFonts w:hint="eastAsia"/>
          <w:spacing w:val="30"/>
          <w:lang w:eastAsia="zh-CN"/>
        </w:rPr>
        <w:t>大了</w:t>
      </w:r>
      <w:r>
        <w:rPr>
          <w:rFonts w:hint="eastAsia"/>
          <w:lang w:eastAsia="zh-CN"/>
        </w:rPr>
        <w:t>．</w:t>
      </w:r>
      <w:r>
        <w:rPr>
          <w:spacing w:val="-75"/>
          <w:lang w:eastAsia="zh-CN"/>
        </w:rPr>
        <w:t xml:space="preserve"> </w:t>
      </w:r>
    </w:p>
    <w:p w:rsidR="001B72D3" w:rsidRDefault="001B72D3">
      <w:pPr>
        <w:spacing w:before="7" w:line="130" w:lineRule="atLeast"/>
        <w:rPr>
          <w:rFonts w:ascii="宋体" w:cs="宋体"/>
          <w:sz w:val="9"/>
          <w:szCs w:val="9"/>
          <w:lang w:eastAsia="zh-CN"/>
        </w:rPr>
      </w:pPr>
    </w:p>
    <w:p w:rsidR="001B72D3" w:rsidRDefault="001B72D3">
      <w:pPr>
        <w:spacing w:line="200" w:lineRule="atLeast"/>
        <w:rPr>
          <w:rFonts w:ascii="宋体" w:cs="宋体"/>
          <w:sz w:val="15"/>
          <w:szCs w:val="15"/>
          <w:lang w:eastAsia="zh-CN"/>
        </w:rPr>
      </w:pPr>
    </w:p>
    <w:p w:rsidR="001B72D3" w:rsidRDefault="001B72D3">
      <w:pPr>
        <w:tabs>
          <w:tab w:val="left" w:pos="2314"/>
        </w:tabs>
        <w:spacing w:line="200" w:lineRule="atLeast"/>
        <w:ind w:left="466"/>
        <w:rPr>
          <w:rFonts w:ascii="宋体" w:cs="宋体"/>
          <w:sz w:val="20"/>
          <w:szCs w:val="20"/>
        </w:rPr>
      </w:pPr>
      <w:r w:rsidRPr="00F84C4B">
        <w:rPr>
          <w:rFonts w:ascii="宋体"/>
          <w:sz w:val="20"/>
        </w:rPr>
        <w:pict>
          <v:shape id="_x0000_i1039" type="#_x0000_t75" style="width:73.5pt;height:57.75pt;mso-position-horizontal-relative:char;mso-position-vertical-relative:line">
            <v:imagedata r:id="rId36" o:title=""/>
          </v:shape>
        </w:pict>
      </w:r>
      <w:r>
        <w:rPr>
          <w:rFonts w:ascii="宋体"/>
          <w:sz w:val="20"/>
        </w:rPr>
        <w:tab/>
      </w:r>
      <w:r w:rsidRPr="00F84C4B">
        <w:rPr>
          <w:rFonts w:ascii="宋体"/>
          <w:sz w:val="20"/>
        </w:rPr>
        <w:pict>
          <v:shape id="_x0000_i1040" type="#_x0000_t75" style="width:73.5pt;height:57.75pt;mso-position-horizontal-relative:char;mso-position-vertical-relative:line">
            <v:imagedata r:id="rId37" o:title=""/>
          </v:shape>
        </w:pict>
      </w:r>
    </w:p>
    <w:p w:rsidR="001B72D3" w:rsidRDefault="001B72D3">
      <w:pPr>
        <w:spacing w:before="18" w:line="20" w:lineRule="atLeast"/>
        <w:rPr>
          <w:rFonts w:ascii="宋体" w:cs="宋体"/>
          <w:sz w:val="2"/>
          <w:szCs w:val="2"/>
        </w:rPr>
      </w:pPr>
    </w:p>
    <w:p w:rsidR="001B72D3" w:rsidRDefault="001B72D3">
      <w:pPr>
        <w:tabs>
          <w:tab w:val="left" w:pos="2200"/>
          <w:tab w:val="left" w:pos="4047"/>
          <w:tab w:val="left" w:pos="5502"/>
          <w:tab w:val="left" w:pos="7167"/>
        </w:tabs>
        <w:spacing w:line="200" w:lineRule="atLeast"/>
        <w:ind w:left="352"/>
        <w:rPr>
          <w:rFonts w:ascii="宋体" w:cs="宋体"/>
          <w:sz w:val="20"/>
          <w:szCs w:val="20"/>
        </w:rPr>
      </w:pPr>
      <w:r w:rsidRPr="00F84C4B">
        <w:rPr>
          <w:rFonts w:ascii="宋体"/>
          <w:sz w:val="20"/>
        </w:rPr>
        <w:pict>
          <v:shape id="_x0000_i1041" type="#_x0000_t75" style="width:85.5pt;height:69pt;mso-position-horizontal-relative:char;mso-position-vertical-relative:line">
            <v:imagedata r:id="rId38" o:title=""/>
          </v:shape>
        </w:pict>
      </w:r>
      <w:r>
        <w:rPr>
          <w:rFonts w:ascii="宋体"/>
          <w:sz w:val="20"/>
        </w:rPr>
        <w:tab/>
      </w:r>
      <w:r w:rsidRPr="00F84C4B">
        <w:rPr>
          <w:rFonts w:ascii="宋体"/>
          <w:sz w:val="20"/>
        </w:rPr>
        <w:pict>
          <v:shape id="_x0000_i1042" type="#_x0000_t75" style="width:85.5pt;height:69pt;mso-position-horizontal-relative:char;mso-position-vertical-relative:line">
            <v:imagedata r:id="rId39" o:title=""/>
          </v:shape>
        </w:pict>
      </w:r>
      <w:r>
        <w:rPr>
          <w:rFonts w:ascii="宋体"/>
          <w:sz w:val="20"/>
        </w:rPr>
        <w:tab/>
      </w:r>
      <w:r w:rsidRPr="00F84C4B">
        <w:rPr>
          <w:rFonts w:ascii="宋体"/>
          <w:sz w:val="20"/>
        </w:rPr>
        <w:pict>
          <v:shape id="_x0000_i1043" type="#_x0000_t75" style="width:62.25pt;height:78.75pt;mso-position-horizontal-relative:char;mso-position-vertical-relative:line">
            <v:imagedata r:id="rId40" o:title=""/>
          </v:shape>
        </w:pict>
      </w:r>
      <w:r>
        <w:rPr>
          <w:rFonts w:ascii="宋体"/>
          <w:sz w:val="20"/>
        </w:rPr>
        <w:tab/>
      </w:r>
      <w:r w:rsidRPr="00F84C4B">
        <w:rPr>
          <w:rFonts w:ascii="宋体"/>
          <w:position w:val="1"/>
          <w:sz w:val="20"/>
        </w:rPr>
        <w:pict>
          <v:shape id="_x0000_i1044" type="#_x0000_t75" style="width:77.25pt;height:79.5pt;mso-position-horizontal-relative:char;mso-position-vertical-relative:line">
            <v:imagedata r:id="rId41" o:title=""/>
          </v:shape>
        </w:pict>
      </w:r>
      <w:r>
        <w:rPr>
          <w:rFonts w:ascii="宋体"/>
          <w:position w:val="1"/>
          <w:sz w:val="20"/>
        </w:rPr>
        <w:tab/>
      </w:r>
      <w:r w:rsidRPr="00F84C4B">
        <w:rPr>
          <w:rFonts w:ascii="宋体"/>
          <w:sz w:val="20"/>
        </w:rPr>
        <w:pict>
          <v:shape id="_x0000_i1045" type="#_x0000_t75" style="width:69.75pt;height:78.75pt;mso-position-horizontal-relative:char;mso-position-vertical-relative:line">
            <v:imagedata r:id="rId42" o:title=""/>
          </v:shape>
        </w:pict>
      </w:r>
    </w:p>
    <w:p w:rsidR="001B72D3" w:rsidRDefault="001B72D3">
      <w:pPr>
        <w:spacing w:line="300" w:lineRule="atLeast"/>
        <w:rPr>
          <w:rFonts w:ascii="宋体" w:cs="宋体"/>
        </w:rPr>
      </w:pPr>
    </w:p>
    <w:p w:rsidR="001B72D3" w:rsidRDefault="001B72D3">
      <w:pPr>
        <w:pStyle w:val="BodyText"/>
        <w:spacing w:before="0"/>
        <w:ind w:left="107"/>
        <w:rPr>
          <w:rFonts w:ascii="黑体" w:eastAsia="黑体" w:hAnsi="黑体" w:cs="黑体"/>
          <w:lang w:eastAsia="zh-CN"/>
        </w:rPr>
      </w:pPr>
      <w:r>
        <w:rPr>
          <w:rFonts w:ascii="黑体" w:eastAsia="黑体" w:hAnsi="黑体" w:cs="黑体" w:hint="eastAsia"/>
          <w:lang w:eastAsia="zh-CN"/>
        </w:rPr>
        <w:t>三、解析题（共</w:t>
      </w:r>
      <w:r>
        <w:rPr>
          <w:rFonts w:ascii="黑体" w:eastAsia="黑体" w:hAnsi="黑体" w:cs="黑体"/>
          <w:spacing w:val="-53"/>
          <w:lang w:eastAsia="zh-CN"/>
        </w:rPr>
        <w:t xml:space="preserve"> </w:t>
      </w:r>
      <w:r>
        <w:rPr>
          <w:rFonts w:ascii="黑体" w:eastAsia="黑体" w:hAnsi="黑体" w:cs="黑体"/>
          <w:spacing w:val="-1"/>
          <w:lang w:eastAsia="zh-CN"/>
        </w:rPr>
        <w:t>16</w:t>
      </w:r>
      <w:r>
        <w:rPr>
          <w:rFonts w:ascii="黑体" w:eastAsia="黑体" w:hAnsi="黑体" w:cs="黑体"/>
          <w:spacing w:val="-52"/>
          <w:lang w:eastAsia="zh-CN"/>
        </w:rPr>
        <w:t xml:space="preserve"> </w:t>
      </w:r>
      <w:r>
        <w:rPr>
          <w:rFonts w:ascii="黑体" w:eastAsia="黑体" w:hAnsi="黑体" w:cs="黑体" w:hint="eastAsia"/>
          <w:lang w:eastAsia="zh-CN"/>
        </w:rPr>
        <w:t>分）</w:t>
      </w:r>
    </w:p>
    <w:p w:rsidR="001B72D3" w:rsidRDefault="001B72D3">
      <w:pPr>
        <w:spacing w:before="3" w:line="190" w:lineRule="atLeast"/>
        <w:rPr>
          <w:rFonts w:ascii="黑体" w:eastAsia="黑体" w:hAnsi="黑体" w:cs="黑体"/>
          <w:sz w:val="14"/>
          <w:szCs w:val="14"/>
          <w:lang w:eastAsia="zh-CN"/>
        </w:rPr>
      </w:pPr>
    </w:p>
    <w:p w:rsidR="001B72D3" w:rsidRDefault="001B72D3">
      <w:pPr>
        <w:pStyle w:val="BodyText"/>
        <w:spacing w:before="0" w:line="257" w:lineRule="auto"/>
        <w:ind w:left="587" w:right="107" w:hanging="480"/>
        <w:rPr>
          <w:rFonts w:cs="宋体"/>
          <w:lang w:eastAsia="zh-CN"/>
        </w:rPr>
      </w:pPr>
      <w:r>
        <w:rPr>
          <w:rFonts w:ascii="Times New Roman" w:hAnsi="Times New Roman"/>
          <w:spacing w:val="10"/>
          <w:lang w:eastAsia="zh-CN"/>
        </w:rPr>
        <w:t>20</w:t>
      </w:r>
      <w:r>
        <w:rPr>
          <w:rFonts w:hint="eastAsia"/>
          <w:spacing w:val="10"/>
          <w:lang w:eastAsia="zh-CN"/>
        </w:rPr>
        <w:t>．</w:t>
      </w:r>
      <w:r>
        <w:rPr>
          <w:spacing w:val="-78"/>
          <w:lang w:eastAsia="zh-CN"/>
        </w:rPr>
        <w:t xml:space="preserve"> </w:t>
      </w:r>
      <w:r>
        <w:rPr>
          <w:rFonts w:cs="宋体" w:hint="eastAsia"/>
          <w:lang w:eastAsia="zh-CN"/>
        </w:rPr>
        <w:t>据</w:t>
      </w:r>
      <w:r>
        <w:rPr>
          <w:rFonts w:cs="宋体"/>
          <w:spacing w:val="-75"/>
          <w:lang w:eastAsia="zh-CN"/>
        </w:rPr>
        <w:t xml:space="preserve"> </w:t>
      </w:r>
      <w:r>
        <w:rPr>
          <w:rFonts w:cs="宋体" w:hint="eastAsia"/>
          <w:spacing w:val="15"/>
          <w:lang w:eastAsia="zh-CN"/>
        </w:rPr>
        <w:t>统计</w:t>
      </w:r>
      <w:r>
        <w:rPr>
          <w:rFonts w:cs="宋体"/>
          <w:spacing w:val="-75"/>
          <w:lang w:eastAsia="zh-CN"/>
        </w:rPr>
        <w:t xml:space="preserve"> </w:t>
      </w:r>
      <w:r>
        <w:rPr>
          <w:rFonts w:hint="eastAsia"/>
          <w:lang w:eastAsia="zh-CN"/>
        </w:rPr>
        <w:t>，</w:t>
      </w:r>
      <w:r>
        <w:rPr>
          <w:spacing w:val="-78"/>
          <w:lang w:eastAsia="zh-CN"/>
        </w:rPr>
        <w:t xml:space="preserve"> </w:t>
      </w:r>
      <w:r>
        <w:rPr>
          <w:rFonts w:cs="宋体" w:hint="eastAsia"/>
          <w:lang w:eastAsia="zh-CN"/>
        </w:rPr>
        <w:t>全</w:t>
      </w:r>
      <w:r>
        <w:rPr>
          <w:rFonts w:cs="宋体"/>
          <w:spacing w:val="-75"/>
          <w:lang w:eastAsia="zh-CN"/>
        </w:rPr>
        <w:t xml:space="preserve"> </w:t>
      </w:r>
      <w:r>
        <w:rPr>
          <w:rFonts w:cs="宋体" w:hint="eastAsia"/>
          <w:lang w:eastAsia="zh-CN"/>
        </w:rPr>
        <w:t>国</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生</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车祸</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有超</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四</w:t>
      </w:r>
      <w:r>
        <w:rPr>
          <w:rFonts w:cs="宋体"/>
          <w:spacing w:val="-75"/>
          <w:lang w:eastAsia="zh-CN"/>
        </w:rPr>
        <w:t xml:space="preserve"> </w:t>
      </w:r>
      <w:r>
        <w:rPr>
          <w:rFonts w:cs="宋体" w:hint="eastAsia"/>
          <w:spacing w:val="15"/>
          <w:lang w:eastAsia="zh-CN"/>
        </w:rPr>
        <w:t>分之</w:t>
      </w:r>
      <w:r>
        <w:rPr>
          <w:rFonts w:cs="宋体"/>
          <w:spacing w:val="-75"/>
          <w:lang w:eastAsia="zh-CN"/>
        </w:rPr>
        <w:t xml:space="preserve"> </w:t>
      </w:r>
      <w:r>
        <w:rPr>
          <w:rFonts w:hint="eastAsia"/>
          <w:spacing w:val="15"/>
          <w:lang w:eastAsia="zh-CN"/>
        </w:rPr>
        <w:t>一是</w:t>
      </w:r>
      <w:r>
        <w:rPr>
          <w:spacing w:val="-75"/>
          <w:lang w:eastAsia="zh-CN"/>
        </w:rPr>
        <w:t xml:space="preserve"> </w:t>
      </w:r>
      <w:r>
        <w:rPr>
          <w:rFonts w:cs="宋体" w:hint="eastAsia"/>
          <w:lang w:eastAsia="zh-CN"/>
        </w:rPr>
        <w:t>超</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cs="宋体" w:hint="eastAsia"/>
          <w:lang w:eastAsia="zh-CN"/>
        </w:rPr>
        <w:t>引</w:t>
      </w:r>
      <w:r>
        <w:rPr>
          <w:rFonts w:cs="宋体"/>
          <w:spacing w:val="-75"/>
          <w:lang w:eastAsia="zh-CN"/>
        </w:rPr>
        <w:t xml:space="preserve"> </w:t>
      </w:r>
      <w:r>
        <w:rPr>
          <w:rFonts w:cs="宋体" w:hint="eastAsia"/>
          <w:lang w:eastAsia="zh-CN"/>
        </w:rPr>
        <w:t>起</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w:t>
      </w:r>
      <w:r>
        <w:rPr>
          <w:rFonts w:cs="宋体"/>
          <w:spacing w:val="-78"/>
          <w:lang w:eastAsia="zh-CN"/>
        </w:rPr>
        <w:t xml:space="preserve"> </w:t>
      </w:r>
      <w:r>
        <w:rPr>
          <w:rFonts w:hint="eastAsia"/>
          <w:lang w:eastAsia="zh-CN"/>
        </w:rPr>
        <w:t>为</w:t>
      </w:r>
      <w:r>
        <w:rPr>
          <w:spacing w:val="-75"/>
          <w:lang w:eastAsia="zh-CN"/>
        </w:rPr>
        <w:t xml:space="preserve"> </w:t>
      </w:r>
      <w:r>
        <w:rPr>
          <w:rFonts w:cs="宋体" w:hint="eastAsia"/>
          <w:lang w:eastAsia="zh-CN"/>
        </w:rPr>
        <w:t>此</w:t>
      </w:r>
      <w:r>
        <w:rPr>
          <w:rFonts w:cs="宋体"/>
          <w:spacing w:val="-75"/>
          <w:lang w:eastAsia="zh-CN"/>
        </w:rPr>
        <w:t xml:space="preserve"> </w:t>
      </w:r>
      <w:r>
        <w:rPr>
          <w:rFonts w:hint="eastAsia"/>
          <w:lang w:eastAsia="zh-CN"/>
        </w:rPr>
        <w:t>，</w:t>
      </w:r>
      <w:r>
        <w:rPr>
          <w:spacing w:val="-78"/>
          <w:lang w:eastAsia="zh-CN"/>
        </w:rPr>
        <w:t xml:space="preserve"> </w:t>
      </w:r>
      <w:r>
        <w:rPr>
          <w:rFonts w:cs="宋体" w:hint="eastAsia"/>
          <w:lang w:eastAsia="zh-CN"/>
        </w:rPr>
        <w:t>我</w:t>
      </w:r>
      <w:r>
        <w:rPr>
          <w:rFonts w:cs="宋体"/>
          <w:spacing w:val="-75"/>
          <w:lang w:eastAsia="zh-CN"/>
        </w:rPr>
        <w:t xml:space="preserve"> </w:t>
      </w:r>
      <w:r>
        <w:rPr>
          <w:rFonts w:cs="宋体" w:hint="eastAsia"/>
          <w:lang w:eastAsia="zh-CN"/>
        </w:rPr>
        <w:t>市</w:t>
      </w:r>
      <w:r>
        <w:rPr>
          <w:rFonts w:cs="宋体"/>
          <w:spacing w:val="-75"/>
          <w:lang w:eastAsia="zh-CN"/>
        </w:rPr>
        <w:t xml:space="preserve"> </w:t>
      </w:r>
      <w:r>
        <w:rPr>
          <w:rFonts w:cs="宋体" w:hint="eastAsia"/>
          <w:lang w:eastAsia="zh-CN"/>
        </w:rPr>
        <w:t>近</w:t>
      </w:r>
      <w:r>
        <w:rPr>
          <w:rFonts w:cs="宋体"/>
          <w:spacing w:val="-75"/>
          <w:lang w:eastAsia="zh-CN"/>
        </w:rPr>
        <w:t xml:space="preserve"> </w:t>
      </w:r>
      <w:r>
        <w:rPr>
          <w:rFonts w:hint="eastAsia"/>
          <w:lang w:eastAsia="zh-CN"/>
        </w:rPr>
        <w:t>年</w:t>
      </w:r>
      <w:r>
        <w:rPr>
          <w:lang w:eastAsia="zh-CN"/>
        </w:rPr>
        <w:t xml:space="preserve"> </w:t>
      </w:r>
      <w:r>
        <w:rPr>
          <w:rFonts w:hint="eastAsia"/>
          <w:lang w:eastAsia="zh-CN"/>
        </w:rPr>
        <w:t>来</w:t>
      </w:r>
      <w:r>
        <w:rPr>
          <w:spacing w:val="-76"/>
          <w:lang w:eastAsia="zh-CN"/>
        </w:rPr>
        <w:t xml:space="preserve"> </w:t>
      </w:r>
      <w:r>
        <w:rPr>
          <w:rFonts w:cs="宋体" w:hint="eastAsia"/>
          <w:lang w:eastAsia="zh-CN"/>
        </w:rPr>
        <w:t>加</w:t>
      </w:r>
      <w:r>
        <w:rPr>
          <w:rFonts w:cs="宋体"/>
          <w:spacing w:val="-75"/>
          <w:lang w:eastAsia="zh-CN"/>
        </w:rPr>
        <w:t xml:space="preserve"> </w:t>
      </w:r>
      <w:r>
        <w:rPr>
          <w:rFonts w:hint="eastAsia"/>
          <w:spacing w:val="15"/>
          <w:lang w:eastAsia="zh-CN"/>
        </w:rPr>
        <w:t>大了</w:t>
      </w:r>
      <w:r>
        <w:rPr>
          <w:spacing w:val="-75"/>
          <w:lang w:eastAsia="zh-CN"/>
        </w:rPr>
        <w:t xml:space="preserve"> </w:t>
      </w:r>
      <w:r>
        <w:rPr>
          <w:rFonts w:cs="宋体" w:hint="eastAsia"/>
          <w:lang w:eastAsia="zh-CN"/>
        </w:rPr>
        <w:t>道</w:t>
      </w:r>
      <w:r>
        <w:rPr>
          <w:rFonts w:cs="宋体"/>
          <w:spacing w:val="-75"/>
          <w:lang w:eastAsia="zh-CN"/>
        </w:rPr>
        <w:t xml:space="preserve"> </w:t>
      </w:r>
      <w:r>
        <w:rPr>
          <w:rFonts w:cs="宋体" w:hint="eastAsia"/>
          <w:lang w:eastAsia="zh-CN"/>
        </w:rPr>
        <w:t>路</w:t>
      </w:r>
      <w:r>
        <w:rPr>
          <w:rFonts w:cs="宋体"/>
          <w:spacing w:val="-75"/>
          <w:lang w:eastAsia="zh-CN"/>
        </w:rPr>
        <w:t xml:space="preserve"> </w:t>
      </w:r>
      <w:r>
        <w:rPr>
          <w:rFonts w:cs="宋体" w:hint="eastAsia"/>
          <w:lang w:eastAsia="zh-CN"/>
        </w:rPr>
        <w:t>限</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cs="宋体" w:hint="eastAsia"/>
          <w:spacing w:val="15"/>
          <w:lang w:eastAsia="zh-CN"/>
        </w:rPr>
        <w:t>监控</w:t>
      </w:r>
      <w:r>
        <w:rPr>
          <w:rFonts w:cs="宋体"/>
          <w:spacing w:val="-75"/>
          <w:lang w:eastAsia="zh-CN"/>
        </w:rPr>
        <w:t xml:space="preserve"> </w:t>
      </w:r>
      <w:r>
        <w:rPr>
          <w:rFonts w:cs="宋体" w:hint="eastAsia"/>
          <w:lang w:eastAsia="zh-CN"/>
        </w:rPr>
        <w:t>管</w:t>
      </w:r>
      <w:r>
        <w:rPr>
          <w:rFonts w:cs="宋体"/>
          <w:spacing w:val="-75"/>
          <w:lang w:eastAsia="zh-CN"/>
        </w:rPr>
        <w:t xml:space="preserve"> </w:t>
      </w:r>
      <w:r>
        <w:rPr>
          <w:rFonts w:hint="eastAsia"/>
          <w:lang w:eastAsia="zh-CN"/>
        </w:rPr>
        <w:t>理</w:t>
      </w:r>
      <w:r>
        <w:rPr>
          <w:spacing w:val="-75"/>
          <w:lang w:eastAsia="zh-CN"/>
        </w:rPr>
        <w:t xml:space="preserve"> </w:t>
      </w:r>
      <w:r>
        <w:rPr>
          <w:rFonts w:hint="eastAsia"/>
          <w:spacing w:val="-23"/>
          <w:lang w:eastAsia="zh-CN"/>
        </w:rPr>
        <w:t>．</w:t>
      </w:r>
      <w:r>
        <w:rPr>
          <w:rFonts w:hint="eastAsia"/>
          <w:spacing w:val="30"/>
          <w:lang w:eastAsia="zh-CN"/>
        </w:rPr>
        <w:t>一种</w:t>
      </w:r>
      <w:r>
        <w:rPr>
          <w:rFonts w:hint="eastAsia"/>
          <w:lang w:eastAsia="zh-CN"/>
        </w:rPr>
        <w:t>是</w:t>
      </w:r>
      <w:r>
        <w:rPr>
          <w:spacing w:val="-74"/>
          <w:lang w:eastAsia="zh-CN"/>
        </w:rPr>
        <w:t xml:space="preserve"> </w:t>
      </w:r>
      <w:r>
        <w:rPr>
          <w:rFonts w:ascii="Times New Roman" w:hAnsi="Times New Roman"/>
          <w:spacing w:val="14"/>
          <w:lang w:eastAsia="zh-CN"/>
        </w:rPr>
        <w:t>“</w:t>
      </w:r>
      <w:r>
        <w:rPr>
          <w:rFonts w:cs="宋体" w:hint="eastAsia"/>
          <w:spacing w:val="14"/>
          <w:lang w:eastAsia="zh-CN"/>
        </w:rPr>
        <w:t>定点</w:t>
      </w:r>
      <w:r>
        <w:rPr>
          <w:rFonts w:cs="宋体"/>
          <w:spacing w:val="-75"/>
          <w:lang w:eastAsia="zh-CN"/>
        </w:rPr>
        <w:t xml:space="preserve"> </w:t>
      </w:r>
      <w:r>
        <w:rPr>
          <w:rFonts w:hint="eastAsia"/>
          <w:lang w:eastAsia="zh-CN"/>
        </w:rPr>
        <w:t>测</w:t>
      </w:r>
      <w:r>
        <w:rPr>
          <w:spacing w:val="-76"/>
          <w:lang w:eastAsia="zh-CN"/>
        </w:rPr>
        <w:t xml:space="preserve"> </w:t>
      </w:r>
      <w:r>
        <w:rPr>
          <w:rFonts w:cs="宋体" w:hint="eastAsia"/>
          <w:lang w:eastAsia="zh-CN"/>
        </w:rPr>
        <w:t>速</w:t>
      </w:r>
      <w:r>
        <w:rPr>
          <w:rFonts w:cs="宋体"/>
          <w:spacing w:val="-75"/>
          <w:lang w:eastAsia="zh-CN"/>
        </w:rPr>
        <w:t xml:space="preserve"> </w:t>
      </w:r>
      <w:r>
        <w:rPr>
          <w:rFonts w:ascii="Times New Roman" w:hAnsi="Times New Roman"/>
          <w:spacing w:val="16"/>
          <w:lang w:eastAsia="zh-CN"/>
        </w:rPr>
        <w:t>”</w:t>
      </w:r>
      <w:r>
        <w:rPr>
          <w:rFonts w:hint="eastAsia"/>
          <w:spacing w:val="-23"/>
          <w:lang w:eastAsia="zh-CN"/>
        </w:rPr>
        <w:t>，</w:t>
      </w:r>
      <w:r>
        <w:rPr>
          <w:rFonts w:cs="宋体" w:hint="eastAsia"/>
          <w:spacing w:val="30"/>
          <w:lang w:eastAsia="zh-CN"/>
        </w:rPr>
        <w:t>即</w:t>
      </w:r>
      <w:r>
        <w:rPr>
          <w:rFonts w:cs="宋体" w:hint="eastAsia"/>
          <w:lang w:eastAsia="zh-CN"/>
        </w:rPr>
        <w:t>监</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spacing w:val="15"/>
          <w:lang w:eastAsia="zh-CN"/>
        </w:rPr>
        <w:t>汽车</w:t>
      </w:r>
      <w:r>
        <w:rPr>
          <w:rFonts w:cs="宋体"/>
          <w:spacing w:val="-75"/>
          <w:lang w:eastAsia="zh-CN"/>
        </w:rPr>
        <w:t xml:space="preserve"> </w:t>
      </w:r>
      <w:r>
        <w:rPr>
          <w:rFonts w:hint="eastAsia"/>
          <w:spacing w:val="15"/>
          <w:lang w:eastAsia="zh-CN"/>
        </w:rPr>
        <w:t>在某</w:t>
      </w:r>
      <w:r>
        <w:rPr>
          <w:spacing w:val="-75"/>
          <w:lang w:eastAsia="zh-CN"/>
        </w:rPr>
        <w:t xml:space="preserve"> </w:t>
      </w:r>
      <w:r>
        <w:rPr>
          <w:rFonts w:cs="宋体" w:hint="eastAsia"/>
          <w:lang w:eastAsia="zh-CN"/>
        </w:rPr>
        <w:t>点</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车</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cs="宋体" w:hint="eastAsia"/>
          <w:lang w:eastAsia="zh-CN"/>
        </w:rPr>
        <w:t>；</w:t>
      </w:r>
      <w:r>
        <w:rPr>
          <w:rFonts w:cs="宋体"/>
          <w:spacing w:val="122"/>
          <w:lang w:eastAsia="zh-CN"/>
        </w:rPr>
        <w:t xml:space="preserve"> </w:t>
      </w:r>
      <w:r>
        <w:rPr>
          <w:rFonts w:cs="宋体" w:hint="eastAsia"/>
          <w:lang w:eastAsia="zh-CN"/>
        </w:rPr>
        <w:t>另</w:t>
      </w:r>
      <w:r>
        <w:rPr>
          <w:rFonts w:cs="宋体"/>
          <w:spacing w:val="-75"/>
          <w:lang w:eastAsia="zh-CN"/>
        </w:rPr>
        <w:t xml:space="preserve"> </w:t>
      </w:r>
      <w:r>
        <w:rPr>
          <w:rFonts w:hint="eastAsia"/>
          <w:lang w:eastAsia="zh-CN"/>
        </w:rPr>
        <w:t>一</w:t>
      </w:r>
      <w:r>
        <w:rPr>
          <w:spacing w:val="-75"/>
          <w:lang w:eastAsia="zh-CN"/>
        </w:rPr>
        <w:t xml:space="preserve"> </w:t>
      </w:r>
      <w:r>
        <w:rPr>
          <w:rFonts w:hint="eastAsia"/>
          <w:spacing w:val="15"/>
          <w:lang w:eastAsia="zh-CN"/>
        </w:rPr>
        <w:t>种是</w:t>
      </w:r>
      <w:r>
        <w:rPr>
          <w:spacing w:val="-74"/>
          <w:lang w:eastAsia="zh-CN"/>
        </w:rPr>
        <w:t xml:space="preserve"> </w:t>
      </w:r>
      <w:r>
        <w:rPr>
          <w:rFonts w:ascii="Times New Roman" w:hAnsi="Times New Roman"/>
          <w:spacing w:val="6"/>
          <w:lang w:eastAsia="zh-CN"/>
        </w:rPr>
        <w:t>“</w:t>
      </w:r>
      <w:r>
        <w:rPr>
          <w:rFonts w:cs="宋体" w:hint="eastAsia"/>
          <w:spacing w:val="6"/>
          <w:lang w:eastAsia="zh-CN"/>
        </w:rPr>
        <w:t>区</w:t>
      </w:r>
      <w:r>
        <w:rPr>
          <w:rFonts w:cs="宋体"/>
          <w:spacing w:val="-74"/>
          <w:lang w:eastAsia="zh-CN"/>
        </w:rPr>
        <w:t xml:space="preserve"> </w:t>
      </w:r>
      <w:r>
        <w:rPr>
          <w:rFonts w:cs="宋体" w:hint="eastAsia"/>
          <w:lang w:eastAsia="zh-CN"/>
        </w:rPr>
        <w:t>间</w:t>
      </w:r>
      <w:r>
        <w:rPr>
          <w:rFonts w:cs="宋体"/>
          <w:spacing w:val="-75"/>
          <w:lang w:eastAsia="zh-CN"/>
        </w:rPr>
        <w:t xml:space="preserve"> </w:t>
      </w:r>
      <w:r>
        <w:rPr>
          <w:rFonts w:hint="eastAsia"/>
          <w:lang w:eastAsia="zh-CN"/>
        </w:rPr>
        <w:t>测</w:t>
      </w:r>
      <w:r>
        <w:rPr>
          <w:spacing w:val="-74"/>
          <w:lang w:eastAsia="zh-CN"/>
        </w:rPr>
        <w:t xml:space="preserve"> </w:t>
      </w:r>
      <w:r>
        <w:rPr>
          <w:rFonts w:cs="宋体" w:hint="eastAsia"/>
          <w:lang w:eastAsia="zh-CN"/>
        </w:rPr>
        <w:t>速</w:t>
      </w:r>
      <w:r>
        <w:rPr>
          <w:rFonts w:cs="宋体"/>
          <w:spacing w:val="-75"/>
          <w:lang w:eastAsia="zh-CN"/>
        </w:rPr>
        <w:t xml:space="preserve"> </w:t>
      </w:r>
      <w:r>
        <w:rPr>
          <w:rFonts w:ascii="Times New Roman" w:hAnsi="Times New Roman"/>
          <w:spacing w:val="7"/>
          <w:lang w:eastAsia="zh-CN"/>
        </w:rPr>
        <w:t>”</w:t>
      </w:r>
      <w:r>
        <w:rPr>
          <w:rFonts w:hint="eastAsia"/>
          <w:spacing w:val="7"/>
          <w:lang w:eastAsia="zh-CN"/>
        </w:rPr>
        <w:t>，</w:t>
      </w:r>
      <w:r>
        <w:rPr>
          <w:spacing w:val="-74"/>
          <w:lang w:eastAsia="zh-CN"/>
        </w:rPr>
        <w:t xml:space="preserve"> </w:t>
      </w:r>
      <w:r>
        <w:rPr>
          <w:rFonts w:cs="宋体" w:hint="eastAsia"/>
          <w:lang w:eastAsia="zh-CN"/>
        </w:rPr>
        <w:t>就</w:t>
      </w:r>
      <w:r>
        <w:rPr>
          <w:rFonts w:cs="宋体"/>
          <w:spacing w:val="-75"/>
          <w:lang w:eastAsia="zh-CN"/>
        </w:rPr>
        <w:t xml:space="preserve"> </w:t>
      </w:r>
      <w:r>
        <w:rPr>
          <w:rFonts w:hint="eastAsia"/>
          <w:spacing w:val="15"/>
          <w:lang w:eastAsia="zh-CN"/>
        </w:rPr>
        <w:t>是测</w:t>
      </w:r>
      <w:r>
        <w:rPr>
          <w:spacing w:val="-75"/>
          <w:lang w:eastAsia="zh-CN"/>
        </w:rPr>
        <w:t xml:space="preserve"> </w:t>
      </w:r>
      <w:r>
        <w:rPr>
          <w:rFonts w:cs="宋体" w:hint="eastAsia"/>
          <w:lang w:eastAsia="zh-CN"/>
        </w:rPr>
        <w:t>算</w:t>
      </w:r>
      <w:r>
        <w:rPr>
          <w:rFonts w:cs="宋体"/>
          <w:spacing w:val="-75"/>
          <w:lang w:eastAsia="zh-CN"/>
        </w:rPr>
        <w:t xml:space="preserve"> </w:t>
      </w:r>
      <w:r>
        <w:rPr>
          <w:rFonts w:hint="eastAsia"/>
          <w:lang w:eastAsia="zh-CN"/>
        </w:rPr>
        <w:t>出</w:t>
      </w:r>
      <w:r>
        <w:rPr>
          <w:spacing w:val="-74"/>
          <w:lang w:eastAsia="zh-CN"/>
        </w:rPr>
        <w:t xml:space="preserve"> </w:t>
      </w:r>
      <w:r>
        <w:rPr>
          <w:rFonts w:cs="宋体" w:hint="eastAsia"/>
          <w:spacing w:val="15"/>
          <w:lang w:eastAsia="zh-CN"/>
        </w:rPr>
        <w:t>汽车</w:t>
      </w:r>
      <w:r>
        <w:rPr>
          <w:rFonts w:cs="宋体"/>
          <w:spacing w:val="-75"/>
          <w:lang w:eastAsia="zh-CN"/>
        </w:rPr>
        <w:t xml:space="preserve"> </w:t>
      </w:r>
      <w:r>
        <w:rPr>
          <w:rFonts w:hint="eastAsia"/>
          <w:spacing w:val="30"/>
          <w:lang w:eastAsia="zh-CN"/>
        </w:rPr>
        <w:t>在某</w:t>
      </w:r>
      <w:r>
        <w:rPr>
          <w:rFonts w:hint="eastAsia"/>
          <w:lang w:eastAsia="zh-CN"/>
        </w:rPr>
        <w:t>一</w:t>
      </w:r>
      <w:r>
        <w:rPr>
          <w:spacing w:val="-74"/>
          <w:lang w:eastAsia="zh-CN"/>
        </w:rPr>
        <w:t xml:space="preserve"> </w:t>
      </w:r>
      <w:r>
        <w:rPr>
          <w:rFonts w:cs="宋体" w:hint="eastAsia"/>
          <w:lang w:eastAsia="zh-CN"/>
        </w:rPr>
        <w:t>区</w:t>
      </w:r>
      <w:r>
        <w:rPr>
          <w:rFonts w:cs="宋体"/>
          <w:spacing w:val="-75"/>
          <w:lang w:eastAsia="zh-CN"/>
        </w:rPr>
        <w:t xml:space="preserve"> </w:t>
      </w:r>
      <w:r>
        <w:rPr>
          <w:rFonts w:cs="宋体" w:hint="eastAsia"/>
          <w:lang w:eastAsia="zh-CN"/>
        </w:rPr>
        <w:t>间</w:t>
      </w:r>
      <w:r>
        <w:rPr>
          <w:rFonts w:cs="宋体"/>
          <w:spacing w:val="-74"/>
          <w:lang w:eastAsia="zh-CN"/>
        </w:rPr>
        <w:t xml:space="preserve"> </w:t>
      </w:r>
      <w:r>
        <w:rPr>
          <w:rFonts w:hint="eastAsia"/>
          <w:lang w:eastAsia="zh-CN"/>
        </w:rPr>
        <w:t>行</w:t>
      </w:r>
      <w:r>
        <w:rPr>
          <w:spacing w:val="-75"/>
          <w:lang w:eastAsia="zh-CN"/>
        </w:rPr>
        <w:t xml:space="preserve"> </w:t>
      </w:r>
      <w:r>
        <w:rPr>
          <w:rFonts w:cs="宋体" w:hint="eastAsia"/>
          <w:lang w:eastAsia="zh-CN"/>
        </w:rPr>
        <w:t>驶</w:t>
      </w:r>
      <w:r>
        <w:rPr>
          <w:rFonts w:cs="宋体"/>
          <w:spacing w:val="-75"/>
          <w:lang w:eastAsia="zh-CN"/>
        </w:rPr>
        <w:t xml:space="preserve"> </w:t>
      </w:r>
      <w:r>
        <w:rPr>
          <w:rFonts w:hint="eastAsia"/>
          <w:lang w:eastAsia="zh-CN"/>
        </w:rPr>
        <w:t>的</w:t>
      </w:r>
      <w:r>
        <w:rPr>
          <w:spacing w:val="-74"/>
          <w:lang w:eastAsia="zh-CN"/>
        </w:rPr>
        <w:t xml:space="preserve"> </w:t>
      </w:r>
      <w:r>
        <w:rPr>
          <w:rFonts w:cs="宋体" w:hint="eastAsia"/>
          <w:spacing w:val="15"/>
          <w:lang w:eastAsia="zh-CN"/>
        </w:rPr>
        <w:t>平均</w:t>
      </w:r>
      <w:r>
        <w:rPr>
          <w:rFonts w:cs="宋体"/>
          <w:spacing w:val="-74"/>
          <w:lang w:eastAsia="zh-CN"/>
        </w:rPr>
        <w:t xml:space="preserve"> </w:t>
      </w:r>
      <w:r>
        <w:rPr>
          <w:rFonts w:cs="宋体" w:hint="eastAsia"/>
          <w:lang w:eastAsia="zh-CN"/>
        </w:rPr>
        <w:t>速</w:t>
      </w:r>
      <w:r>
        <w:rPr>
          <w:rFonts w:cs="宋体"/>
          <w:spacing w:val="-75"/>
          <w:lang w:eastAsia="zh-CN"/>
        </w:rPr>
        <w:t xml:space="preserve"> </w:t>
      </w:r>
      <w:r>
        <w:rPr>
          <w:rFonts w:hint="eastAsia"/>
          <w:spacing w:val="15"/>
          <w:lang w:eastAsia="zh-CN"/>
        </w:rPr>
        <w:t>度．</w:t>
      </w:r>
      <w:r>
        <w:rPr>
          <w:spacing w:val="-74"/>
          <w:lang w:eastAsia="zh-CN"/>
        </w:rPr>
        <w:t xml:space="preserve"> </w:t>
      </w:r>
      <w:r>
        <w:rPr>
          <w:rFonts w:cs="宋体" w:hint="eastAsia"/>
          <w:lang w:eastAsia="zh-CN"/>
        </w:rPr>
        <w:t>如</w:t>
      </w:r>
      <w:r>
        <w:rPr>
          <w:rFonts w:cs="宋体"/>
          <w:spacing w:val="-75"/>
          <w:lang w:eastAsia="zh-CN"/>
        </w:rPr>
        <w:t xml:space="preserve"> </w:t>
      </w:r>
      <w:r>
        <w:rPr>
          <w:rFonts w:cs="宋体" w:hint="eastAsia"/>
          <w:spacing w:val="15"/>
          <w:lang w:eastAsia="zh-CN"/>
        </w:rPr>
        <w:t>果超</w:t>
      </w:r>
      <w:r>
        <w:rPr>
          <w:rFonts w:cs="宋体"/>
          <w:spacing w:val="51"/>
          <w:lang w:eastAsia="zh-CN"/>
        </w:rPr>
        <w:t xml:space="preserve"> </w:t>
      </w:r>
      <w:r>
        <w:rPr>
          <w:rFonts w:hint="eastAsia"/>
          <w:spacing w:val="15"/>
          <w:lang w:eastAsia="zh-CN"/>
        </w:rPr>
        <w:t>过了</w:t>
      </w:r>
      <w:r>
        <w:rPr>
          <w:spacing w:val="-76"/>
          <w:lang w:eastAsia="zh-CN"/>
        </w:rPr>
        <w:t xml:space="preserve"> </w:t>
      </w:r>
      <w:r>
        <w:rPr>
          <w:rFonts w:cs="宋体" w:hint="eastAsia"/>
          <w:lang w:eastAsia="zh-CN"/>
        </w:rPr>
        <w:t>该</w:t>
      </w:r>
      <w:r>
        <w:rPr>
          <w:rFonts w:cs="宋体"/>
          <w:spacing w:val="-75"/>
          <w:lang w:eastAsia="zh-CN"/>
        </w:rPr>
        <w:t xml:space="preserve"> </w:t>
      </w:r>
      <w:r>
        <w:rPr>
          <w:rFonts w:cs="宋体" w:hint="eastAsia"/>
          <w:lang w:eastAsia="zh-CN"/>
        </w:rPr>
        <w:t>路</w:t>
      </w:r>
      <w:r>
        <w:rPr>
          <w:rFonts w:cs="宋体"/>
          <w:spacing w:val="-75"/>
          <w:lang w:eastAsia="zh-CN"/>
        </w:rPr>
        <w:t xml:space="preserve"> </w:t>
      </w:r>
      <w:r>
        <w:rPr>
          <w:rFonts w:cs="宋体" w:hint="eastAsia"/>
          <w:lang w:eastAsia="zh-CN"/>
        </w:rPr>
        <w:t>段</w:t>
      </w:r>
      <w:r>
        <w:rPr>
          <w:rFonts w:cs="宋体"/>
          <w:spacing w:val="-75"/>
          <w:lang w:eastAsia="zh-CN"/>
        </w:rPr>
        <w:t xml:space="preserve"> </w:t>
      </w:r>
      <w:r>
        <w:rPr>
          <w:rFonts w:hint="eastAsia"/>
          <w:spacing w:val="15"/>
          <w:lang w:eastAsia="zh-CN"/>
        </w:rPr>
        <w:t>的最</w:t>
      </w:r>
      <w:r>
        <w:rPr>
          <w:spacing w:val="-75"/>
          <w:lang w:eastAsia="zh-CN"/>
        </w:rPr>
        <w:t xml:space="preserve"> </w:t>
      </w:r>
      <w:r>
        <w:rPr>
          <w:rFonts w:cs="宋体" w:hint="eastAsia"/>
          <w:lang w:eastAsia="zh-CN"/>
        </w:rPr>
        <w:t>高</w:t>
      </w:r>
      <w:r>
        <w:rPr>
          <w:rFonts w:cs="宋体"/>
          <w:spacing w:val="-75"/>
          <w:lang w:eastAsia="zh-CN"/>
        </w:rPr>
        <w:t xml:space="preserve"> </w:t>
      </w:r>
      <w:r>
        <w:rPr>
          <w:rFonts w:cs="宋体" w:hint="eastAsia"/>
          <w:lang w:eastAsia="zh-CN"/>
        </w:rPr>
        <w:t>限</w:t>
      </w:r>
      <w:r>
        <w:rPr>
          <w:rFonts w:cs="宋体"/>
          <w:spacing w:val="-76"/>
          <w:lang w:eastAsia="zh-CN"/>
        </w:rPr>
        <w:t xml:space="preserve"> </w:t>
      </w:r>
      <w:r>
        <w:rPr>
          <w:rFonts w:cs="宋体" w:hint="eastAsia"/>
          <w:lang w:eastAsia="zh-CN"/>
        </w:rPr>
        <w:t>速</w:t>
      </w:r>
      <w:r>
        <w:rPr>
          <w:rFonts w:cs="宋体"/>
          <w:spacing w:val="-75"/>
          <w:lang w:eastAsia="zh-CN"/>
        </w:rPr>
        <w:t xml:space="preserve"> </w:t>
      </w:r>
      <w:r>
        <w:rPr>
          <w:rFonts w:hint="eastAsia"/>
          <w:spacing w:val="12"/>
          <w:lang w:eastAsia="zh-CN"/>
        </w:rPr>
        <w:t>，</w:t>
      </w:r>
      <w:r>
        <w:rPr>
          <w:rFonts w:cs="宋体" w:hint="eastAsia"/>
          <w:spacing w:val="12"/>
          <w:lang w:eastAsia="zh-CN"/>
        </w:rPr>
        <w:t>即被</w:t>
      </w:r>
      <w:r>
        <w:rPr>
          <w:rFonts w:cs="宋体"/>
          <w:spacing w:val="-75"/>
          <w:lang w:eastAsia="zh-CN"/>
        </w:rPr>
        <w:t xml:space="preserve"> </w:t>
      </w:r>
      <w:r>
        <w:rPr>
          <w:rFonts w:cs="宋体" w:hint="eastAsia"/>
          <w:lang w:eastAsia="zh-CN"/>
        </w:rPr>
        <w:t>判</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lang w:eastAsia="zh-CN"/>
        </w:rPr>
        <w:t>超</w:t>
      </w:r>
      <w:r>
        <w:rPr>
          <w:rFonts w:cs="宋体"/>
          <w:spacing w:val="-75"/>
          <w:lang w:eastAsia="zh-CN"/>
        </w:rPr>
        <w:t xml:space="preserve"> </w:t>
      </w:r>
      <w:r>
        <w:rPr>
          <w:rFonts w:cs="宋体" w:hint="eastAsia"/>
          <w:lang w:eastAsia="zh-CN"/>
        </w:rPr>
        <w:t>速</w:t>
      </w:r>
      <w:r>
        <w:rPr>
          <w:rFonts w:cs="宋体"/>
          <w:spacing w:val="-76"/>
          <w:lang w:eastAsia="zh-CN"/>
        </w:rPr>
        <w:t xml:space="preserve"> </w:t>
      </w:r>
      <w:r>
        <w:rPr>
          <w:rFonts w:hint="eastAsia"/>
          <w:spacing w:val="4"/>
          <w:lang w:eastAsia="zh-CN"/>
        </w:rPr>
        <w:t>．</w:t>
      </w:r>
      <w:r>
        <w:rPr>
          <w:rFonts w:cs="宋体" w:hint="eastAsia"/>
          <w:spacing w:val="4"/>
          <w:lang w:eastAsia="zh-CN"/>
        </w:rPr>
        <w:t>若</w:t>
      </w:r>
      <w:r>
        <w:rPr>
          <w:rFonts w:cs="宋体"/>
          <w:spacing w:val="-75"/>
          <w:lang w:eastAsia="zh-CN"/>
        </w:rPr>
        <w:t xml:space="preserve"> </w:t>
      </w:r>
      <w:r>
        <w:rPr>
          <w:rFonts w:cs="宋体" w:hint="eastAsia"/>
          <w:lang w:eastAsia="zh-CN"/>
        </w:rPr>
        <w:t>监</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lang w:eastAsia="zh-CN"/>
        </w:rPr>
        <w:t>点</w:t>
      </w:r>
      <w:r>
        <w:rPr>
          <w:rFonts w:cs="宋体"/>
          <w:spacing w:val="-15"/>
          <w:lang w:eastAsia="zh-CN"/>
        </w:rPr>
        <w:t xml:space="preserve"> </w:t>
      </w:r>
      <w:r>
        <w:rPr>
          <w:rFonts w:ascii="Times New Roman" w:hAnsi="Times New Roman"/>
          <w:spacing w:val="7"/>
          <w:lang w:eastAsia="zh-CN"/>
        </w:rPr>
        <w:t>A</w:t>
      </w:r>
      <w:r>
        <w:rPr>
          <w:rFonts w:cs="宋体" w:hint="eastAsia"/>
          <w:spacing w:val="7"/>
          <w:lang w:eastAsia="zh-CN"/>
        </w:rPr>
        <w:t>、</w:t>
      </w:r>
      <w:r>
        <w:rPr>
          <w:rFonts w:ascii="Times New Roman" w:hAnsi="Times New Roman"/>
          <w:spacing w:val="7"/>
          <w:lang w:eastAsia="zh-CN"/>
        </w:rPr>
        <w:t>B</w:t>
      </w:r>
      <w:r>
        <w:rPr>
          <w:rFonts w:ascii="Times New Roman" w:hAnsi="Times New Roman"/>
          <w:spacing w:val="22"/>
          <w:lang w:eastAsia="zh-CN"/>
        </w:rPr>
        <w:t xml:space="preserve"> </w:t>
      </w:r>
      <w:r>
        <w:rPr>
          <w:rFonts w:cs="宋体" w:hint="eastAsia"/>
          <w:spacing w:val="15"/>
          <w:lang w:eastAsia="zh-CN"/>
        </w:rPr>
        <w:t>相距</w:t>
      </w:r>
      <w:r>
        <w:rPr>
          <w:rFonts w:cs="宋体"/>
          <w:spacing w:val="-15"/>
          <w:lang w:eastAsia="zh-CN"/>
        </w:rPr>
        <w:t xml:space="preserve"> </w:t>
      </w:r>
      <w:r>
        <w:rPr>
          <w:rFonts w:ascii="Times New Roman" w:hAnsi="Times New Roman"/>
          <w:spacing w:val="11"/>
          <w:lang w:eastAsia="zh-CN"/>
        </w:rPr>
        <w:t>15km</w:t>
      </w:r>
      <w:r>
        <w:rPr>
          <w:rFonts w:hint="eastAsia"/>
          <w:spacing w:val="11"/>
          <w:lang w:eastAsia="zh-CN"/>
        </w:rPr>
        <w:t>．一</w:t>
      </w:r>
      <w:r>
        <w:rPr>
          <w:spacing w:val="-76"/>
          <w:lang w:eastAsia="zh-CN"/>
        </w:rPr>
        <w:t xml:space="preserve"> </w:t>
      </w:r>
      <w:r>
        <w:rPr>
          <w:rFonts w:cs="宋体" w:hint="eastAsia"/>
          <w:spacing w:val="14"/>
          <w:lang w:eastAsia="zh-CN"/>
        </w:rPr>
        <w:t>辆轿</w:t>
      </w:r>
      <w:r>
        <w:rPr>
          <w:rFonts w:cs="宋体"/>
          <w:spacing w:val="-53"/>
          <w:lang w:eastAsia="zh-CN"/>
        </w:rPr>
        <w:t xml:space="preserve"> </w:t>
      </w:r>
      <w:r>
        <w:rPr>
          <w:rFonts w:cs="宋体" w:hint="eastAsia"/>
          <w:lang w:eastAsia="zh-CN"/>
        </w:rPr>
        <w:t>车</w:t>
      </w:r>
      <w:r>
        <w:rPr>
          <w:rFonts w:cs="宋体"/>
          <w:spacing w:val="-75"/>
          <w:lang w:eastAsia="zh-CN"/>
        </w:rPr>
        <w:t xml:space="preserve"> </w:t>
      </w:r>
      <w:r>
        <w:rPr>
          <w:rFonts w:cs="宋体" w:hint="eastAsia"/>
          <w:lang w:eastAsia="zh-CN"/>
        </w:rPr>
        <w:t>通</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监</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lang w:eastAsia="zh-CN"/>
        </w:rPr>
        <w:t>点</w:t>
      </w:r>
      <w:r>
        <w:rPr>
          <w:rFonts w:cs="宋体"/>
          <w:spacing w:val="-14"/>
          <w:lang w:eastAsia="zh-CN"/>
        </w:rPr>
        <w:t xml:space="preserve"> </w:t>
      </w:r>
      <w:r>
        <w:rPr>
          <w:rFonts w:ascii="Times New Roman" w:hAnsi="Times New Roman"/>
          <w:lang w:eastAsia="zh-CN"/>
        </w:rPr>
        <w:t>A</w:t>
      </w:r>
      <w:r>
        <w:rPr>
          <w:rFonts w:ascii="Times New Roman" w:hAnsi="Times New Roman"/>
          <w:spacing w:val="21"/>
          <w:lang w:eastAsia="zh-CN"/>
        </w:rPr>
        <w:t xml:space="preserve"> </w:t>
      </w:r>
      <w:r>
        <w:rPr>
          <w:rFonts w:hint="eastAsia"/>
          <w:lang w:eastAsia="zh-CN"/>
        </w:rPr>
        <w:t>时</w:t>
      </w:r>
      <w:r>
        <w:rPr>
          <w:spacing w:val="-75"/>
          <w:lang w:eastAsia="zh-CN"/>
        </w:rPr>
        <w:t xml:space="preserve"> </w:t>
      </w:r>
      <w:r>
        <w:rPr>
          <w:rFonts w:cs="宋体" w:hint="eastAsia"/>
          <w:lang w:eastAsia="zh-CN"/>
        </w:rPr>
        <w:t>车</w:t>
      </w:r>
      <w:r>
        <w:rPr>
          <w:rFonts w:cs="宋体"/>
          <w:spacing w:val="-75"/>
          <w:lang w:eastAsia="zh-CN"/>
        </w:rPr>
        <w:t xml:space="preserve"> </w:t>
      </w:r>
      <w:r>
        <w:rPr>
          <w:rFonts w:cs="宋体" w:hint="eastAsia"/>
          <w:lang w:eastAsia="zh-CN"/>
        </w:rPr>
        <w:t>内</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表</w:t>
      </w:r>
      <w:r>
        <w:rPr>
          <w:rFonts w:cs="宋体"/>
          <w:spacing w:val="-75"/>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请</w:t>
      </w:r>
      <w:r>
        <w:rPr>
          <w:rFonts w:cs="宋体"/>
          <w:spacing w:val="-75"/>
          <w:lang w:eastAsia="zh-CN"/>
        </w:rPr>
        <w:t xml:space="preserve"> </w:t>
      </w:r>
      <w:r>
        <w:rPr>
          <w:rFonts w:cs="宋体" w:hint="eastAsia"/>
          <w:lang w:eastAsia="zh-CN"/>
        </w:rPr>
        <w:t>你</w:t>
      </w:r>
      <w:r>
        <w:rPr>
          <w:rFonts w:cs="宋体"/>
          <w:spacing w:val="-75"/>
          <w:lang w:eastAsia="zh-CN"/>
        </w:rPr>
        <w:t xml:space="preserve"> </w:t>
      </w:r>
      <w:r>
        <w:rPr>
          <w:rFonts w:cs="宋体" w:hint="eastAsia"/>
          <w:lang w:eastAsia="zh-CN"/>
        </w:rPr>
        <w:t>根</w:t>
      </w:r>
      <w:r>
        <w:rPr>
          <w:rFonts w:cs="宋体"/>
          <w:spacing w:val="-75"/>
          <w:lang w:eastAsia="zh-CN"/>
        </w:rPr>
        <w:t xml:space="preserve"> </w:t>
      </w:r>
      <w:r>
        <w:rPr>
          <w:rFonts w:cs="宋体" w:hint="eastAsia"/>
          <w:spacing w:val="15"/>
          <w:lang w:eastAsia="zh-CN"/>
        </w:rPr>
        <w:t>据图</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spacing w:val="15"/>
          <w:lang w:eastAsia="zh-CN"/>
        </w:rPr>
        <w:t>信息</w:t>
      </w:r>
      <w:r>
        <w:rPr>
          <w:rFonts w:cs="宋体"/>
          <w:spacing w:val="-75"/>
          <w:lang w:eastAsia="zh-CN"/>
        </w:rPr>
        <w:t xml:space="preserve"> </w:t>
      </w:r>
      <w:r>
        <w:rPr>
          <w:rFonts w:cs="宋体" w:hint="eastAsia"/>
          <w:spacing w:val="15"/>
          <w:lang w:eastAsia="zh-CN"/>
        </w:rPr>
        <w:t>回答</w:t>
      </w:r>
      <w:r>
        <w:rPr>
          <w:rFonts w:cs="宋体"/>
          <w:spacing w:val="-75"/>
          <w:lang w:eastAsia="zh-CN"/>
        </w:rPr>
        <w:t xml:space="preserve"> </w:t>
      </w:r>
      <w:r>
        <w:rPr>
          <w:rFonts w:cs="宋体" w:hint="eastAsia"/>
          <w:spacing w:val="15"/>
          <w:lang w:eastAsia="zh-CN"/>
        </w:rPr>
        <w:t>以下</w:t>
      </w:r>
      <w:r>
        <w:rPr>
          <w:rFonts w:cs="宋体"/>
          <w:spacing w:val="-75"/>
          <w:lang w:eastAsia="zh-CN"/>
        </w:rPr>
        <w:t xml:space="preserve"> </w:t>
      </w:r>
      <w:r>
        <w:rPr>
          <w:rFonts w:cs="宋体" w:hint="eastAsia"/>
          <w:lang w:eastAsia="zh-CN"/>
        </w:rPr>
        <w:t>问</w:t>
      </w:r>
      <w:r>
        <w:rPr>
          <w:rFonts w:cs="宋体"/>
          <w:spacing w:val="-75"/>
          <w:lang w:eastAsia="zh-CN"/>
        </w:rPr>
        <w:t xml:space="preserve"> </w:t>
      </w:r>
      <w:r>
        <w:rPr>
          <w:rFonts w:cs="宋体" w:hint="eastAsia"/>
          <w:spacing w:val="15"/>
          <w:lang w:eastAsia="zh-CN"/>
        </w:rPr>
        <w:t>题：</w:t>
      </w:r>
      <w:r>
        <w:rPr>
          <w:rFonts w:cs="宋体"/>
          <w:spacing w:val="-75"/>
          <w:lang w:eastAsia="zh-CN"/>
        </w:rPr>
        <w:t xml:space="preserve"> </w:t>
      </w:r>
    </w:p>
    <w:p w:rsidR="001B72D3" w:rsidRDefault="001B72D3">
      <w:pPr>
        <w:spacing w:before="3" w:line="140" w:lineRule="atLeast"/>
        <w:rPr>
          <w:rFonts w:ascii="宋体" w:cs="宋体"/>
          <w:sz w:val="10"/>
          <w:szCs w:val="10"/>
          <w:lang w:eastAsia="zh-CN"/>
        </w:rPr>
      </w:pPr>
    </w:p>
    <w:p w:rsidR="001B72D3" w:rsidRDefault="001B72D3">
      <w:pPr>
        <w:tabs>
          <w:tab w:val="left" w:pos="6369"/>
        </w:tabs>
        <w:spacing w:line="200" w:lineRule="atLeast"/>
        <w:ind w:left="107"/>
        <w:rPr>
          <w:rFonts w:ascii="宋体" w:cs="宋体"/>
          <w:sz w:val="20"/>
          <w:szCs w:val="20"/>
        </w:rPr>
      </w:pPr>
      <w:r>
        <w:rPr>
          <w:noProof/>
          <w:lang w:eastAsia="zh-CN"/>
        </w:rPr>
      </w:r>
      <w:r w:rsidRPr="00F84C4B">
        <w:rPr>
          <w:rFonts w:ascii="宋体" w:eastAsia="Times New Roman"/>
          <w:position w:val="23"/>
          <w:sz w:val="20"/>
        </w:rPr>
        <w:pict>
          <v:group id="_x0000_s1943" style="width:303.45pt;height:72.85pt;mso-position-horizontal-relative:char;mso-position-vertical-relative:line" coordsize="6069,1457">
            <v:shape id="_x0000_s1944" type="#_x0000_t75" style="position:absolute;left:187;top:901;width:5669;height:356">
              <v:imagedata r:id="rId43" o:title=""/>
            </v:shape>
            <v:group id="_x0000_s1945" style="position:absolute;left:8;top:8;width:449;height:450" coordorigin="8,8" coordsize="449,450">
              <v:shape id="_x0000_s1946" style="position:absolute;left:8;top:8;width:449;height:450" coordorigin="8,8" coordsize="449,450" path="m232,8l165,18,106,47,58,90,24,146,8,211r1,26l23,307r31,59l98,412r55,31l216,457r25,-1l310,441r58,-32l413,364r31,-56l457,244r-2,-25l440,152,407,94,361,49,304,20,239,8e" filled="f" strokeweight=".78pt">
                <v:path arrowok="t"/>
              </v:shape>
            </v:group>
            <v:group id="_x0000_s1947" style="position:absolute;left:232;top:458;width:2;height:375" coordorigin="232,458" coordsize="2,375">
              <v:shape id="_x0000_s1948" style="position:absolute;left:232;top:458;width:2;height:375" coordorigin="232,458" coordsize="0,375" path="m232,458r,374e" filled="f" strokeweight="1.98pt">
                <v:path arrowok="t"/>
              </v:shape>
            </v:group>
            <v:group id="_x0000_s1949" style="position:absolute;left:1086;top:673;width:2;height:480" coordorigin="1086,673" coordsize="2,480">
              <v:shape id="_x0000_s1950" style="position:absolute;left:1086;top:673;width:2;height:480" coordorigin="1086,673" coordsize="0,480" path="m1086,673r,480e" filled="f" strokeweight=".88pt">
                <v:path arrowok="t"/>
              </v:shape>
            </v:group>
            <v:group id="_x0000_s1951" style="position:absolute;left:5612;top:8;width:449;height:450" coordorigin="5612,8" coordsize="449,450">
              <v:shape id="_x0000_s1952" style="position:absolute;left:5612;top:8;width:449;height:450" coordorigin="5612,8" coordsize="449,450" path="m5836,8r-67,10l5710,47r-48,43l5628,146r-16,65l5613,237r14,70l5658,366r44,46l5757,443r63,14l5845,456r69,-15l5972,409r45,-45l6048,308r13,-64l6059,219r-15,-67l6011,94,5965,49,5908,20,5843,8e" filled="f" strokeweight=".78pt">
                <v:path arrowok="t"/>
              </v:shape>
            </v:group>
            <v:group id="_x0000_s1953" style="position:absolute;left:5836;top:458;width:2;height:375" coordorigin="5836,458" coordsize="2,375">
              <v:shape id="_x0000_s1954" style="position:absolute;left:5836;top:458;width:2;height:375" coordorigin="5836,458" coordsize="0,375" path="m5836,458r,374e" filled="f" strokeweight="1.98pt">
                <v:path arrowok="t"/>
              </v:shape>
            </v:group>
            <v:group id="_x0000_s1955" style="position:absolute;left:5231;top:659;width:2;height:480" coordorigin="5231,659" coordsize="2,480">
              <v:shape id="_x0000_s1956" style="position:absolute;left:5231;top:659;width:2;height:480" coordorigin="5231,659" coordsize="0,480" path="m5231,659r,480e" filled="f" strokeweight=".88pt">
                <v:path arrowok="t"/>
              </v:shape>
            </v:group>
            <v:group id="_x0000_s1957" style="position:absolute;left:892;top:1265;width:2;height:176" coordorigin="892,1265" coordsize="2,176">
              <v:shape id="_x0000_s1958" style="position:absolute;left:892;top:1265;width:2;height:176" coordorigin="892,1265" coordsize="0,176" path="m892,1265r,176e" filled="f" strokeweight=".36pt">
                <v:path arrowok="t"/>
              </v:shape>
            </v:group>
            <v:group id="_x0000_s1959" style="position:absolute;left:1248;top:1265;width:2;height:176" coordorigin="1248,1265" coordsize="2,176">
              <v:shape id="_x0000_s1960" style="position:absolute;left:1248;top:1265;width:2;height:176" coordorigin="1248,1265" coordsize="0,176" path="m1248,1265r,176e" filled="f" strokeweight=".36pt">
                <v:path arrowok="t"/>
              </v:shape>
            </v:group>
            <v:group id="_x0000_s1961" style="position:absolute;left:890;top:1269;width:362;height:2" coordorigin="890,1269" coordsize="362,2">
              <v:shape id="_x0000_s1962" style="position:absolute;left:890;top:1269;width:362;height:2" coordorigin="890,1269" coordsize="362,0" path="m890,1269r361,e" filled="f" strokeweight=".36pt">
                <v:path arrowok="t"/>
              </v:shape>
            </v:group>
            <v:group id="_x0000_s1963" style="position:absolute;left:890;top:1437;width:362;height:2" coordorigin="890,1437" coordsize="362,2">
              <v:shape id="_x0000_s1964" style="position:absolute;left:890;top:1437;width:362;height:2" coordorigin="890,1437" coordsize="362,0" path="m890,1437r361,e" filled="f" strokeweight=".36pt">
                <v:path arrowok="t"/>
              </v:shape>
            </v:group>
            <v:group id="_x0000_s1965" style="position:absolute;left:5055;top:1265;width:2;height:176" coordorigin="5055,1265" coordsize="2,176">
              <v:shape id="_x0000_s1966" style="position:absolute;left:5055;top:1265;width:2;height:176" coordorigin="5055,1265" coordsize="0,176" path="m5055,1265r,176e" filled="f" strokeweight=".36pt">
                <v:path arrowok="t"/>
              </v:shape>
            </v:group>
            <v:group id="_x0000_s1967" style="position:absolute;left:5408;top:1265;width:2;height:176" coordorigin="5408,1265" coordsize="2,176">
              <v:shape id="_x0000_s1968" style="position:absolute;left:5408;top:1265;width:2;height:176" coordorigin="5408,1265" coordsize="0,176" path="m5408,1265r,176e" filled="f" strokeweight=".36pt">
                <v:path arrowok="t"/>
              </v:shape>
            </v:group>
            <v:group id="_x0000_s1969" style="position:absolute;left:5053;top:1269;width:360;height:2" coordorigin="5053,1269" coordsize="360,2">
              <v:shape id="_x0000_s1970" style="position:absolute;left:5053;top:1269;width:360;height:2" coordorigin="5053,1269" coordsize="360,0" path="m5053,1269r360,e" filled="f" strokeweight=".36pt">
                <v:path arrowok="t"/>
              </v:shape>
            </v:group>
            <v:group id="_x0000_s1971" style="position:absolute;left:5053;top:1437;width:360;height:2" coordorigin="5053,1437" coordsize="360,2">
              <v:shape id="_x0000_s1972" style="position:absolute;left:5053;top:1437;width:360;height:2" coordorigin="5053,1437" coordsize="360,0" path="m5053,1437r360,e" filled="f" strokeweight=".36pt">
                <v:path arrowok="t"/>
              </v:shape>
            </v:group>
            <v:group id="_x0000_s1973" style="position:absolute;left:1396;top:863;width:2;height:160" coordorigin="1396,863" coordsize="2,160">
              <v:shape id="_x0000_s1974" style="position:absolute;left:1396;top:863;width:2;height:160" coordorigin="1396,863" coordsize="0,160" path="m1396,863r,160e" filled="f" strokeweight=".48pt">
                <v:path arrowok="t"/>
              </v:shape>
            </v:group>
            <v:group id="_x0000_s1975" style="position:absolute;left:1396;top:953;width:75;height:70" coordorigin="1396,953" coordsize="75,70">
              <v:shape id="_x0000_s1976" style="position:absolute;left:1396;top:953;width:75;height:70" coordorigin="1396,953" coordsize="75,70" path="m1396,953r75,70e" filled="f" strokeweight=".48pt">
                <v:path arrowok="t"/>
              </v:shape>
            </v:group>
            <v:group id="_x0000_s1977" style="position:absolute;left:1321;top:953;width:76;height:70" coordorigin="1321,953" coordsize="76,70">
              <v:shape id="_x0000_s1978" style="position:absolute;left:1321;top:953;width:76;height:70" coordorigin="1321,953" coordsize="76,70" path="m1396,953r-75,70e" filled="f" strokeweight=".48pt">
                <v:path arrowok="t"/>
              </v:shape>
            </v:group>
            <v:group id="_x0000_s1979" style="position:absolute;left:1286;top:776;width:215;height:105" coordorigin="1286,776" coordsize="215,105">
              <v:shape id="_x0000_s1980" style="position:absolute;left:1286;top:776;width:215;height:105" coordorigin="1286,776" coordsize="215,105" path="m1459,776r-173,42l1296,861r32,19l1501,839r-10,-43l1459,776xe" stroked="f">
                <v:path arrowok="t"/>
              </v:shape>
            </v:group>
            <v:group id="_x0000_s1981" style="position:absolute;left:1286;top:776;width:206;height:62" coordorigin="1286,776" coordsize="206,62">
              <v:shape id="_x0000_s1982" style="position:absolute;left:1286;top:776;width:206;height:62" coordorigin="1286,776" coordsize="206,62" path="m1459,776r-173,42l1318,837r173,-41l1459,776xe" stroked="f">
                <v:path arrowok="t"/>
              </v:shape>
            </v:group>
            <v:group id="_x0000_s1983" style="position:absolute;left:1286;top:818;width:42;height:63" coordorigin="1286,818" coordsize="42,63">
              <v:shape id="_x0000_s1984" style="position:absolute;left:1286;top:818;width:42;height:63" coordorigin="1286,818" coordsize="42,63" path="m1286,818r10,43l1328,880r-10,-43l1286,818xe" fillcolor="#cdcdcd" stroked="f">
                <v:path arrowok="t"/>
              </v:shape>
            </v:group>
            <v:group id="_x0000_s1985" style="position:absolute;left:1286;top:776;width:215;height:105" coordorigin="1286,776" coordsize="215,105">
              <v:shape id="_x0000_s1986" style="position:absolute;left:1286;top:776;width:215;height:105" coordorigin="1286,776" coordsize="215,105" path="m1459,776r32,20l1501,839r-173,41l1296,861r-10,-43l1459,776xe" filled="f" strokeweight=".48pt">
                <v:path arrowok="t"/>
              </v:shape>
            </v:group>
            <v:group id="_x0000_s1987" style="position:absolute;left:1286;top:796;width:206;height:41" coordorigin="1286,796" coordsize="206,41">
              <v:shape id="_x0000_s1988" style="position:absolute;left:1286;top:796;width:206;height:41" coordorigin="1286,796" coordsize="206,41" path="m1491,796r-173,41l1286,818e" filled="f" strokeweight=".48pt">
                <v:path arrowok="t"/>
              </v:shape>
            </v:group>
            <v:group id="_x0000_s1989" style="position:absolute;left:1318;top:837;width:10;height:44" coordorigin="1318,837" coordsize="10,44">
              <v:shape id="_x0000_s1990" style="position:absolute;left:1318;top:837;width:10;height:44" coordorigin="1318,837" coordsize="10,44" path="m1318,837r10,43e" filled="f" strokeweight=".48pt">
                <v:path arrowok="t"/>
              </v:shape>
            </v:group>
            <v:group id="_x0000_s1991" style="position:absolute;left:5592;top:863;width:2;height:160" coordorigin="5592,863" coordsize="2,160">
              <v:shape id="_x0000_s1992" style="position:absolute;left:5592;top:863;width:2;height:160" coordorigin="5592,863" coordsize="0,160" path="m5592,863r,160e" filled="f" strokeweight=".48pt">
                <v:path arrowok="t"/>
              </v:shape>
            </v:group>
            <v:group id="_x0000_s1993" style="position:absolute;left:5592;top:953;width:76;height:70" coordorigin="5592,953" coordsize="76,70">
              <v:shape id="_x0000_s1994" style="position:absolute;left:5592;top:953;width:76;height:70" coordorigin="5592,953" coordsize="76,70" path="m5592,953r75,70e" filled="f" strokeweight=".48pt">
                <v:path arrowok="t"/>
              </v:shape>
            </v:group>
            <v:group id="_x0000_s1995" style="position:absolute;left:5517;top:953;width:75;height:70" coordorigin="5517,953" coordsize="75,70">
              <v:shape id="_x0000_s1996" style="position:absolute;left:5517;top:953;width:75;height:70" coordorigin="5517,953" coordsize="75,70" path="m5592,953r-75,70e" filled="f" strokeweight=".48pt">
                <v:path arrowok="t"/>
              </v:shape>
            </v:group>
            <v:group id="_x0000_s1997" style="position:absolute;left:5481;top:776;width:216;height:105" coordorigin="5481,776" coordsize="216,105">
              <v:shape id="_x0000_s1998" style="position:absolute;left:5481;top:776;width:216;height:105" coordorigin="5481,776" coordsize="216,105" path="m5655,776r-174,42l5492,861r32,19l5697,839r-9,-43l5655,776xe" stroked="f">
                <v:path arrowok="t"/>
              </v:shape>
            </v:group>
            <v:group id="_x0000_s1999" style="position:absolute;left:5481;top:776;width:207;height:62" coordorigin="5481,776" coordsize="207,62">
              <v:shape id="_x0000_s2000" style="position:absolute;left:5481;top:776;width:207;height:62" coordorigin="5481,776" coordsize="207,62" path="m5655,776r-174,42l5514,837r174,-41l5655,776xe" stroked="f">
                <v:path arrowok="t"/>
              </v:shape>
            </v:group>
            <v:group id="_x0000_s2001" style="position:absolute;left:5481;top:818;width:44;height:63" coordorigin="5481,818" coordsize="44,63">
              <v:shape id="_x0000_s2002" style="position:absolute;left:5481;top:818;width:44;height:63" coordorigin="5481,818" coordsize="44,63" path="m5481,818r11,43l5524,880r-10,-43l5481,818xe" fillcolor="#cdcdcd" stroked="f">
                <v:path arrowok="t"/>
              </v:shape>
            </v:group>
            <v:group id="_x0000_s2003" style="position:absolute;left:5481;top:776;width:216;height:105" coordorigin="5481,776" coordsize="216,105">
              <v:shape id="_x0000_s2004" style="position:absolute;left:5481;top:776;width:216;height:105" coordorigin="5481,776" coordsize="216,105" path="m5655,776r33,20l5697,839r-173,41l5492,861r-11,-43l5655,776xe" filled="f" strokeweight=".48pt">
                <v:path arrowok="t"/>
              </v:shape>
            </v:group>
            <v:group id="_x0000_s2005" style="position:absolute;left:5481;top:796;width:207;height:41" coordorigin="5481,796" coordsize="207,41">
              <v:shape id="_x0000_s2006" style="position:absolute;left:5481;top:796;width:207;height:41" coordorigin="5481,796" coordsize="207,41" path="m5688,796r-174,41l5481,818e" filled="f" strokeweight=".48pt">
                <v:path arrowok="t"/>
              </v:shape>
            </v:group>
            <v:group id="_x0000_s2007" style="position:absolute;left:5514;top:837;width:11;height:44" coordorigin="5514,837" coordsize="11,44">
              <v:shape id="_x0000_s2008" style="position:absolute;left:5514;top:837;width:11;height:44" coordorigin="5514,837" coordsize="11,44" path="m5514,837r10,43e" filled="f" strokeweight=".48pt">
                <v:path arrowok="t"/>
              </v:shape>
              <v:shape id="_x0000_s2009" type="#_x0000_t202" style="position:absolute;left:84;top:140;width:303;height:213" filled="f" stroked="f">
                <v:textbox inset="0,0,0,0">
                  <w:txbxContent>
                    <w:p w:rsidR="001B72D3" w:rsidRDefault="001B72D3">
                      <w:pPr>
                        <w:ind w:left="20"/>
                        <w:rPr>
                          <w:rFonts w:ascii="Times New Roman" w:hAnsi="Times New Roman"/>
                          <w:sz w:val="17"/>
                          <w:szCs w:val="17"/>
                        </w:rPr>
                      </w:pPr>
                      <w:r>
                        <w:rPr>
                          <w:rFonts w:ascii="Times New Roman"/>
                          <w:b/>
                          <w:spacing w:val="1"/>
                          <w:sz w:val="17"/>
                        </w:rPr>
                        <w:t>100</w:t>
                      </w:r>
                    </w:p>
                  </w:txbxContent>
                </v:textbox>
              </v:shape>
              <v:shape id="_x0000_s2010" type="#_x0000_t202" style="position:absolute;left:5688;top:140;width:303;height:213" filled="f" stroked="f">
                <v:textbox inset="0,0,0,0">
                  <w:txbxContent>
                    <w:p w:rsidR="001B72D3" w:rsidRDefault="001B72D3">
                      <w:pPr>
                        <w:ind w:left="20"/>
                        <w:rPr>
                          <w:rFonts w:ascii="Times New Roman" w:hAnsi="Times New Roman"/>
                          <w:sz w:val="17"/>
                          <w:szCs w:val="17"/>
                        </w:rPr>
                      </w:pPr>
                      <w:r>
                        <w:rPr>
                          <w:rFonts w:ascii="Times New Roman"/>
                          <w:b/>
                          <w:spacing w:val="1"/>
                          <w:sz w:val="17"/>
                        </w:rPr>
                        <w:t>100</w:t>
                      </w:r>
                    </w:p>
                  </w:txbxContent>
                </v:textbox>
              </v:shape>
              <v:shape id="_x0000_s2011" type="#_x0000_t202" style="position:absolute;left:4922;top:427;width:573;height:190" filled="f" stroked="f">
                <v:textbox inset="0,0,0,0">
                  <w:txbxContent>
                    <w:p w:rsidR="001B72D3" w:rsidRDefault="001B72D3">
                      <w:pPr>
                        <w:spacing w:line="177" w:lineRule="exact"/>
                        <w:ind w:left="20"/>
                        <w:rPr>
                          <w:rFonts w:ascii="Times New Roman" w:hAnsi="Times New Roman"/>
                          <w:sz w:val="14"/>
                          <w:szCs w:val="14"/>
                        </w:rPr>
                      </w:pPr>
                      <w:r>
                        <w:rPr>
                          <w:rFonts w:ascii="Microsoft JhengHei" w:eastAsia="Microsoft JhengHei" w:hAnsi="Microsoft JhengHei" w:cs="Microsoft JhengHei" w:hint="eastAsia"/>
                          <w:b/>
                          <w:bCs/>
                          <w:spacing w:val="1"/>
                          <w:sz w:val="14"/>
                          <w:szCs w:val="14"/>
                        </w:rPr>
                        <w:t>监测点</w:t>
                      </w:r>
                      <w:r>
                        <w:rPr>
                          <w:rFonts w:ascii="Times New Roman" w:hAnsi="Times New Roman"/>
                          <w:b/>
                          <w:bCs/>
                          <w:spacing w:val="1"/>
                          <w:sz w:val="14"/>
                          <w:szCs w:val="14"/>
                        </w:rPr>
                        <w:t>B</w:t>
                      </w:r>
                    </w:p>
                  </w:txbxContent>
                </v:textbox>
              </v:shape>
              <v:shape id="_x0000_s2012" type="#_x0000_t202" style="position:absolute;left:784;top:458;width:581;height:190" filled="f" stroked="f">
                <v:textbox inset="0,0,0,0">
                  <w:txbxContent>
                    <w:p w:rsidR="001B72D3" w:rsidRDefault="001B72D3">
                      <w:pPr>
                        <w:spacing w:line="177" w:lineRule="exact"/>
                        <w:ind w:left="20"/>
                        <w:rPr>
                          <w:rFonts w:ascii="Times New Roman" w:hAnsi="Times New Roman"/>
                          <w:sz w:val="14"/>
                          <w:szCs w:val="14"/>
                        </w:rPr>
                      </w:pPr>
                      <w:r>
                        <w:rPr>
                          <w:rFonts w:ascii="Microsoft JhengHei" w:eastAsia="Microsoft JhengHei" w:hAnsi="Microsoft JhengHei" w:cs="Microsoft JhengHei" w:hint="eastAsia"/>
                          <w:b/>
                          <w:bCs/>
                          <w:spacing w:val="1"/>
                          <w:sz w:val="14"/>
                          <w:szCs w:val="14"/>
                        </w:rPr>
                        <w:t>监测点</w:t>
                      </w:r>
                      <w:r>
                        <w:rPr>
                          <w:rFonts w:ascii="Times New Roman" w:hAnsi="Times New Roman"/>
                          <w:b/>
                          <w:bCs/>
                          <w:spacing w:val="1"/>
                          <w:sz w:val="14"/>
                          <w:szCs w:val="14"/>
                        </w:rPr>
                        <w:t>A</w:t>
                      </w:r>
                    </w:p>
                  </w:txbxContent>
                </v:textbox>
              </v:shape>
              <v:shape id="_x0000_s2013" type="#_x0000_t202" style="position:absolute;left:1450;top:833;width:307;height:172" filled="f" stroked="f">
                <v:textbox inset="0,0,0,0">
                  <w:txbxContent>
                    <w:p w:rsidR="001B72D3" w:rsidRDefault="001B72D3">
                      <w:pPr>
                        <w:spacing w:line="152" w:lineRule="exact"/>
                        <w:ind w:left="20"/>
                        <w:rPr>
                          <w:rFonts w:ascii="宋体" w:cs="宋体"/>
                          <w:sz w:val="13"/>
                          <w:szCs w:val="13"/>
                        </w:rPr>
                      </w:pPr>
                      <w:r>
                        <w:rPr>
                          <w:rFonts w:ascii="宋体" w:hAnsi="宋体" w:cs="宋体" w:hint="eastAsia"/>
                          <w:spacing w:val="1"/>
                          <w:sz w:val="13"/>
                          <w:szCs w:val="13"/>
                        </w:rPr>
                        <w:t>探</w:t>
                      </w:r>
                      <w:r>
                        <w:rPr>
                          <w:rFonts w:ascii="宋体" w:hAnsi="宋体" w:cs="宋体" w:hint="eastAsia"/>
                          <w:sz w:val="13"/>
                          <w:szCs w:val="13"/>
                        </w:rPr>
                        <w:t>头</w:t>
                      </w:r>
                    </w:p>
                  </w:txbxContent>
                </v:textbox>
              </v:shape>
              <v:shape id="_x0000_s2014" type="#_x0000_t202" style="position:absolute;left:5656;top:840;width:307;height:172" filled="f" stroked="f">
                <v:textbox inset="0,0,0,0">
                  <w:txbxContent>
                    <w:p w:rsidR="001B72D3" w:rsidRDefault="001B72D3">
                      <w:pPr>
                        <w:spacing w:line="152" w:lineRule="exact"/>
                        <w:ind w:left="20"/>
                        <w:rPr>
                          <w:rFonts w:ascii="宋体" w:cs="宋体"/>
                          <w:sz w:val="13"/>
                          <w:szCs w:val="13"/>
                        </w:rPr>
                      </w:pPr>
                      <w:r>
                        <w:rPr>
                          <w:rFonts w:ascii="宋体" w:hAnsi="宋体" w:cs="宋体" w:hint="eastAsia"/>
                          <w:spacing w:val="1"/>
                          <w:sz w:val="13"/>
                          <w:szCs w:val="13"/>
                        </w:rPr>
                        <w:t>探</w:t>
                      </w:r>
                      <w:r>
                        <w:rPr>
                          <w:rFonts w:ascii="宋体" w:hAnsi="宋体" w:cs="宋体" w:hint="eastAsia"/>
                          <w:sz w:val="13"/>
                          <w:szCs w:val="13"/>
                        </w:rPr>
                        <w:t>头</w:t>
                      </w:r>
                    </w:p>
                  </w:txbxContent>
                </v:textbox>
              </v:shape>
              <v:shape id="_x0000_s2015" type="#_x0000_t202" style="position:absolute;left:580;top:1265;width:668;height:191" filled="f" stroked="f">
                <v:textbox inset="0,0,0,0">
                  <w:txbxContent>
                    <w:p w:rsidR="001B72D3" w:rsidRDefault="001B72D3">
                      <w:pPr>
                        <w:spacing w:line="178" w:lineRule="exact"/>
                        <w:ind w:left="20"/>
                        <w:rPr>
                          <w:rFonts w:ascii="Times New Roman" w:hAnsi="Times New Roman"/>
                          <w:sz w:val="14"/>
                          <w:szCs w:val="14"/>
                        </w:rPr>
                      </w:pPr>
                      <w:r>
                        <w:rPr>
                          <w:rFonts w:ascii="Microsoft JhengHei" w:eastAsia="Microsoft JhengHei" w:hAnsi="Microsoft JhengHei" w:cs="Microsoft JhengHei" w:hint="eastAsia"/>
                          <w:b/>
                          <w:bCs/>
                          <w:sz w:val="14"/>
                          <w:szCs w:val="14"/>
                        </w:rPr>
                        <w:t>时间</w:t>
                      </w:r>
                      <w:r>
                        <w:rPr>
                          <w:rFonts w:ascii="Microsoft JhengHei" w:eastAsia="Microsoft JhengHei" w:hAnsi="Microsoft JhengHei" w:cs="Microsoft JhengHei"/>
                          <w:b/>
                          <w:bCs/>
                          <w:spacing w:val="-4"/>
                          <w:sz w:val="14"/>
                          <w:szCs w:val="14"/>
                        </w:rPr>
                        <w:t xml:space="preserve"> </w:t>
                      </w:r>
                      <w:r>
                        <w:rPr>
                          <w:rFonts w:ascii="Times New Roman" w:hAnsi="Times New Roman"/>
                          <w:b/>
                          <w:bCs/>
                          <w:sz w:val="14"/>
                          <w:szCs w:val="14"/>
                        </w:rPr>
                        <w:t>9</w:t>
                      </w:r>
                      <w:r>
                        <w:rPr>
                          <w:rFonts w:ascii="Times New Roman" w:hAnsi="Times New Roman"/>
                          <w:b/>
                          <w:bCs/>
                          <w:spacing w:val="-8"/>
                          <w:sz w:val="14"/>
                          <w:szCs w:val="14"/>
                        </w:rPr>
                        <w:t xml:space="preserve"> </w:t>
                      </w:r>
                      <w:r>
                        <w:rPr>
                          <w:rFonts w:ascii="Times New Roman" w:hAnsi="Times New Roman"/>
                          <w:b/>
                          <w:bCs/>
                          <w:sz w:val="14"/>
                          <w:szCs w:val="14"/>
                        </w:rPr>
                        <w:t>:</w:t>
                      </w:r>
                      <w:r>
                        <w:rPr>
                          <w:rFonts w:ascii="Times New Roman" w:hAnsi="Times New Roman"/>
                          <w:b/>
                          <w:bCs/>
                          <w:spacing w:val="-7"/>
                          <w:sz w:val="14"/>
                          <w:szCs w:val="14"/>
                        </w:rPr>
                        <w:t xml:space="preserve"> </w:t>
                      </w:r>
                      <w:r>
                        <w:rPr>
                          <w:rFonts w:ascii="Times New Roman" w:hAnsi="Times New Roman"/>
                          <w:b/>
                          <w:bCs/>
                          <w:sz w:val="14"/>
                          <w:szCs w:val="14"/>
                        </w:rPr>
                        <w:t>36</w:t>
                      </w:r>
                    </w:p>
                  </w:txbxContent>
                </v:textbox>
              </v:shape>
              <v:shape id="_x0000_s2016" type="#_x0000_t202" style="position:absolute;left:4742;top:1265;width:666;height:191" filled="f" stroked="f">
                <v:textbox inset="0,0,0,0">
                  <w:txbxContent>
                    <w:p w:rsidR="001B72D3" w:rsidRDefault="001B72D3">
                      <w:pPr>
                        <w:spacing w:line="178" w:lineRule="exact"/>
                        <w:ind w:left="20"/>
                        <w:rPr>
                          <w:rFonts w:ascii="Times New Roman" w:hAnsi="Times New Roman"/>
                          <w:sz w:val="14"/>
                          <w:szCs w:val="14"/>
                        </w:rPr>
                      </w:pPr>
                      <w:r>
                        <w:rPr>
                          <w:rFonts w:ascii="Microsoft JhengHei" w:eastAsia="Microsoft JhengHei" w:hAnsi="Microsoft JhengHei" w:cs="Microsoft JhengHei" w:hint="eastAsia"/>
                          <w:b/>
                          <w:bCs/>
                          <w:sz w:val="14"/>
                          <w:szCs w:val="14"/>
                        </w:rPr>
                        <w:t>时间</w:t>
                      </w:r>
                      <w:r>
                        <w:rPr>
                          <w:rFonts w:ascii="Microsoft JhengHei" w:eastAsia="Microsoft JhengHei" w:hAnsi="Microsoft JhengHei" w:cs="Microsoft JhengHei"/>
                          <w:b/>
                          <w:bCs/>
                          <w:spacing w:val="-4"/>
                          <w:sz w:val="14"/>
                          <w:szCs w:val="14"/>
                        </w:rPr>
                        <w:t xml:space="preserve"> </w:t>
                      </w:r>
                      <w:r>
                        <w:rPr>
                          <w:rFonts w:ascii="Times New Roman" w:hAnsi="Times New Roman"/>
                          <w:b/>
                          <w:bCs/>
                          <w:sz w:val="14"/>
                          <w:szCs w:val="14"/>
                        </w:rPr>
                        <w:t>9</w:t>
                      </w:r>
                      <w:r>
                        <w:rPr>
                          <w:rFonts w:ascii="Times New Roman" w:hAnsi="Times New Roman"/>
                          <w:b/>
                          <w:bCs/>
                          <w:spacing w:val="-8"/>
                          <w:sz w:val="14"/>
                          <w:szCs w:val="14"/>
                        </w:rPr>
                        <w:t xml:space="preserve"> </w:t>
                      </w:r>
                      <w:r>
                        <w:rPr>
                          <w:rFonts w:ascii="Times New Roman" w:hAnsi="Times New Roman"/>
                          <w:b/>
                          <w:bCs/>
                          <w:sz w:val="14"/>
                          <w:szCs w:val="14"/>
                        </w:rPr>
                        <w:t>:</w:t>
                      </w:r>
                      <w:r>
                        <w:rPr>
                          <w:rFonts w:ascii="Times New Roman" w:hAnsi="Times New Roman"/>
                          <w:b/>
                          <w:bCs/>
                          <w:spacing w:val="-9"/>
                          <w:sz w:val="14"/>
                          <w:szCs w:val="14"/>
                        </w:rPr>
                        <w:t xml:space="preserve"> </w:t>
                      </w:r>
                      <w:r>
                        <w:rPr>
                          <w:rFonts w:ascii="Times New Roman" w:hAnsi="Times New Roman"/>
                          <w:b/>
                          <w:bCs/>
                          <w:sz w:val="14"/>
                          <w:szCs w:val="14"/>
                        </w:rPr>
                        <w:t>46</w:t>
                      </w:r>
                    </w:p>
                  </w:txbxContent>
                </v:textbox>
              </v:shape>
            </v:group>
            <w10:anchorlock/>
          </v:group>
        </w:pict>
      </w:r>
      <w:r>
        <w:rPr>
          <w:rFonts w:ascii="宋体"/>
          <w:position w:val="23"/>
          <w:sz w:val="20"/>
        </w:rPr>
        <w:tab/>
      </w:r>
      <w:r w:rsidRPr="00F84C4B">
        <w:rPr>
          <w:rFonts w:ascii="宋体"/>
          <w:sz w:val="20"/>
        </w:rPr>
        <w:pict>
          <v:shape id="_x0000_i1047" type="#_x0000_t75" style="width:95.25pt;height:96pt;mso-position-horizontal-relative:char;mso-position-vertical-relative:line">
            <v:imagedata r:id="rId44" o:title=""/>
          </v:shape>
        </w:pict>
      </w:r>
    </w:p>
    <w:p w:rsidR="001B72D3" w:rsidRDefault="001B72D3">
      <w:pPr>
        <w:pStyle w:val="BodyText"/>
        <w:tabs>
          <w:tab w:val="left" w:pos="3691"/>
          <w:tab w:val="left" w:pos="8289"/>
        </w:tabs>
        <w:spacing w:before="130"/>
        <w:ind w:left="590"/>
        <w:rPr>
          <w:lang w:eastAsia="zh-CN"/>
        </w:rPr>
      </w:pPr>
      <w:r>
        <w:rPr>
          <w:rFonts w:ascii="Times New Roman" w:hAnsi="Times New Roman"/>
          <w:spacing w:val="10"/>
          <w:lang w:eastAsia="zh-CN"/>
        </w:rPr>
        <w:t>(1)</w:t>
      </w:r>
      <w:r>
        <w:rPr>
          <w:rFonts w:ascii="Times New Roman" w:hAnsi="Times New Roman"/>
          <w:lang w:eastAsia="zh-CN"/>
        </w:rPr>
        <w:t xml:space="preserve"> </w:t>
      </w:r>
      <w:r>
        <w:rPr>
          <w:rFonts w:ascii="Times New Roman" w:hAnsi="Times New Roman"/>
          <w:spacing w:val="12"/>
          <w:lang w:eastAsia="zh-CN"/>
        </w:rPr>
        <w:t xml:space="preserve"> </w:t>
      </w:r>
      <w:r>
        <w:rPr>
          <w:rFonts w:cs="宋体" w:hint="eastAsia"/>
          <w:spacing w:val="-1"/>
          <w:lang w:eastAsia="zh-CN"/>
        </w:rPr>
        <w:t>图</w:t>
      </w:r>
      <w:r>
        <w:rPr>
          <w:rFonts w:hint="eastAsia"/>
          <w:spacing w:val="-1"/>
          <w:lang w:eastAsia="zh-CN"/>
        </w:rPr>
        <w:t>中</w:t>
      </w:r>
      <w:r>
        <w:rPr>
          <w:rFonts w:ascii="Times New Roman" w:hAnsi="Times New Roman"/>
          <w:spacing w:val="-1"/>
          <w:lang w:eastAsia="zh-CN"/>
        </w:rPr>
        <w:t>“100”</w:t>
      </w:r>
      <w:r>
        <w:rPr>
          <w:rFonts w:cs="宋体" w:hint="eastAsia"/>
          <w:spacing w:val="-1"/>
          <w:lang w:eastAsia="zh-CN"/>
        </w:rPr>
        <w:t>表示</w:t>
      </w:r>
      <w:r>
        <w:rPr>
          <w:rFonts w:ascii="Times New Roman" w:hAnsi="Times New Roman"/>
          <w:spacing w:val="-1"/>
          <w:u w:val="single" w:color="000000"/>
          <w:lang w:eastAsia="zh-CN"/>
        </w:rPr>
        <w:tab/>
      </w:r>
      <w:r>
        <w:rPr>
          <w:rFonts w:cs="宋体" w:hint="eastAsia"/>
          <w:spacing w:val="-1"/>
          <w:lang w:eastAsia="zh-CN"/>
        </w:rPr>
        <w:t>。该轿车</w:t>
      </w:r>
      <w:r>
        <w:rPr>
          <w:rFonts w:hint="eastAsia"/>
          <w:spacing w:val="-1"/>
          <w:lang w:eastAsia="zh-CN"/>
        </w:rPr>
        <w:t>在</w:t>
      </w:r>
      <w:r>
        <w:rPr>
          <w:rFonts w:cs="宋体" w:hint="eastAsia"/>
          <w:spacing w:val="-1"/>
          <w:lang w:eastAsia="zh-CN"/>
        </w:rPr>
        <w:t>通</w:t>
      </w:r>
      <w:r>
        <w:rPr>
          <w:rFonts w:hint="eastAsia"/>
          <w:spacing w:val="-1"/>
          <w:lang w:eastAsia="zh-CN"/>
        </w:rPr>
        <w:t>过</w:t>
      </w:r>
      <w:r>
        <w:rPr>
          <w:rFonts w:cs="宋体" w:hint="eastAsia"/>
          <w:spacing w:val="-1"/>
          <w:lang w:eastAsia="zh-CN"/>
        </w:rPr>
        <w:t>监</w:t>
      </w:r>
      <w:r>
        <w:rPr>
          <w:rFonts w:hint="eastAsia"/>
          <w:spacing w:val="-1"/>
          <w:lang w:eastAsia="zh-CN"/>
        </w:rPr>
        <w:t>测</w:t>
      </w:r>
      <w:r>
        <w:rPr>
          <w:rFonts w:cs="宋体" w:hint="eastAsia"/>
          <w:spacing w:val="-1"/>
          <w:lang w:eastAsia="zh-CN"/>
        </w:rPr>
        <w:t>点</w:t>
      </w:r>
      <w:r>
        <w:rPr>
          <w:rFonts w:cs="宋体"/>
          <w:spacing w:val="-35"/>
          <w:lang w:eastAsia="zh-CN"/>
        </w:rPr>
        <w:t xml:space="preserve"> </w:t>
      </w:r>
      <w:r>
        <w:rPr>
          <w:rFonts w:ascii="Times New Roman" w:hAnsi="Times New Roman"/>
          <w:lang w:eastAsia="zh-CN"/>
        </w:rPr>
        <w:t>A</w:t>
      </w:r>
      <w:r>
        <w:rPr>
          <w:rFonts w:ascii="Times New Roman" w:hAnsi="Times New Roman"/>
          <w:spacing w:val="17"/>
          <w:lang w:eastAsia="zh-CN"/>
        </w:rPr>
        <w:t xml:space="preserve"> </w:t>
      </w:r>
      <w:r>
        <w:rPr>
          <w:rFonts w:hint="eastAsia"/>
          <w:lang w:eastAsia="zh-CN"/>
        </w:rPr>
        <w:t>时的</w:t>
      </w:r>
      <w:r>
        <w:rPr>
          <w:rFonts w:cs="宋体" w:hint="eastAsia"/>
          <w:lang w:eastAsia="zh-CN"/>
        </w:rPr>
        <w:t>速</w:t>
      </w:r>
      <w:r>
        <w:rPr>
          <w:rFonts w:hint="eastAsia"/>
          <w:lang w:eastAsia="zh-CN"/>
        </w:rPr>
        <w:t>度是</w:t>
      </w:r>
      <w:r>
        <w:rPr>
          <w:rFonts w:ascii="Times New Roman" w:hAnsi="Times New Roman"/>
          <w:u w:val="single" w:color="000000"/>
          <w:lang w:eastAsia="zh-CN"/>
        </w:rPr>
        <w:tab/>
      </w:r>
      <w:r>
        <w:rPr>
          <w:rFonts w:hint="eastAsia"/>
          <w:lang w:eastAsia="zh-CN"/>
        </w:rPr>
        <w:t>，</w:t>
      </w:r>
    </w:p>
    <w:p w:rsidR="001B72D3" w:rsidRDefault="001B72D3">
      <w:pPr>
        <w:pStyle w:val="BodyText"/>
        <w:tabs>
          <w:tab w:val="left" w:pos="5920"/>
        </w:tabs>
        <w:spacing w:before="21"/>
        <w:ind w:left="950"/>
        <w:rPr>
          <w:rFonts w:cs="宋体"/>
          <w:lang w:eastAsia="zh-CN"/>
        </w:rPr>
      </w:pPr>
      <w:r>
        <w:rPr>
          <w:rFonts w:cs="宋体" w:hint="eastAsia"/>
          <w:lang w:eastAsia="zh-CN"/>
        </w:rPr>
        <w:t>若采用</w:t>
      </w:r>
      <w:r>
        <w:rPr>
          <w:rFonts w:ascii="Times New Roman" w:hAnsi="Times New Roman"/>
          <w:spacing w:val="-1"/>
          <w:lang w:eastAsia="zh-CN"/>
        </w:rPr>
        <w:t>“</w:t>
      </w:r>
      <w:r>
        <w:rPr>
          <w:rFonts w:cs="宋体" w:hint="eastAsia"/>
          <w:lang w:eastAsia="zh-CN"/>
        </w:rPr>
        <w:t>定</w:t>
      </w:r>
      <w:r>
        <w:rPr>
          <w:rFonts w:cs="宋体" w:hint="eastAsia"/>
          <w:spacing w:val="1"/>
          <w:lang w:eastAsia="zh-CN"/>
        </w:rPr>
        <w:t>点</w:t>
      </w:r>
      <w:r>
        <w:rPr>
          <w:rFonts w:hint="eastAsia"/>
          <w:lang w:eastAsia="zh-CN"/>
        </w:rPr>
        <w:t>测</w:t>
      </w:r>
      <w:r>
        <w:rPr>
          <w:rFonts w:cs="宋体" w:hint="eastAsia"/>
          <w:spacing w:val="-1"/>
          <w:lang w:eastAsia="zh-CN"/>
        </w:rPr>
        <w:t>速</w:t>
      </w:r>
      <w:r>
        <w:rPr>
          <w:rFonts w:ascii="Times New Roman" w:hAnsi="Times New Roman"/>
          <w:spacing w:val="-93"/>
          <w:lang w:eastAsia="zh-CN"/>
        </w:rPr>
        <w:t>”</w:t>
      </w:r>
      <w:r>
        <w:rPr>
          <w:rFonts w:hint="eastAsia"/>
          <w:lang w:eastAsia="zh-CN"/>
        </w:rPr>
        <w:t>，</w:t>
      </w:r>
      <w:r>
        <w:rPr>
          <w:rFonts w:cs="宋体" w:hint="eastAsia"/>
          <w:lang w:eastAsia="zh-CN"/>
        </w:rPr>
        <w:t>该轿车</w:t>
      </w:r>
      <w:r>
        <w:rPr>
          <w:rFonts w:hint="eastAsia"/>
          <w:lang w:eastAsia="zh-CN"/>
        </w:rPr>
        <w:t>在</w:t>
      </w:r>
      <w:r>
        <w:rPr>
          <w:rFonts w:cs="宋体" w:hint="eastAsia"/>
          <w:lang w:eastAsia="zh-CN"/>
        </w:rPr>
        <w:t>通</w:t>
      </w:r>
      <w:r>
        <w:rPr>
          <w:rFonts w:hint="eastAsia"/>
          <w:lang w:eastAsia="zh-CN"/>
        </w:rPr>
        <w:t>过</w:t>
      </w:r>
      <w:r>
        <w:rPr>
          <w:rFonts w:cs="宋体" w:hint="eastAsia"/>
          <w:lang w:eastAsia="zh-CN"/>
        </w:rPr>
        <w:t>监</w:t>
      </w:r>
      <w:r>
        <w:rPr>
          <w:rFonts w:hint="eastAsia"/>
          <w:lang w:eastAsia="zh-CN"/>
        </w:rPr>
        <w:t>测</w:t>
      </w:r>
      <w:r>
        <w:rPr>
          <w:rFonts w:cs="宋体" w:hint="eastAsia"/>
          <w:lang w:eastAsia="zh-CN"/>
        </w:rPr>
        <w:t>点</w:t>
      </w:r>
      <w:r>
        <w:rPr>
          <w:rFonts w:cs="宋体"/>
          <w:spacing w:val="-54"/>
          <w:lang w:eastAsia="zh-CN"/>
        </w:rPr>
        <w:t xml:space="preserve"> </w:t>
      </w:r>
      <w:r>
        <w:rPr>
          <w:rFonts w:ascii="Times New Roman" w:hAnsi="Times New Roman"/>
          <w:lang w:eastAsia="zh-CN"/>
        </w:rPr>
        <w:t>A</w:t>
      </w:r>
      <w:r>
        <w:rPr>
          <w:rFonts w:ascii="Times New Roman" w:hAnsi="Times New Roman"/>
          <w:spacing w:val="-1"/>
          <w:lang w:eastAsia="zh-CN"/>
        </w:rPr>
        <w:t xml:space="preserve"> </w:t>
      </w:r>
      <w:r>
        <w:rPr>
          <w:rFonts w:hint="eastAsia"/>
          <w:lang w:eastAsia="zh-CN"/>
        </w:rPr>
        <w:t>时</w:t>
      </w:r>
      <w:r>
        <w:rPr>
          <w:rFonts w:ascii="Times New Roman" w:hAnsi="Times New Roman"/>
          <w:u w:val="single" w:color="000000"/>
          <w:lang w:eastAsia="zh-CN"/>
        </w:rPr>
        <w:tab/>
      </w:r>
      <w:r>
        <w:rPr>
          <w:rFonts w:hint="eastAsia"/>
          <w:lang w:eastAsia="zh-CN"/>
        </w:rPr>
        <w:t>（</w:t>
      </w:r>
      <w:r>
        <w:rPr>
          <w:rFonts w:cs="宋体" w:hint="eastAsia"/>
          <w:lang w:eastAsia="zh-CN"/>
        </w:rPr>
        <w:t>会</w:t>
      </w:r>
      <w:r>
        <w:rPr>
          <w:rFonts w:ascii="Times New Roman" w:hAnsi="Times New Roman"/>
          <w:lang w:eastAsia="zh-CN"/>
        </w:rPr>
        <w:t>/</w:t>
      </w:r>
      <w:r>
        <w:rPr>
          <w:rFonts w:cs="宋体" w:hint="eastAsia"/>
          <w:spacing w:val="-2"/>
          <w:lang w:eastAsia="zh-CN"/>
        </w:rPr>
        <w:t>不</w:t>
      </w:r>
      <w:r>
        <w:rPr>
          <w:rFonts w:cs="宋体" w:hint="eastAsia"/>
          <w:lang w:eastAsia="zh-CN"/>
        </w:rPr>
        <w:t>会</w:t>
      </w:r>
      <w:r>
        <w:rPr>
          <w:rFonts w:hint="eastAsia"/>
          <w:lang w:eastAsia="zh-CN"/>
        </w:rPr>
        <w:t>）</w:t>
      </w:r>
      <w:r>
        <w:rPr>
          <w:rFonts w:cs="宋体" w:hint="eastAsia"/>
          <w:lang w:eastAsia="zh-CN"/>
        </w:rPr>
        <w:t>被判超速。</w:t>
      </w:r>
    </w:p>
    <w:p w:rsidR="001B72D3" w:rsidRDefault="001B72D3">
      <w:pPr>
        <w:pStyle w:val="BodyText"/>
        <w:spacing w:before="21"/>
        <w:ind w:left="590"/>
        <w:rPr>
          <w:lang w:eastAsia="zh-CN"/>
        </w:rPr>
      </w:pPr>
      <w:r>
        <w:rPr>
          <w:rFonts w:ascii="Times New Roman" w:hAnsi="Times New Roman"/>
          <w:spacing w:val="11"/>
          <w:lang w:eastAsia="zh-CN"/>
        </w:rPr>
        <w:t>(2)</w:t>
      </w:r>
      <w:r>
        <w:rPr>
          <w:rFonts w:cs="宋体" w:hint="eastAsia"/>
          <w:spacing w:val="11"/>
          <w:lang w:eastAsia="zh-CN"/>
        </w:rPr>
        <w:t>采</w:t>
      </w:r>
      <w:r>
        <w:rPr>
          <w:rFonts w:cs="宋体"/>
          <w:spacing w:val="-76"/>
          <w:lang w:eastAsia="zh-CN"/>
        </w:rPr>
        <w:t xml:space="preserve"> </w:t>
      </w:r>
      <w:r>
        <w:rPr>
          <w:rFonts w:cs="宋体" w:hint="eastAsia"/>
          <w:lang w:eastAsia="zh-CN"/>
        </w:rPr>
        <w:t>用</w:t>
      </w:r>
      <w:r>
        <w:rPr>
          <w:rFonts w:cs="宋体"/>
          <w:spacing w:val="-74"/>
          <w:lang w:eastAsia="zh-CN"/>
        </w:rPr>
        <w:t xml:space="preserve"> </w:t>
      </w:r>
      <w:r>
        <w:rPr>
          <w:rFonts w:ascii="Times New Roman" w:hAnsi="Times New Roman"/>
          <w:spacing w:val="6"/>
          <w:lang w:eastAsia="zh-CN"/>
        </w:rPr>
        <w:t>“</w:t>
      </w:r>
      <w:r>
        <w:rPr>
          <w:rFonts w:cs="宋体" w:hint="eastAsia"/>
          <w:spacing w:val="6"/>
          <w:lang w:eastAsia="zh-CN"/>
        </w:rPr>
        <w:t>区</w:t>
      </w:r>
      <w:r>
        <w:rPr>
          <w:rFonts w:cs="宋体"/>
          <w:spacing w:val="-75"/>
          <w:lang w:eastAsia="zh-CN"/>
        </w:rPr>
        <w:t xml:space="preserve"> </w:t>
      </w:r>
      <w:r>
        <w:rPr>
          <w:rFonts w:cs="宋体" w:hint="eastAsia"/>
          <w:lang w:eastAsia="zh-CN"/>
        </w:rPr>
        <w:t>间</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lang w:eastAsia="zh-CN"/>
        </w:rPr>
        <w:t>速</w:t>
      </w:r>
      <w:r>
        <w:rPr>
          <w:rFonts w:cs="宋体"/>
          <w:spacing w:val="-75"/>
          <w:lang w:eastAsia="zh-CN"/>
        </w:rPr>
        <w:t xml:space="preserve"> </w:t>
      </w:r>
      <w:r>
        <w:rPr>
          <w:rFonts w:ascii="Times New Roman" w:hAnsi="Times New Roman"/>
          <w:spacing w:val="8"/>
          <w:lang w:eastAsia="zh-CN"/>
        </w:rPr>
        <w:t>”</w:t>
      </w:r>
      <w:r>
        <w:rPr>
          <w:rFonts w:hint="eastAsia"/>
          <w:spacing w:val="8"/>
          <w:lang w:eastAsia="zh-CN"/>
        </w:rPr>
        <w:t>，这</w:t>
      </w:r>
      <w:r>
        <w:rPr>
          <w:spacing w:val="-75"/>
          <w:lang w:eastAsia="zh-CN"/>
        </w:rPr>
        <w:t xml:space="preserve"> </w:t>
      </w:r>
      <w:r>
        <w:rPr>
          <w:rFonts w:cs="宋体" w:hint="eastAsia"/>
          <w:spacing w:val="30"/>
          <w:lang w:eastAsia="zh-CN"/>
        </w:rPr>
        <w:t>辆轿</w:t>
      </w:r>
      <w:r>
        <w:rPr>
          <w:rFonts w:cs="宋体" w:hint="eastAsia"/>
          <w:lang w:eastAsia="zh-CN"/>
        </w:rPr>
        <w:t>车</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lang w:eastAsia="zh-CN"/>
        </w:rPr>
        <w:t>该</w:t>
      </w:r>
      <w:r>
        <w:rPr>
          <w:rFonts w:cs="宋体"/>
          <w:spacing w:val="-75"/>
          <w:lang w:eastAsia="zh-CN"/>
        </w:rPr>
        <w:t xml:space="preserve"> </w:t>
      </w:r>
      <w:r>
        <w:rPr>
          <w:rFonts w:cs="宋体" w:hint="eastAsia"/>
          <w:lang w:eastAsia="zh-CN"/>
        </w:rPr>
        <w:t>路</w:t>
      </w:r>
      <w:r>
        <w:rPr>
          <w:rFonts w:cs="宋体"/>
          <w:spacing w:val="-75"/>
          <w:lang w:eastAsia="zh-CN"/>
        </w:rPr>
        <w:t xml:space="preserve"> </w:t>
      </w:r>
      <w:r>
        <w:rPr>
          <w:rFonts w:cs="宋体" w:hint="eastAsia"/>
          <w:spacing w:val="15"/>
          <w:lang w:eastAsia="zh-CN"/>
        </w:rPr>
        <w:t>段会</w:t>
      </w:r>
      <w:r>
        <w:rPr>
          <w:rFonts w:cs="宋体"/>
          <w:spacing w:val="-75"/>
          <w:lang w:eastAsia="zh-CN"/>
        </w:rPr>
        <w:t xml:space="preserve"> </w:t>
      </w:r>
      <w:r>
        <w:rPr>
          <w:rFonts w:cs="宋体" w:hint="eastAsia"/>
          <w:lang w:eastAsia="zh-CN"/>
        </w:rPr>
        <w:t>不</w:t>
      </w:r>
      <w:r>
        <w:rPr>
          <w:rFonts w:cs="宋体"/>
          <w:spacing w:val="-76"/>
          <w:lang w:eastAsia="zh-CN"/>
        </w:rPr>
        <w:t xml:space="preserve"> </w:t>
      </w:r>
      <w:r>
        <w:rPr>
          <w:rFonts w:cs="宋体" w:hint="eastAsia"/>
          <w:lang w:eastAsia="zh-CN"/>
        </w:rPr>
        <w:t>会</w:t>
      </w:r>
      <w:r>
        <w:rPr>
          <w:rFonts w:cs="宋体"/>
          <w:spacing w:val="-75"/>
          <w:lang w:eastAsia="zh-CN"/>
        </w:rPr>
        <w:t xml:space="preserve"> </w:t>
      </w:r>
      <w:r>
        <w:rPr>
          <w:rFonts w:cs="宋体" w:hint="eastAsia"/>
          <w:lang w:eastAsia="zh-CN"/>
        </w:rPr>
        <w:t>被</w:t>
      </w:r>
      <w:r>
        <w:rPr>
          <w:rFonts w:cs="宋体"/>
          <w:spacing w:val="-75"/>
          <w:lang w:eastAsia="zh-CN"/>
        </w:rPr>
        <w:t xml:space="preserve"> </w:t>
      </w:r>
      <w:r>
        <w:rPr>
          <w:rFonts w:cs="宋体" w:hint="eastAsia"/>
          <w:lang w:eastAsia="zh-CN"/>
        </w:rPr>
        <w:t>判</w:t>
      </w:r>
      <w:r>
        <w:rPr>
          <w:rFonts w:cs="宋体"/>
          <w:spacing w:val="-75"/>
          <w:lang w:eastAsia="zh-CN"/>
        </w:rPr>
        <w:t xml:space="preserve"> </w:t>
      </w:r>
      <w:r>
        <w:rPr>
          <w:rFonts w:cs="宋体" w:hint="eastAsia"/>
          <w:lang w:eastAsia="zh-CN"/>
        </w:rPr>
        <w:t>超</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cs="宋体" w:hint="eastAsia"/>
          <w:spacing w:val="5"/>
          <w:lang w:eastAsia="zh-CN"/>
        </w:rPr>
        <w:t>？</w:t>
      </w:r>
      <w:r>
        <w:rPr>
          <w:rFonts w:hint="eastAsia"/>
          <w:spacing w:val="5"/>
          <w:lang w:eastAsia="zh-CN"/>
        </w:rPr>
        <w:t>（</w:t>
      </w:r>
      <w:r>
        <w:rPr>
          <w:spacing w:val="-75"/>
          <w:lang w:eastAsia="zh-CN"/>
        </w:rPr>
        <w:t xml:space="preserve"> </w:t>
      </w:r>
      <w:r>
        <w:rPr>
          <w:rFonts w:cs="宋体" w:hint="eastAsia"/>
          <w:spacing w:val="15"/>
          <w:lang w:eastAsia="zh-CN"/>
        </w:rPr>
        <w:t>请通</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计</w:t>
      </w:r>
      <w:r>
        <w:rPr>
          <w:rFonts w:cs="宋体"/>
          <w:spacing w:val="-75"/>
          <w:lang w:eastAsia="zh-CN"/>
        </w:rPr>
        <w:t xml:space="preserve"> </w:t>
      </w:r>
      <w:r>
        <w:rPr>
          <w:rFonts w:cs="宋体" w:hint="eastAsia"/>
          <w:lang w:eastAsia="zh-CN"/>
        </w:rPr>
        <w:t>算</w:t>
      </w:r>
      <w:r>
        <w:rPr>
          <w:rFonts w:cs="宋体"/>
          <w:spacing w:val="-75"/>
          <w:lang w:eastAsia="zh-CN"/>
        </w:rPr>
        <w:t xml:space="preserve"> </w:t>
      </w:r>
      <w:r>
        <w:rPr>
          <w:rFonts w:hint="eastAsia"/>
          <w:spacing w:val="15"/>
          <w:lang w:eastAsia="zh-CN"/>
        </w:rPr>
        <w:t>进行</w:t>
      </w:r>
      <w:r>
        <w:rPr>
          <w:spacing w:val="-75"/>
          <w:lang w:eastAsia="zh-CN"/>
        </w:rPr>
        <w:t xml:space="preserve"> </w:t>
      </w:r>
    </w:p>
    <w:p w:rsidR="001B72D3" w:rsidRDefault="001B72D3">
      <w:pPr>
        <w:pStyle w:val="BodyText"/>
        <w:spacing w:before="21"/>
        <w:ind w:left="903"/>
        <w:rPr>
          <w:lang w:eastAsia="zh-CN"/>
        </w:rPr>
      </w:pPr>
      <w:r>
        <w:rPr>
          <w:rFonts w:cs="宋体" w:hint="eastAsia"/>
          <w:lang w:eastAsia="zh-CN"/>
        </w:rPr>
        <w:t>说</w:t>
      </w:r>
      <w:r>
        <w:rPr>
          <w:rFonts w:cs="宋体"/>
          <w:spacing w:val="-75"/>
          <w:lang w:eastAsia="zh-CN"/>
        </w:rPr>
        <w:t xml:space="preserve"> </w:t>
      </w:r>
      <w:r>
        <w:rPr>
          <w:rFonts w:cs="宋体" w:hint="eastAsia"/>
          <w:lang w:eastAsia="zh-CN"/>
        </w:rPr>
        <w:t>明</w:t>
      </w:r>
      <w:r>
        <w:rPr>
          <w:rFonts w:cs="宋体"/>
          <w:spacing w:val="-75"/>
          <w:lang w:eastAsia="zh-CN"/>
        </w:rPr>
        <w:t xml:space="preserve"> </w:t>
      </w:r>
      <w:r>
        <w:rPr>
          <w:rFonts w:hint="eastAsia"/>
          <w:spacing w:val="15"/>
          <w:lang w:eastAsia="zh-CN"/>
        </w:rPr>
        <w:t>）．</w:t>
      </w:r>
      <w:r>
        <w:rPr>
          <w:spacing w:val="-75"/>
          <w:lang w:eastAsia="zh-CN"/>
        </w:rPr>
        <w:t xml:space="preserve"> </w:t>
      </w:r>
    </w:p>
    <w:p w:rsidR="001B72D3" w:rsidRDefault="001B72D3">
      <w:pPr>
        <w:rPr>
          <w:lang w:eastAsia="zh-CN"/>
        </w:rPr>
        <w:sectPr w:rsidR="001B72D3">
          <w:pgSz w:w="9520" w:h="13840"/>
          <w:pgMar w:top="540" w:right="360" w:bottom="520" w:left="460" w:header="0" w:footer="340" w:gutter="0"/>
          <w:cols w:space="720"/>
        </w:sectPr>
      </w:pPr>
    </w:p>
    <w:p w:rsidR="001B72D3" w:rsidRDefault="001B72D3">
      <w:pPr>
        <w:pStyle w:val="BodyText"/>
        <w:spacing w:before="10" w:line="314" w:lineRule="auto"/>
        <w:ind w:left="587" w:right="117" w:hanging="480"/>
        <w:jc w:val="both"/>
        <w:rPr>
          <w:lang w:eastAsia="zh-CN"/>
        </w:rPr>
      </w:pPr>
      <w:r>
        <w:rPr>
          <w:rFonts w:ascii="Times New Roman" w:hAnsi="Times New Roman"/>
          <w:spacing w:val="18"/>
          <w:lang w:eastAsia="zh-CN"/>
        </w:rPr>
        <w:t>21</w:t>
      </w:r>
      <w:r>
        <w:rPr>
          <w:rFonts w:hint="eastAsia"/>
          <w:spacing w:val="18"/>
          <w:lang w:eastAsia="zh-CN"/>
        </w:rPr>
        <w:t>．在第</w:t>
      </w:r>
      <w:r>
        <w:rPr>
          <w:spacing w:val="41"/>
          <w:lang w:eastAsia="zh-CN"/>
        </w:rPr>
        <w:t xml:space="preserve"> </w:t>
      </w:r>
      <w:r>
        <w:rPr>
          <w:rFonts w:ascii="Times New Roman" w:hAnsi="Times New Roman"/>
          <w:spacing w:val="7"/>
          <w:lang w:eastAsia="zh-CN"/>
        </w:rPr>
        <w:t>26</w:t>
      </w:r>
      <w:r>
        <w:rPr>
          <w:rFonts w:ascii="Times New Roman" w:hAnsi="Times New Roman"/>
          <w:spacing w:val="25"/>
          <w:lang w:eastAsia="zh-CN"/>
        </w:rPr>
        <w:t xml:space="preserve"> </w:t>
      </w:r>
      <w:r>
        <w:rPr>
          <w:rFonts w:cs="宋体" w:hint="eastAsia"/>
          <w:spacing w:val="30"/>
          <w:lang w:eastAsia="zh-CN"/>
        </w:rPr>
        <w:t>次南极</w:t>
      </w:r>
      <w:r>
        <w:rPr>
          <w:rFonts w:cs="宋体" w:hint="eastAsia"/>
          <w:lang w:eastAsia="zh-CN"/>
        </w:rPr>
        <w:t>科</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lang w:eastAsia="zh-CN"/>
        </w:rPr>
        <w:t>考</w:t>
      </w:r>
      <w:r>
        <w:rPr>
          <w:rFonts w:cs="宋体"/>
          <w:spacing w:val="-75"/>
          <w:lang w:eastAsia="zh-CN"/>
        </w:rPr>
        <w:t xml:space="preserve"> </w:t>
      </w:r>
      <w:r>
        <w:rPr>
          <w:rFonts w:cs="宋体" w:hint="eastAsia"/>
          <w:lang w:eastAsia="zh-CN"/>
        </w:rPr>
        <w:t>察</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spacing w:val="15"/>
          <w:lang w:eastAsia="zh-CN"/>
        </w:rPr>
        <w:t>中，</w:t>
      </w:r>
      <w:r>
        <w:rPr>
          <w:spacing w:val="-75"/>
          <w:lang w:eastAsia="zh-CN"/>
        </w:rPr>
        <w:t xml:space="preserve"> </w:t>
      </w:r>
      <w:r>
        <w:rPr>
          <w:rFonts w:cs="宋体" w:hint="eastAsia"/>
          <w:spacing w:val="30"/>
          <w:lang w:eastAsia="zh-CN"/>
        </w:rPr>
        <w:t>我国科考队员展</w:t>
      </w:r>
      <w:r>
        <w:rPr>
          <w:rFonts w:cs="宋体" w:hint="eastAsia"/>
          <w:lang w:eastAsia="zh-CN"/>
        </w:rPr>
        <w:t>开</w:t>
      </w:r>
      <w:r>
        <w:rPr>
          <w:rFonts w:cs="宋体"/>
          <w:spacing w:val="-75"/>
          <w:lang w:eastAsia="zh-CN"/>
        </w:rPr>
        <w:t xml:space="preserve"> </w:t>
      </w:r>
      <w:r>
        <w:rPr>
          <w:rFonts w:hint="eastAsia"/>
          <w:spacing w:val="15"/>
          <w:lang w:eastAsia="zh-CN"/>
        </w:rPr>
        <w:t>了多</w:t>
      </w:r>
      <w:r>
        <w:rPr>
          <w:spacing w:val="-75"/>
          <w:lang w:eastAsia="zh-CN"/>
        </w:rPr>
        <w:t xml:space="preserve"> </w:t>
      </w:r>
      <w:r>
        <w:rPr>
          <w:rFonts w:cs="宋体" w:hint="eastAsia"/>
          <w:spacing w:val="15"/>
          <w:lang w:eastAsia="zh-CN"/>
        </w:rPr>
        <w:t>项科</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spacing w:val="15"/>
          <w:lang w:eastAsia="zh-CN"/>
        </w:rPr>
        <w:t>探究</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其</w:t>
      </w:r>
      <w:r>
        <w:rPr>
          <w:rFonts w:cs="宋体"/>
          <w:spacing w:val="-75"/>
          <w:lang w:eastAsia="zh-CN"/>
        </w:rPr>
        <w:t xml:space="preserve"> </w:t>
      </w:r>
      <w:r>
        <w:rPr>
          <w:rFonts w:hint="eastAsia"/>
          <w:lang w:eastAsia="zh-CN"/>
        </w:rPr>
        <w:t>中</w:t>
      </w:r>
      <w:r>
        <w:rPr>
          <w:spacing w:val="602"/>
          <w:lang w:eastAsia="zh-CN"/>
        </w:rPr>
        <w:t xml:space="preserve"> </w:t>
      </w:r>
      <w:r>
        <w:rPr>
          <w:rFonts w:cs="宋体" w:hint="eastAsia"/>
          <w:spacing w:val="30"/>
          <w:lang w:eastAsia="zh-CN"/>
        </w:rPr>
        <w:t>科考队员</w:t>
      </w:r>
      <w:r>
        <w:rPr>
          <w:rFonts w:cs="宋体" w:hint="eastAsia"/>
          <w:lang w:eastAsia="zh-CN"/>
        </w:rPr>
        <w:t>钻</w:t>
      </w:r>
      <w:r>
        <w:rPr>
          <w:rFonts w:cs="宋体"/>
          <w:spacing w:val="-75"/>
          <w:lang w:eastAsia="zh-CN"/>
        </w:rPr>
        <w:t xml:space="preserve"> </w:t>
      </w:r>
      <w:r>
        <w:rPr>
          <w:rFonts w:cs="宋体" w:hint="eastAsia"/>
          <w:lang w:eastAsia="zh-CN"/>
        </w:rPr>
        <w:t>探</w:t>
      </w:r>
      <w:r>
        <w:rPr>
          <w:rFonts w:cs="宋体"/>
          <w:spacing w:val="-75"/>
          <w:lang w:eastAsia="zh-CN"/>
        </w:rPr>
        <w:t xml:space="preserve"> </w:t>
      </w:r>
      <w:r>
        <w:rPr>
          <w:rFonts w:cs="宋体" w:hint="eastAsia"/>
          <w:spacing w:val="15"/>
          <w:lang w:eastAsia="zh-CN"/>
        </w:rPr>
        <w:t>获取</w:t>
      </w:r>
      <w:r>
        <w:rPr>
          <w:rFonts w:cs="宋体"/>
          <w:spacing w:val="-75"/>
          <w:lang w:eastAsia="zh-CN"/>
        </w:rPr>
        <w:t xml:space="preserve"> </w:t>
      </w:r>
      <w:r>
        <w:rPr>
          <w:rFonts w:hint="eastAsia"/>
          <w:lang w:eastAsia="zh-CN"/>
        </w:rPr>
        <w:t>了</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spacing w:val="15"/>
          <w:lang w:eastAsia="zh-CN"/>
        </w:rPr>
        <w:t>层深</w:t>
      </w:r>
      <w:r>
        <w:rPr>
          <w:rFonts w:cs="宋体"/>
          <w:spacing w:val="-75"/>
          <w:lang w:eastAsia="zh-CN"/>
        </w:rPr>
        <w:t xml:space="preserve"> </w:t>
      </w:r>
      <w:r>
        <w:rPr>
          <w:rFonts w:cs="宋体" w:hint="eastAsia"/>
          <w:lang w:eastAsia="zh-CN"/>
        </w:rPr>
        <w:t>处</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芯</w:t>
      </w:r>
      <w:r>
        <w:rPr>
          <w:rFonts w:cs="宋体"/>
          <w:spacing w:val="-75"/>
          <w:lang w:eastAsia="zh-CN"/>
        </w:rPr>
        <w:t xml:space="preserve"> </w:t>
      </w:r>
      <w:r>
        <w:rPr>
          <w:rFonts w:hint="eastAsia"/>
          <w:lang w:eastAsia="zh-CN"/>
        </w:rPr>
        <w:t>，</w:t>
      </w:r>
      <w:r>
        <w:rPr>
          <w:spacing w:val="-78"/>
          <w:lang w:eastAsia="zh-CN"/>
        </w:rPr>
        <w:t xml:space="preserve"> </w:t>
      </w:r>
      <w:r>
        <w:rPr>
          <w:rFonts w:cs="宋体" w:hint="eastAsia"/>
          <w:lang w:eastAsia="zh-CN"/>
        </w:rPr>
        <w:t>钻</w:t>
      </w:r>
      <w:r>
        <w:rPr>
          <w:rFonts w:cs="宋体"/>
          <w:spacing w:val="-75"/>
          <w:lang w:eastAsia="zh-CN"/>
        </w:rPr>
        <w:t xml:space="preserve"> </w:t>
      </w:r>
      <w:r>
        <w:rPr>
          <w:rFonts w:cs="宋体" w:hint="eastAsia"/>
          <w:lang w:eastAsia="zh-CN"/>
        </w:rPr>
        <w:t>探</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后</w:t>
      </w:r>
      <w:r>
        <w:rPr>
          <w:rFonts w:cs="宋体"/>
          <w:spacing w:val="-75"/>
          <w:lang w:eastAsia="zh-CN"/>
        </w:rPr>
        <w:t xml:space="preserve"> </w:t>
      </w:r>
      <w:r>
        <w:rPr>
          <w:rFonts w:hint="eastAsia"/>
          <w:lang w:eastAsia="zh-CN"/>
        </w:rPr>
        <w:t>，</w:t>
      </w:r>
      <w:r>
        <w:rPr>
          <w:spacing w:val="-78"/>
          <w:lang w:eastAsia="zh-CN"/>
        </w:rPr>
        <w:t xml:space="preserve"> </w:t>
      </w:r>
      <w:r>
        <w:rPr>
          <w:rFonts w:hint="eastAsia"/>
          <w:spacing w:val="30"/>
          <w:lang w:eastAsia="zh-CN"/>
        </w:rPr>
        <w:t>为测</w:t>
      </w:r>
      <w:r>
        <w:rPr>
          <w:rFonts w:hint="eastAsia"/>
          <w:lang w:eastAsia="zh-CN"/>
        </w:rPr>
        <w:t>量</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孔</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深</w:t>
      </w:r>
      <w:r>
        <w:rPr>
          <w:rFonts w:cs="宋体"/>
          <w:spacing w:val="-75"/>
          <w:lang w:eastAsia="zh-CN"/>
        </w:rPr>
        <w:t xml:space="preserve"> </w:t>
      </w:r>
      <w:r>
        <w:rPr>
          <w:rFonts w:hint="eastAsia"/>
          <w:spacing w:val="15"/>
          <w:lang w:eastAsia="zh-CN"/>
        </w:rPr>
        <w:t>度，</w:t>
      </w:r>
      <w:r>
        <w:rPr>
          <w:spacing w:val="-78"/>
          <w:lang w:eastAsia="zh-CN"/>
        </w:rPr>
        <w:t xml:space="preserve"> </w:t>
      </w:r>
      <w:r>
        <w:rPr>
          <w:rFonts w:cs="宋体" w:hint="eastAsia"/>
          <w:spacing w:val="15"/>
          <w:lang w:eastAsia="zh-CN"/>
        </w:rPr>
        <w:t>科考</w:t>
      </w:r>
      <w:r>
        <w:rPr>
          <w:rFonts w:cs="宋体"/>
          <w:spacing w:val="285"/>
          <w:lang w:eastAsia="zh-CN"/>
        </w:rPr>
        <w:t xml:space="preserve"> </w:t>
      </w:r>
      <w:r>
        <w:rPr>
          <w:rFonts w:cs="宋体" w:hint="eastAsia"/>
          <w:spacing w:val="15"/>
          <w:lang w:eastAsia="zh-CN"/>
        </w:rPr>
        <w:t>队员</w:t>
      </w:r>
      <w:r>
        <w:rPr>
          <w:rFonts w:cs="宋体"/>
          <w:spacing w:val="-76"/>
          <w:lang w:eastAsia="zh-CN"/>
        </w:rPr>
        <w:t xml:space="preserve"> </w:t>
      </w:r>
      <w:r>
        <w:rPr>
          <w:rFonts w:cs="宋体" w:hint="eastAsia"/>
          <w:lang w:eastAsia="zh-CN"/>
        </w:rPr>
        <w:t>使</w:t>
      </w:r>
      <w:r>
        <w:rPr>
          <w:rFonts w:cs="宋体"/>
          <w:spacing w:val="-75"/>
          <w:lang w:eastAsia="zh-CN"/>
        </w:rPr>
        <w:t xml:space="preserve"> </w:t>
      </w:r>
      <w:r>
        <w:rPr>
          <w:rFonts w:cs="宋体" w:hint="eastAsia"/>
          <w:spacing w:val="15"/>
          <w:lang w:eastAsia="zh-CN"/>
        </w:rPr>
        <w:t>用探</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lang w:eastAsia="zh-CN"/>
        </w:rPr>
        <w:t>仪</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lang w:eastAsia="zh-CN"/>
        </w:rPr>
        <w:t>冰</w:t>
      </w:r>
      <w:r>
        <w:rPr>
          <w:rFonts w:cs="宋体"/>
          <w:spacing w:val="-75"/>
          <w:lang w:eastAsia="zh-CN"/>
        </w:rPr>
        <w:t xml:space="preserve"> </w:t>
      </w:r>
      <w:r>
        <w:rPr>
          <w:rFonts w:hint="eastAsia"/>
          <w:lang w:eastAsia="zh-CN"/>
        </w:rPr>
        <w:t>面</w:t>
      </w:r>
      <w:r>
        <w:rPr>
          <w:spacing w:val="-75"/>
          <w:lang w:eastAsia="zh-CN"/>
        </w:rPr>
        <w:t xml:space="preserve"> </w:t>
      </w:r>
      <w:r>
        <w:rPr>
          <w:rFonts w:cs="宋体" w:hint="eastAsia"/>
          <w:lang w:eastAsia="zh-CN"/>
        </w:rPr>
        <w:t>向</w:t>
      </w:r>
      <w:r>
        <w:rPr>
          <w:rFonts w:cs="宋体"/>
          <w:spacing w:val="-75"/>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孔</w:t>
      </w:r>
      <w:r>
        <w:rPr>
          <w:rFonts w:cs="宋体"/>
          <w:spacing w:val="-75"/>
          <w:lang w:eastAsia="zh-CN"/>
        </w:rPr>
        <w:t xml:space="preserve"> </w:t>
      </w:r>
      <w:r>
        <w:rPr>
          <w:rFonts w:cs="宋体" w:hint="eastAsia"/>
          <w:lang w:eastAsia="zh-CN"/>
        </w:rPr>
        <w:t>内</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射</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spacing w:val="15"/>
          <w:lang w:eastAsia="zh-CN"/>
        </w:rPr>
        <w:t>束激</w:t>
      </w:r>
      <w:r>
        <w:rPr>
          <w:rFonts w:cs="宋体"/>
          <w:spacing w:val="-75"/>
          <w:lang w:eastAsia="zh-CN"/>
        </w:rPr>
        <w:t xml:space="preserve"> </w:t>
      </w:r>
      <w:r>
        <w:rPr>
          <w:rFonts w:cs="宋体" w:hint="eastAsia"/>
          <w:lang w:eastAsia="zh-CN"/>
        </w:rPr>
        <w:t>光</w:t>
      </w:r>
      <w:r>
        <w:rPr>
          <w:rFonts w:cs="宋体"/>
          <w:spacing w:val="-75"/>
          <w:lang w:eastAsia="zh-CN"/>
        </w:rPr>
        <w:t xml:space="preserve"> </w:t>
      </w:r>
      <w:r>
        <w:rPr>
          <w:rFonts w:hint="eastAsia"/>
          <w:spacing w:val="7"/>
          <w:lang w:eastAsia="zh-CN"/>
        </w:rPr>
        <w:t>，</w:t>
      </w:r>
      <w:r>
        <w:rPr>
          <w:rFonts w:cs="宋体" w:hint="eastAsia"/>
          <w:spacing w:val="7"/>
          <w:lang w:eastAsia="zh-CN"/>
        </w:rPr>
        <w:t>经</w:t>
      </w:r>
      <w:r>
        <w:rPr>
          <w:rFonts w:cs="宋体"/>
          <w:spacing w:val="-15"/>
          <w:lang w:eastAsia="zh-CN"/>
        </w:rPr>
        <w:t xml:space="preserve"> </w:t>
      </w:r>
      <w:r>
        <w:rPr>
          <w:rFonts w:ascii="Times New Roman" w:hAnsi="Times New Roman"/>
          <w:spacing w:val="12"/>
          <w:lang w:eastAsia="zh-CN"/>
        </w:rPr>
        <w:t>1.6×10</w:t>
      </w:r>
      <w:r>
        <w:rPr>
          <w:rFonts w:ascii="Times New Roman" w:hAnsi="Times New Roman"/>
          <w:spacing w:val="12"/>
          <w:position w:val="10"/>
          <w:sz w:val="14"/>
          <w:szCs w:val="14"/>
          <w:lang w:eastAsia="zh-CN"/>
        </w:rPr>
        <w:t>-6</w:t>
      </w:r>
      <w:r>
        <w:rPr>
          <w:rFonts w:ascii="Times New Roman" w:hAnsi="Times New Roman"/>
          <w:spacing w:val="-19"/>
          <w:position w:val="10"/>
          <w:sz w:val="14"/>
          <w:szCs w:val="14"/>
          <w:lang w:eastAsia="zh-CN"/>
        </w:rPr>
        <w:t xml:space="preserve"> </w:t>
      </w:r>
      <w:r>
        <w:rPr>
          <w:rFonts w:ascii="Times New Roman" w:hAnsi="Times New Roman"/>
          <w:spacing w:val="9"/>
          <w:lang w:eastAsia="zh-CN"/>
        </w:rPr>
        <w:t>s</w:t>
      </w:r>
      <w:r>
        <w:rPr>
          <w:rFonts w:hint="eastAsia"/>
          <w:spacing w:val="9"/>
          <w:lang w:eastAsia="zh-CN"/>
        </w:rPr>
        <w:t>，</w:t>
      </w:r>
      <w:r>
        <w:rPr>
          <w:rFonts w:cs="宋体" w:hint="eastAsia"/>
          <w:spacing w:val="9"/>
          <w:lang w:eastAsia="zh-CN"/>
        </w:rPr>
        <w:t>探</w:t>
      </w:r>
      <w:r>
        <w:rPr>
          <w:rFonts w:cs="宋体"/>
          <w:spacing w:val="-75"/>
          <w:lang w:eastAsia="zh-CN"/>
        </w:rPr>
        <w:t xml:space="preserve"> </w:t>
      </w:r>
      <w:r>
        <w:rPr>
          <w:rFonts w:hint="eastAsia"/>
          <w:lang w:eastAsia="zh-CN"/>
        </w:rPr>
        <w:t>测</w:t>
      </w:r>
      <w:r>
        <w:rPr>
          <w:spacing w:val="-76"/>
          <w:lang w:eastAsia="zh-CN"/>
        </w:rPr>
        <w:t xml:space="preserve"> </w:t>
      </w:r>
      <w:r>
        <w:rPr>
          <w:rFonts w:cs="宋体" w:hint="eastAsia"/>
          <w:lang w:eastAsia="zh-CN"/>
        </w:rPr>
        <w:t>仪</w:t>
      </w:r>
      <w:r>
        <w:rPr>
          <w:rFonts w:cs="宋体"/>
          <w:spacing w:val="-77"/>
          <w:lang w:eastAsia="zh-CN"/>
        </w:rPr>
        <w:t xml:space="preserve"> </w:t>
      </w:r>
      <w:r>
        <w:rPr>
          <w:rFonts w:cs="宋体" w:hint="eastAsia"/>
          <w:spacing w:val="15"/>
          <w:lang w:eastAsia="zh-CN"/>
        </w:rPr>
        <w:t>接收</w:t>
      </w:r>
      <w:r>
        <w:rPr>
          <w:rFonts w:cs="宋体"/>
          <w:spacing w:val="-75"/>
          <w:lang w:eastAsia="zh-CN"/>
        </w:rPr>
        <w:t xml:space="preserve"> </w:t>
      </w:r>
      <w:r>
        <w:rPr>
          <w:rFonts w:cs="宋体" w:hint="eastAsia"/>
          <w:lang w:eastAsia="zh-CN"/>
        </w:rPr>
        <w:t>到</w:t>
      </w:r>
      <w:r>
        <w:rPr>
          <w:rFonts w:cs="宋体"/>
          <w:spacing w:val="27"/>
          <w:lang w:eastAsia="zh-CN"/>
        </w:rPr>
        <w:t xml:space="preserve"> </w:t>
      </w:r>
      <w:r>
        <w:rPr>
          <w:rFonts w:cs="宋体" w:hint="eastAsia"/>
          <w:spacing w:val="15"/>
          <w:lang w:eastAsia="zh-CN"/>
        </w:rPr>
        <w:t>反射</w:t>
      </w:r>
      <w:r>
        <w:rPr>
          <w:rFonts w:cs="宋体"/>
          <w:spacing w:val="-75"/>
          <w:lang w:eastAsia="zh-CN"/>
        </w:rPr>
        <w:t xml:space="preserve"> </w:t>
      </w:r>
      <w:r>
        <w:rPr>
          <w:rFonts w:cs="宋体" w:hint="eastAsia"/>
          <w:lang w:eastAsia="zh-CN"/>
        </w:rPr>
        <w:t>激</w:t>
      </w:r>
      <w:r>
        <w:rPr>
          <w:rFonts w:cs="宋体"/>
          <w:spacing w:val="-75"/>
          <w:lang w:eastAsia="zh-CN"/>
        </w:rPr>
        <w:t xml:space="preserve"> </w:t>
      </w:r>
      <w:r>
        <w:rPr>
          <w:rFonts w:cs="宋体" w:hint="eastAsia"/>
          <w:lang w:eastAsia="zh-CN"/>
        </w:rPr>
        <w:t>光</w:t>
      </w:r>
      <w:r>
        <w:rPr>
          <w:rFonts w:cs="宋体"/>
          <w:spacing w:val="-75"/>
          <w:lang w:eastAsia="zh-CN"/>
        </w:rPr>
        <w:t xml:space="preserve"> </w:t>
      </w:r>
      <w:r>
        <w:rPr>
          <w:rFonts w:hint="eastAsia"/>
          <w:lang w:eastAsia="zh-CN"/>
        </w:rPr>
        <w:t>．</w:t>
      </w:r>
    </w:p>
    <w:p w:rsidR="001B72D3" w:rsidRDefault="001B72D3">
      <w:pPr>
        <w:pStyle w:val="BodyText"/>
        <w:spacing w:before="34"/>
        <w:ind w:left="587"/>
        <w:rPr>
          <w:lang w:eastAsia="zh-CN"/>
        </w:rPr>
      </w:pPr>
      <w:r>
        <w:rPr>
          <w:rFonts w:ascii="Times New Roman" w:hAnsi="Times New Roman"/>
          <w:spacing w:val="11"/>
          <w:lang w:eastAsia="zh-CN"/>
        </w:rPr>
        <w:t>(1)</w:t>
      </w:r>
      <w:r>
        <w:rPr>
          <w:rFonts w:cs="宋体" w:hint="eastAsia"/>
          <w:spacing w:val="11"/>
          <w:lang w:eastAsia="zh-CN"/>
        </w:rPr>
        <w:t>求</w:t>
      </w:r>
      <w:r>
        <w:rPr>
          <w:rFonts w:cs="宋体"/>
          <w:spacing w:val="-76"/>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孔</w:t>
      </w:r>
      <w:r>
        <w:rPr>
          <w:rFonts w:cs="宋体"/>
          <w:spacing w:val="-75"/>
          <w:lang w:eastAsia="zh-CN"/>
        </w:rPr>
        <w:t xml:space="preserve"> </w:t>
      </w:r>
      <w:r>
        <w:rPr>
          <w:rFonts w:hint="eastAsia"/>
          <w:lang w:eastAsia="zh-CN"/>
        </w:rPr>
        <w:t>的</w:t>
      </w:r>
      <w:r>
        <w:rPr>
          <w:spacing w:val="-76"/>
          <w:lang w:eastAsia="zh-CN"/>
        </w:rPr>
        <w:t xml:space="preserve"> </w:t>
      </w:r>
      <w:r>
        <w:rPr>
          <w:rFonts w:cs="宋体" w:hint="eastAsia"/>
          <w:lang w:eastAsia="zh-CN"/>
        </w:rPr>
        <w:t>深</w:t>
      </w:r>
      <w:r>
        <w:rPr>
          <w:rFonts w:cs="宋体"/>
          <w:spacing w:val="-75"/>
          <w:lang w:eastAsia="zh-CN"/>
        </w:rPr>
        <w:t xml:space="preserve"> </w:t>
      </w:r>
      <w:r>
        <w:rPr>
          <w:rFonts w:hint="eastAsia"/>
          <w:spacing w:val="30"/>
          <w:lang w:eastAsia="zh-CN"/>
        </w:rPr>
        <w:t>度．</w:t>
      </w:r>
      <w:r>
        <w:rPr>
          <w:rFonts w:hint="eastAsia"/>
          <w:lang w:eastAsia="zh-CN"/>
        </w:rPr>
        <w:t>（</w:t>
      </w:r>
      <w:r>
        <w:rPr>
          <w:spacing w:val="-75"/>
          <w:lang w:eastAsia="zh-CN"/>
        </w:rPr>
        <w:t xml:space="preserve"> </w:t>
      </w:r>
      <w:r>
        <w:rPr>
          <w:rFonts w:cs="宋体" w:hint="eastAsia"/>
          <w:lang w:eastAsia="zh-CN"/>
        </w:rPr>
        <w:t>光</w:t>
      </w:r>
      <w:r>
        <w:rPr>
          <w:rFonts w:cs="宋体"/>
          <w:spacing w:val="-76"/>
          <w:lang w:eastAsia="zh-CN"/>
        </w:rPr>
        <w:t xml:space="preserve"> </w:t>
      </w:r>
      <w:r>
        <w:rPr>
          <w:rFonts w:hint="eastAsia"/>
          <w:lang w:eastAsia="zh-CN"/>
        </w:rPr>
        <w:t>在</w:t>
      </w:r>
      <w:r>
        <w:rPr>
          <w:spacing w:val="-75"/>
          <w:lang w:eastAsia="zh-CN"/>
        </w:rPr>
        <w:t xml:space="preserve"> </w:t>
      </w:r>
      <w:r>
        <w:rPr>
          <w:rFonts w:cs="宋体" w:hint="eastAsia"/>
          <w:spacing w:val="15"/>
          <w:lang w:eastAsia="zh-CN"/>
        </w:rPr>
        <w:t>空气</w:t>
      </w:r>
      <w:r>
        <w:rPr>
          <w:rFonts w:cs="宋体"/>
          <w:spacing w:val="-75"/>
          <w:lang w:eastAsia="zh-CN"/>
        </w:rPr>
        <w:t xml:space="preserve"> </w:t>
      </w:r>
      <w:r>
        <w:rPr>
          <w:rFonts w:hint="eastAsia"/>
          <w:spacing w:val="15"/>
          <w:lang w:eastAsia="zh-CN"/>
        </w:rPr>
        <w:t>中的</w:t>
      </w:r>
      <w:r>
        <w:rPr>
          <w:spacing w:val="-75"/>
          <w:lang w:eastAsia="zh-CN"/>
        </w:rPr>
        <w:t xml:space="preserve"> </w:t>
      </w:r>
      <w:r>
        <w:rPr>
          <w:rFonts w:cs="宋体" w:hint="eastAsia"/>
          <w:lang w:eastAsia="zh-CN"/>
        </w:rPr>
        <w:t>速</w:t>
      </w:r>
      <w:r>
        <w:rPr>
          <w:rFonts w:cs="宋体"/>
          <w:spacing w:val="-76"/>
          <w:lang w:eastAsia="zh-CN"/>
        </w:rPr>
        <w:t xml:space="preserve"> </w:t>
      </w:r>
      <w:r>
        <w:rPr>
          <w:rFonts w:hint="eastAsia"/>
          <w:spacing w:val="15"/>
          <w:lang w:eastAsia="zh-CN"/>
        </w:rPr>
        <w:t>度为</w:t>
      </w:r>
      <w:r>
        <w:rPr>
          <w:spacing w:val="-16"/>
          <w:lang w:eastAsia="zh-CN"/>
        </w:rPr>
        <w:t xml:space="preserve"> </w:t>
      </w:r>
      <w:r>
        <w:rPr>
          <w:rFonts w:ascii="Times New Roman" w:hAnsi="Times New Roman"/>
          <w:spacing w:val="12"/>
          <w:lang w:eastAsia="zh-CN"/>
        </w:rPr>
        <w:t>3.0×10</w:t>
      </w:r>
      <w:r>
        <w:rPr>
          <w:rFonts w:ascii="Times New Roman" w:hAnsi="Times New Roman"/>
          <w:spacing w:val="12"/>
          <w:position w:val="10"/>
          <w:sz w:val="14"/>
          <w:szCs w:val="14"/>
          <w:lang w:eastAsia="zh-CN"/>
        </w:rPr>
        <w:t>8</w:t>
      </w:r>
      <w:r>
        <w:rPr>
          <w:rFonts w:ascii="Times New Roman" w:hAnsi="Times New Roman"/>
          <w:spacing w:val="-19"/>
          <w:position w:val="10"/>
          <w:sz w:val="14"/>
          <w:szCs w:val="14"/>
          <w:lang w:eastAsia="zh-CN"/>
        </w:rPr>
        <w:t xml:space="preserve"> </w:t>
      </w:r>
      <w:r>
        <w:rPr>
          <w:rFonts w:ascii="Times New Roman" w:hAnsi="Times New Roman"/>
          <w:spacing w:val="10"/>
          <w:lang w:eastAsia="zh-CN"/>
        </w:rPr>
        <w:t>m/s</w:t>
      </w:r>
      <w:r>
        <w:rPr>
          <w:rFonts w:hint="eastAsia"/>
          <w:spacing w:val="10"/>
          <w:lang w:eastAsia="zh-CN"/>
        </w:rPr>
        <w:t>）</w:t>
      </w:r>
    </w:p>
    <w:p w:rsidR="001B72D3" w:rsidRDefault="001B72D3">
      <w:pPr>
        <w:pStyle w:val="BodyText"/>
        <w:ind w:left="590"/>
        <w:rPr>
          <w:rFonts w:cs="宋体"/>
          <w:lang w:eastAsia="zh-CN"/>
        </w:rPr>
      </w:pPr>
      <w:r>
        <w:rPr>
          <w:rFonts w:ascii="Times New Roman" w:hAnsi="Times New Roman"/>
          <w:spacing w:val="11"/>
          <w:lang w:eastAsia="zh-CN"/>
        </w:rPr>
        <w:t>(2)</w:t>
      </w:r>
      <w:r>
        <w:rPr>
          <w:rFonts w:cs="宋体" w:hint="eastAsia"/>
          <w:spacing w:val="11"/>
          <w:lang w:eastAsia="zh-CN"/>
        </w:rPr>
        <w:t>该</w:t>
      </w:r>
      <w:r>
        <w:rPr>
          <w:rFonts w:cs="宋体"/>
          <w:spacing w:val="-75"/>
          <w:lang w:eastAsia="zh-CN"/>
        </w:rPr>
        <w:t xml:space="preserve"> </w:t>
      </w:r>
      <w:r>
        <w:rPr>
          <w:rFonts w:cs="宋体" w:hint="eastAsia"/>
          <w:lang w:eastAsia="zh-CN"/>
        </w:rPr>
        <w:t>地</w:t>
      </w:r>
      <w:r>
        <w:rPr>
          <w:rFonts w:cs="宋体"/>
          <w:spacing w:val="-75"/>
          <w:lang w:eastAsia="zh-CN"/>
        </w:rPr>
        <w:t xml:space="preserve"> </w:t>
      </w:r>
      <w:r>
        <w:rPr>
          <w:rFonts w:cs="宋体" w:hint="eastAsia"/>
          <w:lang w:eastAsia="zh-CN"/>
        </w:rPr>
        <w:t>区</w:t>
      </w:r>
      <w:r>
        <w:rPr>
          <w:rFonts w:cs="宋体"/>
          <w:spacing w:val="-75"/>
          <w:lang w:eastAsia="zh-CN"/>
        </w:rPr>
        <w:t xml:space="preserve"> </w:t>
      </w:r>
      <w:r>
        <w:rPr>
          <w:rFonts w:cs="宋体" w:hint="eastAsia"/>
          <w:lang w:eastAsia="zh-CN"/>
        </w:rPr>
        <w:t>冰</w:t>
      </w:r>
      <w:r>
        <w:rPr>
          <w:rFonts w:cs="宋体"/>
          <w:spacing w:val="-75"/>
          <w:lang w:eastAsia="zh-CN"/>
        </w:rPr>
        <w:t xml:space="preserve"> </w:t>
      </w:r>
      <w:r>
        <w:rPr>
          <w:rFonts w:cs="宋体" w:hint="eastAsia"/>
          <w:spacing w:val="15"/>
          <w:lang w:eastAsia="zh-CN"/>
        </w:rPr>
        <w:t>层深</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spacing w:val="15"/>
          <w:lang w:eastAsia="zh-CN"/>
        </w:rPr>
        <w:t>与其</w:t>
      </w:r>
      <w:r>
        <w:rPr>
          <w:rFonts w:cs="宋体"/>
          <w:spacing w:val="-75"/>
          <w:lang w:eastAsia="zh-CN"/>
        </w:rPr>
        <w:t xml:space="preserve"> </w:t>
      </w:r>
      <w:r>
        <w:rPr>
          <w:rFonts w:hint="eastAsia"/>
          <w:lang w:eastAsia="zh-CN"/>
        </w:rPr>
        <w:t>年</w:t>
      </w:r>
      <w:r>
        <w:rPr>
          <w:spacing w:val="-75"/>
          <w:lang w:eastAsia="zh-CN"/>
        </w:rPr>
        <w:t xml:space="preserve"> </w:t>
      </w:r>
      <w:r>
        <w:rPr>
          <w:rFonts w:cs="宋体" w:hint="eastAsia"/>
          <w:spacing w:val="4"/>
          <w:lang w:eastAsia="zh-CN"/>
        </w:rPr>
        <w:t>代</w:t>
      </w:r>
      <w:r>
        <w:rPr>
          <w:rFonts w:hint="eastAsia"/>
          <w:spacing w:val="4"/>
          <w:lang w:eastAsia="zh-CN"/>
        </w:rPr>
        <w:t>（</w:t>
      </w:r>
      <w:r>
        <w:rPr>
          <w:spacing w:val="-75"/>
          <w:lang w:eastAsia="zh-CN"/>
        </w:rPr>
        <w:t xml:space="preserve"> </w:t>
      </w:r>
      <w:r>
        <w:rPr>
          <w:rFonts w:cs="宋体" w:hint="eastAsia"/>
          <w:lang w:eastAsia="zh-CN"/>
        </w:rPr>
        <w:t>指</w:t>
      </w:r>
      <w:r>
        <w:rPr>
          <w:rFonts w:cs="宋体"/>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今</w:t>
      </w:r>
      <w:r>
        <w:rPr>
          <w:rFonts w:cs="宋体"/>
          <w:spacing w:val="-75"/>
          <w:lang w:eastAsia="zh-CN"/>
        </w:rPr>
        <w:t xml:space="preserve"> </w:t>
      </w:r>
      <w:r>
        <w:rPr>
          <w:rFonts w:hint="eastAsia"/>
          <w:lang w:eastAsia="zh-CN"/>
        </w:rPr>
        <w:t>多</w:t>
      </w:r>
      <w:r>
        <w:rPr>
          <w:spacing w:val="-75"/>
          <w:lang w:eastAsia="zh-CN"/>
        </w:rPr>
        <w:t xml:space="preserve"> </w:t>
      </w:r>
      <w:r>
        <w:rPr>
          <w:rFonts w:cs="宋体" w:hint="eastAsia"/>
          <w:lang w:eastAsia="zh-CN"/>
        </w:rPr>
        <w:t>少</w:t>
      </w:r>
      <w:r>
        <w:rPr>
          <w:rFonts w:cs="宋体"/>
          <w:spacing w:val="-75"/>
          <w:lang w:eastAsia="zh-CN"/>
        </w:rPr>
        <w:t xml:space="preserve"> </w:t>
      </w:r>
      <w:r>
        <w:rPr>
          <w:rFonts w:hint="eastAsia"/>
          <w:lang w:eastAsia="zh-CN"/>
        </w:rPr>
        <w:t>年</w:t>
      </w:r>
      <w:r>
        <w:rPr>
          <w:spacing w:val="-75"/>
          <w:lang w:eastAsia="zh-CN"/>
        </w:rPr>
        <w:t xml:space="preserve"> </w:t>
      </w:r>
      <w:r>
        <w:rPr>
          <w:rFonts w:hint="eastAsia"/>
          <w:spacing w:val="4"/>
          <w:lang w:eastAsia="zh-CN"/>
        </w:rPr>
        <w:t>）的</w:t>
      </w:r>
      <w:r>
        <w:rPr>
          <w:spacing w:val="-75"/>
          <w:lang w:eastAsia="zh-CN"/>
        </w:rPr>
        <w:t xml:space="preserve"> </w:t>
      </w:r>
      <w:r>
        <w:rPr>
          <w:rFonts w:cs="宋体" w:hint="eastAsia"/>
          <w:lang w:eastAsia="zh-CN"/>
        </w:rPr>
        <w:t>关</w:t>
      </w:r>
      <w:r>
        <w:rPr>
          <w:rFonts w:cs="宋体"/>
          <w:spacing w:val="-75"/>
          <w:lang w:eastAsia="zh-CN"/>
        </w:rPr>
        <w:t xml:space="preserve"> </w:t>
      </w:r>
      <w:r>
        <w:rPr>
          <w:rFonts w:cs="宋体" w:hint="eastAsia"/>
          <w:lang w:eastAsia="zh-CN"/>
        </w:rPr>
        <w:t>系</w:t>
      </w:r>
      <w:r>
        <w:rPr>
          <w:rFonts w:cs="宋体"/>
          <w:spacing w:val="-75"/>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spacing w:val="4"/>
          <w:lang w:eastAsia="zh-CN"/>
        </w:rPr>
        <w:t>，由</w:t>
      </w:r>
      <w:r>
        <w:rPr>
          <w:spacing w:val="-75"/>
          <w:lang w:eastAsia="zh-CN"/>
        </w:rPr>
        <w:t xml:space="preserve"> </w:t>
      </w:r>
      <w:r>
        <w:rPr>
          <w:rFonts w:cs="宋体" w:hint="eastAsia"/>
          <w:lang w:eastAsia="zh-CN"/>
        </w:rPr>
        <w:t>图</w:t>
      </w:r>
      <w:r>
        <w:rPr>
          <w:rFonts w:cs="宋体"/>
          <w:spacing w:val="-75"/>
          <w:lang w:eastAsia="zh-CN"/>
        </w:rPr>
        <w:t xml:space="preserve"> </w:t>
      </w:r>
      <w:r>
        <w:rPr>
          <w:rFonts w:cs="宋体" w:hint="eastAsia"/>
          <w:lang w:eastAsia="zh-CN"/>
        </w:rPr>
        <w:t>可</w:t>
      </w:r>
      <w:r>
        <w:rPr>
          <w:rFonts w:cs="宋体"/>
          <w:spacing w:val="-75"/>
          <w:lang w:eastAsia="zh-CN"/>
        </w:rPr>
        <w:t xml:space="preserve"> </w:t>
      </w:r>
      <w:r>
        <w:rPr>
          <w:rFonts w:hint="eastAsia"/>
          <w:lang w:eastAsia="zh-CN"/>
        </w:rPr>
        <w:t>知</w:t>
      </w:r>
      <w:r>
        <w:rPr>
          <w:spacing w:val="-75"/>
          <w:lang w:eastAsia="zh-CN"/>
        </w:rPr>
        <w:t xml:space="preserve"> </w:t>
      </w:r>
      <w:r>
        <w:rPr>
          <w:rFonts w:cs="宋体" w:hint="eastAsia"/>
          <w:lang w:eastAsia="zh-CN"/>
        </w:rPr>
        <w:t>此</w:t>
      </w:r>
    </w:p>
    <w:p w:rsidR="001B72D3" w:rsidRDefault="001B72D3">
      <w:pPr>
        <w:pStyle w:val="BodyText"/>
        <w:tabs>
          <w:tab w:val="left" w:pos="5884"/>
        </w:tabs>
        <w:ind w:left="830"/>
        <w:rPr>
          <w:lang w:eastAsia="zh-CN"/>
        </w:rPr>
      </w:pPr>
      <w:r>
        <w:rPr>
          <w:rFonts w:cs="宋体" w:hint="eastAsia"/>
          <w:spacing w:val="15"/>
          <w:lang w:eastAsia="zh-CN"/>
        </w:rPr>
        <w:t>次钻</w:t>
      </w:r>
      <w:r>
        <w:rPr>
          <w:rFonts w:cs="宋体"/>
          <w:spacing w:val="-75"/>
          <w:lang w:eastAsia="zh-CN"/>
        </w:rPr>
        <w:t xml:space="preserve"> </w:t>
      </w:r>
      <w:r>
        <w:rPr>
          <w:rFonts w:cs="宋体" w:hint="eastAsia"/>
          <w:lang w:eastAsia="zh-CN"/>
        </w:rPr>
        <w:t>探</w:t>
      </w:r>
      <w:r>
        <w:rPr>
          <w:rFonts w:cs="宋体"/>
          <w:spacing w:val="-75"/>
          <w:lang w:eastAsia="zh-CN"/>
        </w:rPr>
        <w:t xml:space="preserve"> </w:t>
      </w:r>
      <w:r>
        <w:rPr>
          <w:rFonts w:cs="宋体" w:hint="eastAsia"/>
          <w:spacing w:val="15"/>
          <w:lang w:eastAsia="zh-CN"/>
        </w:rPr>
        <w:t>获取</w:t>
      </w:r>
      <w:r>
        <w:rPr>
          <w:rFonts w:cs="宋体"/>
          <w:spacing w:val="-75"/>
          <w:lang w:eastAsia="zh-CN"/>
        </w:rPr>
        <w:t xml:space="preserve"> </w:t>
      </w:r>
      <w:r>
        <w:rPr>
          <w:rFonts w:hint="eastAsia"/>
          <w:spacing w:val="15"/>
          <w:lang w:eastAsia="zh-CN"/>
        </w:rPr>
        <w:t>的最</w:t>
      </w:r>
      <w:r>
        <w:rPr>
          <w:spacing w:val="-75"/>
          <w:lang w:eastAsia="zh-CN"/>
        </w:rPr>
        <w:t xml:space="preserve"> </w:t>
      </w:r>
      <w:r>
        <w:rPr>
          <w:rFonts w:cs="宋体" w:hint="eastAsia"/>
          <w:lang w:eastAsia="zh-CN"/>
        </w:rPr>
        <w:t>深</w:t>
      </w:r>
      <w:r>
        <w:rPr>
          <w:rFonts w:cs="宋体"/>
          <w:spacing w:val="-75"/>
          <w:lang w:eastAsia="zh-CN"/>
        </w:rPr>
        <w:t xml:space="preserve"> </w:t>
      </w:r>
      <w:r>
        <w:rPr>
          <w:rFonts w:cs="宋体" w:hint="eastAsia"/>
          <w:lang w:eastAsia="zh-CN"/>
        </w:rPr>
        <w:t>处</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冰</w:t>
      </w:r>
      <w:r>
        <w:rPr>
          <w:rFonts w:cs="宋体"/>
          <w:spacing w:val="-75"/>
          <w:lang w:eastAsia="zh-CN"/>
        </w:rPr>
        <w:t xml:space="preserve"> </w:t>
      </w:r>
      <w:r>
        <w:rPr>
          <w:rFonts w:cs="宋体" w:hint="eastAsia"/>
          <w:lang w:eastAsia="zh-CN"/>
        </w:rPr>
        <w:t>芯</w:t>
      </w:r>
      <w:r>
        <w:rPr>
          <w:rFonts w:cs="宋体"/>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今</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lang w:eastAsia="zh-CN"/>
        </w:rPr>
        <w:t>约</w:t>
      </w:r>
      <w:r>
        <w:rPr>
          <w:rFonts w:ascii="Times New Roman" w:hAnsi="Times New Roman"/>
          <w:u w:val="single" w:color="000000"/>
          <w:lang w:eastAsia="zh-CN"/>
        </w:rPr>
        <w:tab/>
      </w:r>
      <w:r>
        <w:rPr>
          <w:rFonts w:hint="eastAsia"/>
          <w:spacing w:val="15"/>
          <w:lang w:eastAsia="zh-CN"/>
        </w:rPr>
        <w:t>年．</w:t>
      </w:r>
      <w:r>
        <w:rPr>
          <w:spacing w:val="-75"/>
          <w:lang w:eastAsia="zh-CN"/>
        </w:rPr>
        <w:t xml:space="preserve"> </w:t>
      </w:r>
    </w:p>
    <w:p w:rsidR="001B72D3" w:rsidRDefault="001B72D3">
      <w:pPr>
        <w:spacing w:before="7" w:line="120" w:lineRule="atLeast"/>
        <w:rPr>
          <w:rFonts w:ascii="宋体" w:cs="宋体"/>
          <w:sz w:val="9"/>
          <w:szCs w:val="9"/>
          <w:lang w:eastAsia="zh-CN"/>
        </w:rPr>
      </w:pPr>
    </w:p>
    <w:p w:rsidR="001B72D3" w:rsidRDefault="001B72D3">
      <w:pPr>
        <w:spacing w:line="200" w:lineRule="atLeast"/>
        <w:rPr>
          <w:rFonts w:ascii="宋体" w:cs="宋体"/>
          <w:sz w:val="15"/>
          <w:szCs w:val="15"/>
          <w:lang w:eastAsia="zh-CN"/>
        </w:rPr>
      </w:pPr>
    </w:p>
    <w:p w:rsidR="001B72D3" w:rsidRDefault="001B72D3">
      <w:pPr>
        <w:spacing w:line="200" w:lineRule="atLeast"/>
        <w:rPr>
          <w:rFonts w:ascii="宋体" w:cs="宋体"/>
          <w:sz w:val="15"/>
          <w:szCs w:val="15"/>
          <w:lang w:eastAsia="zh-CN"/>
        </w:rPr>
        <w:sectPr w:rsidR="001B72D3">
          <w:pgSz w:w="9520" w:h="13840"/>
          <w:pgMar w:top="580" w:right="440" w:bottom="520" w:left="460" w:header="0" w:footer="340" w:gutter="0"/>
          <w:cols w:space="720"/>
        </w:sectPr>
      </w:pPr>
    </w:p>
    <w:p w:rsidR="001B72D3" w:rsidRDefault="001B72D3">
      <w:pPr>
        <w:spacing w:before="9" w:line="150" w:lineRule="atLeast"/>
        <w:rPr>
          <w:rFonts w:ascii="宋体" w:cs="宋体"/>
          <w:sz w:val="11"/>
          <w:szCs w:val="11"/>
          <w:lang w:eastAsia="zh-CN"/>
        </w:rPr>
      </w:pPr>
    </w:p>
    <w:p w:rsidR="001B72D3" w:rsidRDefault="001B72D3">
      <w:pPr>
        <w:spacing w:line="220" w:lineRule="atLeast"/>
        <w:rPr>
          <w:rFonts w:ascii="宋体" w:cs="宋体"/>
          <w:sz w:val="16"/>
          <w:szCs w:val="16"/>
          <w:lang w:eastAsia="zh-CN"/>
        </w:rPr>
      </w:pPr>
    </w:p>
    <w:p w:rsidR="001B72D3" w:rsidRDefault="001B72D3">
      <w:pPr>
        <w:pStyle w:val="BodyText"/>
        <w:spacing w:before="0"/>
        <w:ind w:left="0"/>
        <w:jc w:val="right"/>
        <w:rPr>
          <w:rFonts w:ascii="Times New Roman" w:hAnsi="Times New Roman"/>
          <w:lang w:eastAsia="zh-CN"/>
        </w:rPr>
      </w:pPr>
      <w:r>
        <w:rPr>
          <w:noProof/>
          <w:lang w:eastAsia="zh-CN"/>
        </w:rPr>
        <w:pict>
          <v:group id="_x0000_s2017" style="position:absolute;left:0;text-align:left;margin-left:178.7pt;margin-top:-16.55pt;width:249.4pt;height:133.2pt;z-index:-251657728;mso-position-horizontal-relative:page" coordorigin="3574,-331" coordsize="4988,2664">
            <v:group id="_x0000_s2018" style="position:absolute;left:3619;top:131;width:4307;height:2156" coordorigin="3619,131" coordsize="4307,2156">
              <v:shape id="_x0000_s2019" style="position:absolute;left:3619;top:131;width:4307;height:2156" coordorigin="3619,131" coordsize="4307,2156" path="m3637,131r-15,l3619,134r3,2l3637,136r3,-2l3637,131xe" fillcolor="#006fbf" stroked="f">
                <v:path arrowok="t"/>
              </v:shape>
              <v:shape id="_x0000_s2020" style="position:absolute;left:3619;top:131;width:4307;height:2156" coordorigin="3619,131" coordsize="4307,2156" path="m3672,131r-16,l3654,134r2,2l3672,136r2,-2l3672,131xe" fillcolor="#006fbf" stroked="f">
                <v:path arrowok="t"/>
              </v:shape>
              <v:shape id="_x0000_s2021" style="position:absolute;left:3619;top:131;width:4307;height:2156" coordorigin="3619,131" coordsize="4307,2156" path="m3707,131r-15,l3690,134r2,2l3707,136r2,-2l3707,131xe" fillcolor="#006fbf" stroked="f">
                <v:path arrowok="t"/>
              </v:shape>
              <v:shape id="_x0000_s2022" style="position:absolute;left:3619;top:131;width:4307;height:2156" coordorigin="3619,131" coordsize="4307,2156" path="m3742,131r-15,l3725,134r2,2l3742,136r2,-2l3742,131xe" fillcolor="#006fbf" stroked="f">
                <v:path arrowok="t"/>
              </v:shape>
              <v:shape id="_x0000_s2023" style="position:absolute;left:3619;top:131;width:4307;height:2156" coordorigin="3619,131" coordsize="4307,2156" path="m3776,131r-14,l3760,134r2,2l3776,136r4,-2l3776,131xe" fillcolor="#006fbf" stroked="f">
                <v:path arrowok="t"/>
              </v:shape>
              <v:shape id="_x0000_s2024" style="position:absolute;left:3619;top:131;width:4307;height:2156" coordorigin="3619,131" coordsize="4307,2156" path="m3812,131r-15,l3794,134r3,2l3812,136r3,-2l3812,131xe" fillcolor="#006fbf" stroked="f">
                <v:path arrowok="t"/>
              </v:shape>
              <v:shape id="_x0000_s2025" style="position:absolute;left:3619;top:131;width:4307;height:2156" coordorigin="3619,131" coordsize="4307,2156" path="m3847,131r-15,l3829,134r3,2l3847,136r3,-2l3847,131xe" fillcolor="#006fbf" stroked="f">
                <v:path arrowok="t"/>
              </v:shape>
              <v:shape id="_x0000_s2026" style="position:absolute;left:3619;top:131;width:4307;height:2156" coordorigin="3619,131" coordsize="4307,2156" path="m3882,131r-16,l3864,134r2,2l3882,136r2,-2l3882,131xe" fillcolor="#006fbf" stroked="f">
                <v:path arrowok="t"/>
              </v:shape>
              <v:shape id="_x0000_s2027" style="position:absolute;left:3619;top:131;width:4307;height:2156" coordorigin="3619,131" coordsize="4307,2156" path="m3917,131r-15,l3900,134r2,2l3917,136r2,-2l3917,131xe" fillcolor="#006fbf" stroked="f">
                <v:path arrowok="t"/>
              </v:shape>
              <v:shape id="_x0000_s2028" style="position:absolute;left:3619;top:131;width:4307;height:2156" coordorigin="3619,131" coordsize="4307,2156" path="m3952,131r-15,l3935,134r2,2l3952,136r2,-2l3952,131xe" fillcolor="#006fbf" stroked="f">
                <v:path arrowok="t"/>
              </v:shape>
              <v:shape id="_x0000_s2029" style="position:absolute;left:3619;top:131;width:4307;height:2156" coordorigin="3619,131" coordsize="4307,2156" path="m3986,131r-14,l3970,134r2,2l3986,136r4,-2l3986,131xe" fillcolor="#006fbf" stroked="f">
                <v:path arrowok="t"/>
              </v:shape>
              <v:shape id="_x0000_s2030" style="position:absolute;left:3619;top:131;width:4307;height:2156" coordorigin="3619,131" coordsize="4307,2156" path="m4022,131r-15,l4004,134r3,2l4022,136r3,-2l4022,131xe" fillcolor="#006fbf" stroked="f">
                <v:path arrowok="t"/>
              </v:shape>
              <v:shape id="_x0000_s2031" style="position:absolute;left:3619;top:131;width:4307;height:2156" coordorigin="3619,131" coordsize="4307,2156" path="m4057,131r-15,l4039,134r3,2l4057,136r3,-2l4057,131xe" fillcolor="#006fbf" stroked="f">
                <v:path arrowok="t"/>
              </v:shape>
              <v:shape id="_x0000_s2032" style="position:absolute;left:3619;top:131;width:4307;height:2156" coordorigin="3619,131" coordsize="4307,2156" path="m4092,131r-16,l4074,134r2,2l4092,136r2,-2l4092,131xe" fillcolor="#006fbf" stroked="f">
                <v:path arrowok="t"/>
              </v:shape>
              <v:shape id="_x0000_s2033" style="position:absolute;left:3619;top:131;width:4307;height:2156" coordorigin="3619,131" coordsize="4307,2156" path="m4127,131r-15,l4110,134r2,2l4127,136r2,-2l4127,131xe" fillcolor="#006fbf" stroked="f">
                <v:path arrowok="t"/>
              </v:shape>
              <v:shape id="_x0000_s2034" style="position:absolute;left:3619;top:131;width:4307;height:2156" coordorigin="3619,131" coordsize="4307,2156" path="m4162,131r-15,l4145,134r2,2l4162,136r2,-2l4162,131xe" fillcolor="#006fbf" stroked="f">
                <v:path arrowok="t"/>
              </v:shape>
              <v:shape id="_x0000_s2035" style="position:absolute;left:3619;top:131;width:4307;height:2156" coordorigin="3619,131" coordsize="4307,2156" path="m4196,131r-14,l4180,134r2,2l4196,136r4,-2l4196,131xe" fillcolor="#006fbf" stroked="f">
                <v:path arrowok="t"/>
              </v:shape>
              <v:shape id="_x0000_s2036" style="position:absolute;left:3619;top:131;width:4307;height:2156" coordorigin="3619,131" coordsize="4307,2156" path="m4232,131r-15,l4214,134r3,2l4232,136r3,-2l4232,131xe" fillcolor="#006fbf" stroked="f">
                <v:path arrowok="t"/>
              </v:shape>
              <v:shape id="_x0000_s2037" style="position:absolute;left:3619;top:131;width:4307;height:2156" coordorigin="3619,131" coordsize="4307,2156" path="m4267,131r-15,l4249,134r3,2l4267,136r3,-2l4267,131xe" fillcolor="#006fbf" stroked="f">
                <v:path arrowok="t"/>
              </v:shape>
              <v:shape id="_x0000_s2038" style="position:absolute;left:3619;top:131;width:4307;height:2156" coordorigin="3619,131" coordsize="4307,2156" path="m4302,131r-16,l4284,134r2,2l4302,136r2,-2l4302,131xe" fillcolor="#006fbf" stroked="f">
                <v:path arrowok="t"/>
              </v:shape>
              <v:shape id="_x0000_s2039" style="position:absolute;left:3619;top:131;width:4307;height:2156" coordorigin="3619,131" coordsize="4307,2156" path="m4337,131r-15,l4320,134r2,2l4337,136r2,-2l4337,131xe" fillcolor="#006fbf" stroked="f">
                <v:path arrowok="t"/>
              </v:shape>
              <v:shape id="_x0000_s2040" style="position:absolute;left:3619;top:131;width:4307;height:2156" coordorigin="3619,131" coordsize="4307,2156" path="m4372,131r-15,l4355,134r2,2l4372,136r2,-2l4372,131xe" fillcolor="#006fbf" stroked="f">
                <v:path arrowok="t"/>
              </v:shape>
              <v:shape id="_x0000_s2041" style="position:absolute;left:3619;top:131;width:4307;height:2156" coordorigin="3619,131" coordsize="4307,2156" path="m4406,131r-14,l4390,134r2,2l4406,136r4,-2l4406,131xe" fillcolor="#006fbf" stroked="f">
                <v:path arrowok="t"/>
              </v:shape>
              <v:shape id="_x0000_s2042" style="position:absolute;left:3619;top:131;width:4307;height:2156" coordorigin="3619,131" coordsize="4307,2156" path="m4442,131r-15,l4424,134r3,2l4442,136r3,-2l4442,131xe" fillcolor="#006fbf" stroked="f">
                <v:path arrowok="t"/>
              </v:shape>
              <v:shape id="_x0000_s2043" style="position:absolute;left:3619;top:131;width:4307;height:2156" coordorigin="3619,131" coordsize="4307,2156" path="m4477,131r-15,l4459,134r3,2l4477,136r3,-2l4477,131xe" fillcolor="#006fbf" stroked="f">
                <v:path arrowok="t"/>
              </v:shape>
              <v:shape id="_x0000_s2044" style="position:absolute;left:3619;top:131;width:4307;height:2156" coordorigin="3619,131" coordsize="4307,2156" path="m4512,131r-16,l4494,134r2,2l4512,136r2,-2l4512,131xe" fillcolor="#006fbf" stroked="f">
                <v:path arrowok="t"/>
              </v:shape>
              <v:shape id="_x0000_s2045" style="position:absolute;left:3619;top:131;width:4307;height:2156" coordorigin="3619,131" coordsize="4307,2156" path="m4547,131r-15,l4530,134r2,2l4547,136r2,-2l4547,131xe" fillcolor="#006fbf" stroked="f">
                <v:path arrowok="t"/>
              </v:shape>
              <v:shape id="_x0000_s2046" style="position:absolute;left:3619;top:131;width:4307;height:2156" coordorigin="3619,131" coordsize="4307,2156" path="m4582,131r-15,l4565,134r2,2l4582,136r2,-2l4582,131xe" fillcolor="#006fbf" stroked="f">
                <v:path arrowok="t"/>
              </v:shape>
              <v:shape id="_x0000_s2047" style="position:absolute;left:3619;top:131;width:4307;height:2156" coordorigin="3619,131" coordsize="4307,2156" path="m4616,131r-14,l4600,134r2,2l4616,136r4,-2l4616,131xe" fillcolor="#006fbf" stroked="f">
                <v:path arrowok="t"/>
              </v:shape>
              <v:shape id="_x0000_s3072" style="position:absolute;left:3619;top:131;width:4307;height:2156" coordorigin="3619,131" coordsize="4307,2156" path="m4652,131r-15,l4634,134r3,2l4652,136r3,-2l4652,131xe" fillcolor="#006fbf" stroked="f">
                <v:path arrowok="t"/>
              </v:shape>
              <v:shape id="_x0000_s3073" style="position:absolute;left:3619;top:131;width:4307;height:2156" coordorigin="3619,131" coordsize="4307,2156" path="m4687,131r-15,l4669,134r3,2l4687,136r3,-2l4687,131xe" fillcolor="#006fbf" stroked="f">
                <v:path arrowok="t"/>
              </v:shape>
              <v:shape id="_x0000_s3074" style="position:absolute;left:3619;top:131;width:4307;height:2156" coordorigin="3619,131" coordsize="4307,2156" path="m4722,131r-16,l4704,134r2,2l4722,136r2,-2l4722,131xe" fillcolor="#006fbf" stroked="f">
                <v:path arrowok="t"/>
              </v:shape>
              <v:shape id="_x0000_s3075" style="position:absolute;left:3619;top:131;width:4307;height:2156" coordorigin="3619,131" coordsize="4307,2156" path="m4757,131r-15,l4740,134r2,2l4757,136r2,-2l4757,131xe" fillcolor="#006fbf" stroked="f">
                <v:path arrowok="t"/>
              </v:shape>
              <v:shape id="_x0000_s3076" style="position:absolute;left:3619;top:131;width:4307;height:2156" coordorigin="3619,131" coordsize="4307,2156" path="m4792,131r-15,l4775,134r2,2l4792,136r2,-2l4792,131xe" fillcolor="#006fbf" stroked="f">
                <v:path arrowok="t"/>
              </v:shape>
              <v:shape id="_x0000_s3077" style="position:absolute;left:3619;top:131;width:4307;height:2156" coordorigin="3619,131" coordsize="4307,2156" path="m4826,131r-14,l4810,134r2,2l4826,136r4,-2l4826,131xe" fillcolor="#006fbf" stroked="f">
                <v:path arrowok="t"/>
              </v:shape>
              <v:shape id="_x0000_s3078" style="position:absolute;left:3619;top:131;width:4307;height:2156" coordorigin="3619,131" coordsize="4307,2156" path="m4862,131r-15,l4844,134r3,2l4862,136r3,-2l4862,131xe" fillcolor="#006fbf" stroked="f">
                <v:path arrowok="t"/>
              </v:shape>
              <v:shape id="_x0000_s3079" style="position:absolute;left:3619;top:131;width:4307;height:2156" coordorigin="3619,131" coordsize="4307,2156" path="m4897,131r-15,l4879,134r3,2l4897,136r3,-2l4897,131xe" fillcolor="#006fbf" stroked="f">
                <v:path arrowok="t"/>
              </v:shape>
              <v:shape id="_x0000_s3080" style="position:absolute;left:3619;top:131;width:4307;height:2156" coordorigin="3619,131" coordsize="4307,2156" path="m4932,131r-16,l4914,134r2,2l4932,136r2,-2l4932,131xe" fillcolor="#006fbf" stroked="f">
                <v:path arrowok="t"/>
              </v:shape>
              <v:shape id="_x0000_s3081" style="position:absolute;left:3619;top:131;width:4307;height:2156" coordorigin="3619,131" coordsize="4307,2156" path="m4967,131r-15,l4950,134r2,2l4967,136r2,-2l4967,131xe" fillcolor="#006fbf" stroked="f">
                <v:path arrowok="t"/>
              </v:shape>
              <v:shape id="_x0000_s3082" style="position:absolute;left:3619;top:131;width:4307;height:2156" coordorigin="3619,131" coordsize="4307,2156" path="m5002,131r-15,l4985,134r2,2l5002,136r2,-2l5002,131xe" fillcolor="#006fbf" stroked="f">
                <v:path arrowok="t"/>
              </v:shape>
              <v:shape id="_x0000_s3083" style="position:absolute;left:3619;top:131;width:4307;height:2156" coordorigin="3619,131" coordsize="4307,2156" path="m5036,131r-14,l5020,134r2,2l5036,136r4,-2l5036,131xe" fillcolor="#006fbf" stroked="f">
                <v:path arrowok="t"/>
              </v:shape>
              <v:shape id="_x0000_s3084" style="position:absolute;left:3619;top:131;width:4307;height:2156" coordorigin="3619,131" coordsize="4307,2156" path="m5072,131r-15,l5054,134r3,2l5072,136r3,-2l5072,131xe" fillcolor="#006fbf" stroked="f">
                <v:path arrowok="t"/>
              </v:shape>
              <v:shape id="_x0000_s3085" style="position:absolute;left:3619;top:131;width:4307;height:2156" coordorigin="3619,131" coordsize="4307,2156" path="m5107,131r-15,l5089,134r3,2l5107,136r3,-2l5107,131xe" fillcolor="#006fbf" stroked="f">
                <v:path arrowok="t"/>
              </v:shape>
              <v:shape id="_x0000_s3086" style="position:absolute;left:3619;top:131;width:4307;height:2156" coordorigin="3619,131" coordsize="4307,2156" path="m5142,131r-16,l5124,134r2,2l5142,136r2,-2l5142,131xe" fillcolor="#006fbf" stroked="f">
                <v:path arrowok="t"/>
              </v:shape>
              <v:shape id="_x0000_s3087" style="position:absolute;left:3619;top:131;width:4307;height:2156" coordorigin="3619,131" coordsize="4307,2156" path="m5177,131r-15,l5160,134r2,2l5177,136r2,-2l5177,131xe" fillcolor="#006fbf" stroked="f">
                <v:path arrowok="t"/>
              </v:shape>
              <v:shape id="_x0000_s3088" style="position:absolute;left:3619;top:131;width:4307;height:2156" coordorigin="3619,131" coordsize="4307,2156" path="m5212,131r-15,l5195,134r2,2l5212,136r2,-2l5212,131xe" fillcolor="#006fbf" stroked="f">
                <v:path arrowok="t"/>
              </v:shape>
              <v:shape id="_x0000_s3089" style="position:absolute;left:3619;top:131;width:4307;height:2156" coordorigin="3619,131" coordsize="4307,2156" path="m5246,131r-14,l5230,134r2,2l5246,136r4,-2l5246,131xe" fillcolor="#006fbf" stroked="f">
                <v:path arrowok="t"/>
              </v:shape>
              <v:shape id="_x0000_s3090" style="position:absolute;left:3619;top:131;width:4307;height:2156" coordorigin="3619,131" coordsize="4307,2156" path="m5282,131r-15,l5264,134r3,2l5282,136r3,-2l5282,131xe" fillcolor="#006fbf" stroked="f">
                <v:path arrowok="t"/>
              </v:shape>
              <v:shape id="_x0000_s3091" style="position:absolute;left:3619;top:131;width:4307;height:2156" coordorigin="3619,131" coordsize="4307,2156" path="m5317,131r-15,l5299,134r3,2l5317,136r3,-2l5317,131xe" fillcolor="#006fbf" stroked="f">
                <v:path arrowok="t"/>
              </v:shape>
              <v:shape id="_x0000_s3092" style="position:absolute;left:3619;top:131;width:4307;height:2156" coordorigin="3619,131" coordsize="4307,2156" path="m5352,131r-16,l5334,134r2,2l5352,136r2,-2l5352,131xe" fillcolor="#006fbf" stroked="f">
                <v:path arrowok="t"/>
              </v:shape>
              <v:shape id="_x0000_s3093" style="position:absolute;left:3619;top:131;width:4307;height:2156" coordorigin="3619,131" coordsize="4307,2156" path="m5387,131r-15,l5370,134r2,2l5387,136r2,-2l5387,131xe" fillcolor="#006fbf" stroked="f">
                <v:path arrowok="t"/>
              </v:shape>
              <v:shape id="_x0000_s3094" style="position:absolute;left:3619;top:131;width:4307;height:2156" coordorigin="3619,131" coordsize="4307,2156" path="m5422,131r-15,l5405,134r2,2l5422,136r2,-2l5422,131xe" fillcolor="#006fbf" stroked="f">
                <v:path arrowok="t"/>
              </v:shape>
              <v:shape id="_x0000_s3095" style="position:absolute;left:3619;top:131;width:4307;height:2156" coordorigin="3619,131" coordsize="4307,2156" path="m5456,131r-14,l5440,134r2,2l5456,136r4,-2l5456,131xe" fillcolor="#006fbf" stroked="f">
                <v:path arrowok="t"/>
              </v:shape>
              <v:shape id="_x0000_s3096" style="position:absolute;left:3619;top:131;width:4307;height:2156" coordorigin="3619,131" coordsize="4307,2156" path="m5492,131r-15,l5474,134r3,2l5492,136r3,-2l5492,131xe" fillcolor="#006fbf" stroked="f">
                <v:path arrowok="t"/>
              </v:shape>
              <v:shape id="_x0000_s3097" style="position:absolute;left:3619;top:131;width:4307;height:2156" coordorigin="3619,131" coordsize="4307,2156" path="m5527,131r-15,l5509,134r3,2l5527,136r3,-2l5527,131xe" fillcolor="#006fbf" stroked="f">
                <v:path arrowok="t"/>
              </v:shape>
              <v:shape id="_x0000_s3098" style="position:absolute;left:3619;top:131;width:4307;height:2156" coordorigin="3619,131" coordsize="4307,2156" path="m5562,131r-16,l5544,134r2,2l5562,136r2,-2l5562,131xe" fillcolor="#006fbf" stroked="f">
                <v:path arrowok="t"/>
              </v:shape>
              <v:shape id="_x0000_s3099" style="position:absolute;left:3619;top:131;width:4307;height:2156" coordorigin="3619,131" coordsize="4307,2156" path="m5597,131r-15,l5580,134r2,2l5597,136r2,-2l5597,131xe" fillcolor="#006fbf" stroked="f">
                <v:path arrowok="t"/>
              </v:shape>
              <v:shape id="_x0000_s3100" style="position:absolute;left:3619;top:131;width:4307;height:2156" coordorigin="3619,131" coordsize="4307,2156" path="m5632,131r-15,l5615,134r2,2l5632,136r2,-2l5632,131xe" fillcolor="#006fbf" stroked="f">
                <v:path arrowok="t"/>
              </v:shape>
              <v:shape id="_x0000_s3101" style="position:absolute;left:3619;top:131;width:4307;height:2156" coordorigin="3619,131" coordsize="4307,2156" path="m5666,131r-14,l5650,134r2,2l5666,136r4,-2l5666,131xe" fillcolor="#006fbf" stroked="f">
                <v:path arrowok="t"/>
              </v:shape>
              <v:shape id="_x0000_s3102" style="position:absolute;left:3619;top:131;width:4307;height:2156" coordorigin="3619,131" coordsize="4307,2156" path="m5702,131r-15,l5684,134r3,2l5702,136r3,-2l5702,131xe" fillcolor="#006fbf" stroked="f">
                <v:path arrowok="t"/>
              </v:shape>
              <v:shape id="_x0000_s3103" style="position:absolute;left:3619;top:131;width:4307;height:2156" coordorigin="3619,131" coordsize="4307,2156" path="m5737,131r-15,l5719,134r3,2l5737,136r3,-2l5737,131xe" fillcolor="#006fbf" stroked="f">
                <v:path arrowok="t"/>
              </v:shape>
              <v:shape id="_x0000_s3104" style="position:absolute;left:3619;top:131;width:4307;height:2156" coordorigin="3619,131" coordsize="4307,2156" path="m5772,131r-16,l5754,134r2,2l5772,136r2,-2l5772,131xe" fillcolor="#006fbf" stroked="f">
                <v:path arrowok="t"/>
              </v:shape>
              <v:shape id="_x0000_s3105" style="position:absolute;left:3619;top:131;width:4307;height:2156" coordorigin="3619,131" coordsize="4307,2156" path="m5807,131r-15,l5790,134r2,2l5807,136r2,-2l5807,131xe" fillcolor="#006fbf" stroked="f">
                <v:path arrowok="t"/>
              </v:shape>
              <v:shape id="_x0000_s3106" style="position:absolute;left:3619;top:131;width:4307;height:2156" coordorigin="3619,131" coordsize="4307,2156" path="m5842,131r-15,l5825,134r2,2l5842,136r2,-2l5842,131xe" fillcolor="#006fbf" stroked="f">
                <v:path arrowok="t"/>
              </v:shape>
              <v:shape id="_x0000_s3107" style="position:absolute;left:3619;top:131;width:4307;height:2156" coordorigin="3619,131" coordsize="4307,2156" path="m5876,131r-14,l5860,134r2,2l5876,136r4,-2l5876,131xe" fillcolor="#006fbf" stroked="f">
                <v:path arrowok="t"/>
              </v:shape>
              <v:shape id="_x0000_s3108" style="position:absolute;left:3619;top:131;width:4307;height:2156" coordorigin="3619,131" coordsize="4307,2156" path="m5912,131r-15,l5894,134r3,2l5912,136r3,-2l5912,131xe" fillcolor="#006fbf" stroked="f">
                <v:path arrowok="t"/>
              </v:shape>
              <v:shape id="_x0000_s3109" style="position:absolute;left:3619;top:131;width:4307;height:2156" coordorigin="3619,131" coordsize="4307,2156" path="m5947,131r-15,l5929,134r3,2l5947,136r3,-2l5947,131xe" fillcolor="#006fbf" stroked="f">
                <v:path arrowok="t"/>
              </v:shape>
              <v:shape id="_x0000_s3110" style="position:absolute;left:3619;top:131;width:4307;height:2156" coordorigin="3619,131" coordsize="4307,2156" path="m5982,131r-16,l5964,134r2,2l5982,136r2,-2l5982,131xe" fillcolor="#006fbf" stroked="f">
                <v:path arrowok="t"/>
              </v:shape>
              <v:shape id="_x0000_s3111" style="position:absolute;left:3619;top:131;width:4307;height:2156" coordorigin="3619,131" coordsize="4307,2156" path="m6017,131r-15,l6000,134r2,2l6017,136r2,-2l6017,131xe" fillcolor="#006fbf" stroked="f">
                <v:path arrowok="t"/>
              </v:shape>
              <v:shape id="_x0000_s3112" style="position:absolute;left:3619;top:131;width:4307;height:2156" coordorigin="3619,131" coordsize="4307,2156" path="m6052,131r-15,l6035,134r2,2l6052,136r2,-2l6052,131xe" fillcolor="#006fbf" stroked="f">
                <v:path arrowok="t"/>
              </v:shape>
              <v:shape id="_x0000_s3113" style="position:absolute;left:3619;top:131;width:4307;height:2156" coordorigin="3619,131" coordsize="4307,2156" path="m6086,131r-14,l6070,134r2,2l6086,136r4,-2l6086,131xe" fillcolor="#006fbf" stroked="f">
                <v:path arrowok="t"/>
              </v:shape>
              <v:shape id="_x0000_s3114" style="position:absolute;left:3619;top:131;width:4307;height:2156" coordorigin="3619,131" coordsize="4307,2156" path="m6122,131r-15,l6104,134r3,2l6122,136r3,-2l6122,131xe" fillcolor="#006fbf" stroked="f">
                <v:path arrowok="t"/>
              </v:shape>
              <v:shape id="_x0000_s3115" style="position:absolute;left:3619;top:131;width:4307;height:2156" coordorigin="3619,131" coordsize="4307,2156" path="m6157,131r-15,l6139,134r3,2l6157,136r3,-2l6157,131xe" fillcolor="#006fbf" stroked="f">
                <v:path arrowok="t"/>
              </v:shape>
              <v:shape id="_x0000_s3116" style="position:absolute;left:3619;top:131;width:4307;height:2156" coordorigin="3619,131" coordsize="4307,2156" path="m6192,131r-16,l6174,134r2,2l6192,136r2,-2l6192,131xe" fillcolor="#006fbf" stroked="f">
                <v:path arrowok="t"/>
              </v:shape>
              <v:shape id="_x0000_s3117" style="position:absolute;left:3619;top:131;width:4307;height:2156" coordorigin="3619,131" coordsize="4307,2156" path="m6227,131r-15,l6210,134r2,2l6227,136r2,-2l6227,131xe" fillcolor="#006fbf" stroked="f">
                <v:path arrowok="t"/>
              </v:shape>
              <v:shape id="_x0000_s3118" style="position:absolute;left:3619;top:131;width:4307;height:2156" coordorigin="3619,131" coordsize="4307,2156" path="m6262,131r-15,l6245,134r2,2l6262,136r2,-2l6262,131xe" fillcolor="#006fbf" stroked="f">
                <v:path arrowok="t"/>
              </v:shape>
              <v:shape id="_x0000_s3119" style="position:absolute;left:3619;top:131;width:4307;height:2156" coordorigin="3619,131" coordsize="4307,2156" path="m6296,131r-14,l6280,134r2,2l6296,136r4,-2l6296,131xe" fillcolor="#006fbf" stroked="f">
                <v:path arrowok="t"/>
              </v:shape>
              <v:shape id="_x0000_s3120" style="position:absolute;left:3619;top:131;width:4307;height:2156" coordorigin="3619,131" coordsize="4307,2156" path="m6332,131r-15,l6314,134r3,2l6332,136r3,-2l6332,131xe" fillcolor="#006fbf" stroked="f">
                <v:path arrowok="t"/>
              </v:shape>
              <v:shape id="_x0000_s3121" style="position:absolute;left:3619;top:131;width:4307;height:2156" coordorigin="3619,131" coordsize="4307,2156" path="m6367,131r-15,l6349,134r3,2l6367,136r3,-2l6367,131xe" fillcolor="#006fbf" stroked="f">
                <v:path arrowok="t"/>
              </v:shape>
              <v:shape id="_x0000_s3122" style="position:absolute;left:3619;top:131;width:4307;height:2156" coordorigin="3619,131" coordsize="4307,2156" path="m6402,131r-16,l6384,134r2,2l6402,136r2,-2l6402,131xe" fillcolor="#006fbf" stroked="f">
                <v:path arrowok="t"/>
              </v:shape>
              <v:shape id="_x0000_s3123" style="position:absolute;left:3619;top:131;width:4307;height:2156" coordorigin="3619,131" coordsize="4307,2156" path="m6437,131r-15,l6420,134r2,2l6437,136r2,-2l6437,131xe" fillcolor="#006fbf" stroked="f">
                <v:path arrowok="t"/>
              </v:shape>
              <v:shape id="_x0000_s3124" style="position:absolute;left:3619;top:131;width:4307;height:2156" coordorigin="3619,131" coordsize="4307,2156" path="m6472,131r-15,l6455,134r2,2l6472,136r2,-2l6472,131xe" fillcolor="#006fbf" stroked="f">
                <v:path arrowok="t"/>
              </v:shape>
              <v:shape id="_x0000_s3125" style="position:absolute;left:3619;top:131;width:4307;height:2156" coordorigin="3619,131" coordsize="4307,2156" path="m6506,131r-14,l6490,134r2,2l6506,136r4,-2l6506,131xe" fillcolor="#006fbf" stroked="f">
                <v:path arrowok="t"/>
              </v:shape>
              <v:shape id="_x0000_s3126" style="position:absolute;left:3619;top:131;width:4307;height:2156" coordorigin="3619,131" coordsize="4307,2156" path="m6542,131r-15,l6524,134r3,2l6542,136r3,-2l6542,131xe" fillcolor="#006fbf" stroked="f">
                <v:path arrowok="t"/>
              </v:shape>
              <v:shape id="_x0000_s3127" style="position:absolute;left:3619;top:131;width:4307;height:2156" coordorigin="3619,131" coordsize="4307,2156" path="m6577,131r-15,l6559,134r3,2l6577,136r3,-2l6577,131xe" fillcolor="#006fbf" stroked="f">
                <v:path arrowok="t"/>
              </v:shape>
              <v:shape id="_x0000_s3128" style="position:absolute;left:3619;top:131;width:4307;height:2156" coordorigin="3619,131" coordsize="4307,2156" path="m6612,131r-16,l6594,134r2,2l6612,136r2,-2l6612,131xe" fillcolor="#006fbf" stroked="f">
                <v:path arrowok="t"/>
              </v:shape>
              <v:shape id="_x0000_s3129" style="position:absolute;left:3619;top:131;width:4307;height:2156" coordorigin="3619,131" coordsize="4307,2156" path="m6647,131r-15,l6630,134r2,2l6647,136r2,-2l6647,131xe" fillcolor="#006fbf" stroked="f">
                <v:path arrowok="t"/>
              </v:shape>
              <v:shape id="_x0000_s3130" style="position:absolute;left:3619;top:131;width:4307;height:2156" coordorigin="3619,131" coordsize="4307,2156" path="m6682,131r-15,l6665,134r2,2l6682,136r2,-2l6682,131xe" fillcolor="#006fbf" stroked="f">
                <v:path arrowok="t"/>
              </v:shape>
              <v:shape id="_x0000_s3131" style="position:absolute;left:3619;top:131;width:4307;height:2156" coordorigin="3619,131" coordsize="4307,2156" path="m6716,131r-14,l6700,134r2,2l6716,136r4,-2l6716,131xe" fillcolor="#006fbf" stroked="f">
                <v:path arrowok="t"/>
              </v:shape>
              <v:shape id="_x0000_s3132" style="position:absolute;left:3619;top:131;width:4307;height:2156" coordorigin="3619,131" coordsize="4307,2156" path="m6752,131r-15,l6734,134r3,2l6752,136r3,-2l6752,131xe" fillcolor="#006fbf" stroked="f">
                <v:path arrowok="t"/>
              </v:shape>
              <v:shape id="_x0000_s3133" style="position:absolute;left:3619;top:131;width:4307;height:2156" coordorigin="3619,131" coordsize="4307,2156" path="m6787,131r-15,l6769,134r3,2l6787,136r3,-2l6787,131xe" fillcolor="#006fbf" stroked="f">
                <v:path arrowok="t"/>
              </v:shape>
              <v:shape id="_x0000_s3134" style="position:absolute;left:3619;top:131;width:4307;height:2156" coordorigin="3619,131" coordsize="4307,2156" path="m6822,131r-16,l6804,134r2,2l6822,136r2,-2l6822,131xe" fillcolor="#006fbf" stroked="f">
                <v:path arrowok="t"/>
              </v:shape>
              <v:shape id="_x0000_s3135" style="position:absolute;left:3619;top:131;width:4307;height:2156" coordorigin="3619,131" coordsize="4307,2156" path="m6857,131r-15,l6840,134r2,2l6857,136r2,-2l6857,131xe" fillcolor="#006fbf" stroked="f">
                <v:path arrowok="t"/>
              </v:shape>
              <v:shape id="_x0000_s3136" style="position:absolute;left:3619;top:131;width:4307;height:2156" coordorigin="3619,131" coordsize="4307,2156" path="m6892,131r-15,l6875,134r2,2l6892,136r2,-2l6892,131xe" fillcolor="#006fbf" stroked="f">
                <v:path arrowok="t"/>
              </v:shape>
              <v:shape id="_x0000_s3137" style="position:absolute;left:3619;top:131;width:4307;height:2156" coordorigin="3619,131" coordsize="4307,2156" path="m6926,131r-14,l6910,134r2,2l6926,136r4,-2l6926,131xe" fillcolor="#006fbf" stroked="f">
                <v:path arrowok="t"/>
              </v:shape>
              <v:shape id="_x0000_s3138" style="position:absolute;left:3619;top:131;width:4307;height:2156" coordorigin="3619,131" coordsize="4307,2156" path="m6962,131r-15,l6944,134r3,2l6962,136r3,-2l6962,131xe" fillcolor="#006fbf" stroked="f">
                <v:path arrowok="t"/>
              </v:shape>
              <v:shape id="_x0000_s3139" style="position:absolute;left:3619;top:131;width:4307;height:2156" coordorigin="3619,131" coordsize="4307,2156" path="m6997,131r-15,l6979,134r3,2l6997,136r3,-2l6997,131xe" fillcolor="#006fbf" stroked="f">
                <v:path arrowok="t"/>
              </v:shape>
              <v:shape id="_x0000_s3140" style="position:absolute;left:3619;top:131;width:4307;height:2156" coordorigin="3619,131" coordsize="4307,2156" path="m7032,131r-16,l7014,134r2,2l7032,136r2,-2l7032,131xe" fillcolor="#006fbf" stroked="f">
                <v:path arrowok="t"/>
              </v:shape>
              <v:shape id="_x0000_s3141" style="position:absolute;left:3619;top:131;width:4307;height:2156" coordorigin="3619,131" coordsize="4307,2156" path="m7067,131r-15,l7050,134r2,2l7067,136r2,-2l7067,131xe" fillcolor="#006fbf" stroked="f">
                <v:path arrowok="t"/>
              </v:shape>
              <v:shape id="_x0000_s3142" style="position:absolute;left:3619;top:131;width:4307;height:2156" coordorigin="3619,131" coordsize="4307,2156" path="m7102,131r-15,l7085,134r2,2l7102,136r2,-2l7102,131xe" fillcolor="#006fbf" stroked="f">
                <v:path arrowok="t"/>
              </v:shape>
              <v:shape id="_x0000_s3143" style="position:absolute;left:3619;top:131;width:4307;height:2156" coordorigin="3619,131" coordsize="4307,2156" path="m7136,131r-14,l7120,134r2,2l7136,136r4,-2l7136,131xe" fillcolor="#006fbf" stroked="f">
                <v:path arrowok="t"/>
              </v:shape>
              <v:shape id="_x0000_s3144" style="position:absolute;left:3619;top:131;width:4307;height:2156" coordorigin="3619,131" coordsize="4307,2156" path="m7172,131r-15,l7154,134r3,2l7172,136r3,-2l7172,131xe" fillcolor="#006fbf" stroked="f">
                <v:path arrowok="t"/>
              </v:shape>
              <v:shape id="_x0000_s3145" style="position:absolute;left:3619;top:131;width:4307;height:2156" coordorigin="3619,131" coordsize="4307,2156" path="m7207,131r-15,l7189,134r3,2l7207,136r3,-2l7207,131xe" fillcolor="#006fbf" stroked="f">
                <v:path arrowok="t"/>
              </v:shape>
              <v:shape id="_x0000_s3146" style="position:absolute;left:3619;top:131;width:4307;height:2156" coordorigin="3619,131" coordsize="4307,2156" path="m7242,131r-16,l7224,134r2,2l7242,136r2,-2l7242,131xe" fillcolor="#006fbf" stroked="f">
                <v:path arrowok="t"/>
              </v:shape>
              <v:shape id="_x0000_s3147" style="position:absolute;left:3619;top:131;width:4307;height:2156" coordorigin="3619,131" coordsize="4307,2156" path="m7277,131r-15,l7260,134r2,2l7277,136r2,-2l7277,131xe" fillcolor="#006fbf" stroked="f">
                <v:path arrowok="t"/>
              </v:shape>
              <v:shape id="_x0000_s3148" style="position:absolute;left:3619;top:131;width:4307;height:2156" coordorigin="3619,131" coordsize="4307,2156" path="m7312,131r-15,l7295,134r2,2l7312,136r2,-2l7312,131xe" fillcolor="#006fbf" stroked="f">
                <v:path arrowok="t"/>
              </v:shape>
              <v:shape id="_x0000_s3149" style="position:absolute;left:3619;top:131;width:4307;height:2156" coordorigin="3619,131" coordsize="4307,2156" path="m7346,131r-14,l7330,134r2,2l7346,136r4,-2l7346,131xe" fillcolor="#006fbf" stroked="f">
                <v:path arrowok="t"/>
              </v:shape>
              <v:shape id="_x0000_s3150" style="position:absolute;left:3619;top:131;width:4307;height:2156" coordorigin="3619,131" coordsize="4307,2156" path="m7382,131r-15,l7364,134r3,2l7382,136r3,-2l7382,131xe" fillcolor="#006fbf" stroked="f">
                <v:path arrowok="t"/>
              </v:shape>
              <v:shape id="_x0000_s3151" style="position:absolute;left:3619;top:131;width:4307;height:2156" coordorigin="3619,131" coordsize="4307,2156" path="m7417,131r-15,l7399,134r3,2l7417,136r3,-2l7417,131xe" fillcolor="#006fbf" stroked="f">
                <v:path arrowok="t"/>
              </v:shape>
              <v:shape id="_x0000_s3152" style="position:absolute;left:3619;top:131;width:4307;height:2156" coordorigin="3619,131" coordsize="4307,2156" path="m7452,131r-16,l7434,134r2,2l7452,136r2,-2l7452,131xe" fillcolor="#006fbf" stroked="f">
                <v:path arrowok="t"/>
              </v:shape>
              <v:shape id="_x0000_s3153" style="position:absolute;left:3619;top:131;width:4307;height:2156" coordorigin="3619,131" coordsize="4307,2156" path="m7487,131r-15,l7470,134r2,2l7487,136r2,-2l7487,131xe" fillcolor="#006fbf" stroked="f">
                <v:path arrowok="t"/>
              </v:shape>
              <v:shape id="_x0000_s3154" style="position:absolute;left:3619;top:131;width:4307;height:2156" coordorigin="3619,131" coordsize="4307,2156" path="m7522,131r-15,l7505,134r2,2l7522,136r2,-2l7522,131xe" fillcolor="#006fbf" stroked="f">
                <v:path arrowok="t"/>
              </v:shape>
              <v:shape id="_x0000_s3155" style="position:absolute;left:3619;top:131;width:4307;height:2156" coordorigin="3619,131" coordsize="4307,2156" path="m7556,131r-14,l7540,134r2,2l7556,136r4,-2l7556,131xe" fillcolor="#006fbf" stroked="f">
                <v:path arrowok="t"/>
              </v:shape>
              <v:shape id="_x0000_s3156" style="position:absolute;left:3619;top:131;width:4307;height:2156" coordorigin="3619,131" coordsize="4307,2156" path="m7592,131r-15,l7574,134r3,2l7592,136r3,-2l7592,131xe" fillcolor="#006fbf" stroked="f">
                <v:path arrowok="t"/>
              </v:shape>
              <v:shape id="_x0000_s3157" style="position:absolute;left:3619;top:131;width:4307;height:2156" coordorigin="3619,131" coordsize="4307,2156" path="m7627,131r-15,l7609,134r3,2l7627,136r3,-2l7627,131xe" fillcolor="#006fbf" stroked="f">
                <v:path arrowok="t"/>
              </v:shape>
              <v:shape id="_x0000_s3158" style="position:absolute;left:3619;top:131;width:4307;height:2156" coordorigin="3619,131" coordsize="4307,2156" path="m7662,131r-16,l7644,134r2,2l7662,136r2,-2l7662,131xe" fillcolor="#006fbf" stroked="f">
                <v:path arrowok="t"/>
              </v:shape>
              <v:shape id="_x0000_s3159" style="position:absolute;left:3619;top:131;width:4307;height:2156" coordorigin="3619,131" coordsize="4307,2156" path="m7697,131r-15,l7680,134r2,2l7697,136r2,-2l7697,131xe" fillcolor="#006fbf" stroked="f">
                <v:path arrowok="t"/>
              </v:shape>
              <v:shape id="_x0000_s3160" style="position:absolute;left:3619;top:131;width:4307;height:2156" coordorigin="3619,131" coordsize="4307,2156" path="m7732,131r-15,l7715,134r2,2l7732,136r2,-2l7732,131xe" fillcolor="#006fbf" stroked="f">
                <v:path arrowok="t"/>
              </v:shape>
              <v:shape id="_x0000_s3161" style="position:absolute;left:3619;top:131;width:4307;height:2156" coordorigin="3619,131" coordsize="4307,2156" path="m7766,131r-14,l7750,134r2,2l7766,136r4,-2l7766,131xe" fillcolor="#006fbf" stroked="f">
                <v:path arrowok="t"/>
              </v:shape>
              <v:shape id="_x0000_s3162" style="position:absolute;left:3619;top:131;width:4307;height:2156" coordorigin="3619,131" coordsize="4307,2156" path="m7802,131r-15,l7784,134r3,2l7802,136r3,-2l7802,131xe" fillcolor="#006fbf" stroked="f">
                <v:path arrowok="t"/>
              </v:shape>
              <v:shape id="_x0000_s3163" style="position:absolute;left:3619;top:131;width:4307;height:2156" coordorigin="3619,131" coordsize="4307,2156" path="m7837,131r-15,l7819,134r3,2l7837,136r3,-2l7837,131xe" fillcolor="#006fbf" stroked="f">
                <v:path arrowok="t"/>
              </v:shape>
              <v:shape id="_x0000_s3164" style="position:absolute;left:3619;top:131;width:4307;height:2156" coordorigin="3619,131" coordsize="4307,2156" path="m7872,131r-16,l7854,134r2,2l7872,136r2,-2l7872,131xe" fillcolor="#006fbf" stroked="f">
                <v:path arrowok="t"/>
              </v:shape>
              <v:shape id="_x0000_s3165" style="position:absolute;left:3619;top:131;width:4307;height:2156" coordorigin="3619,131" coordsize="4307,2156" path="m7907,131r-15,l7890,134r2,2l7907,136r2,-2l7907,131xe" fillcolor="#006fbf" stroked="f">
                <v:path arrowok="t"/>
              </v:shape>
              <v:shape id="_x0000_s3166" style="position:absolute;left:3619;top:131;width:4307;height:2156" coordorigin="3619,131" coordsize="4307,2156" path="m7922,135r-2,2l7920,153r2,2l7926,153r,-16l7922,135xe" fillcolor="#006fbf" stroked="f">
                <v:path arrowok="t"/>
              </v:shape>
              <v:shape id="_x0000_s3167" style="position:absolute;left:3619;top:131;width:4307;height:2156" coordorigin="3619,131" coordsize="4307,2156" path="m7922,170r-2,2l7920,188r2,2l7926,188r,-16l7922,170xe" fillcolor="#006fbf" stroked="f">
                <v:path arrowok="t"/>
              </v:shape>
              <v:shape id="_x0000_s3168" style="position:absolute;left:3619;top:131;width:4307;height:2156" coordorigin="3619,131" coordsize="4307,2156" path="m7922,204r-2,3l7920,222r2,3l7926,222r,-15l7922,204xe" fillcolor="#006fbf" stroked="f">
                <v:path arrowok="t"/>
              </v:shape>
              <v:shape id="_x0000_s3169" style="position:absolute;left:3619;top:131;width:4307;height:2156" coordorigin="3619,131" coordsize="4307,2156" path="m7922,240r-2,3l7920,257r2,3l7926,257r,-14l7922,240xe" fillcolor="#006fbf" stroked="f">
                <v:path arrowok="t"/>
              </v:shape>
              <v:shape id="_x0000_s3170" style="position:absolute;left:3619;top:131;width:4307;height:2156" coordorigin="3619,131" coordsize="4307,2156" path="m7922,274r-15,l7904,276r3,3l7922,279r3,-3l7922,274xe" fillcolor="#006fbf" stroked="f">
                <v:path arrowok="t"/>
              </v:shape>
              <v:shape id="_x0000_s3171" style="position:absolute;left:3619;top:131;width:4307;height:2156" coordorigin="3619,131" coordsize="4307,2156" path="m7888,274r-16,l7870,276r2,3l7888,279r2,-3l7888,274xe" fillcolor="#006fbf" stroked="f">
                <v:path arrowok="t"/>
              </v:shape>
              <v:shape id="_x0000_s3172" style="position:absolute;left:3619;top:131;width:4307;height:2156" coordorigin="3619,131" coordsize="4307,2156" path="m7853,274r-16,l7835,276r2,3l7853,279r2,-3l7853,274xe" fillcolor="#006fbf" stroked="f">
                <v:path arrowok="t"/>
              </v:shape>
              <v:shape id="_x0000_s3173" style="position:absolute;left:3619;top:131;width:4307;height:2156" coordorigin="3619,131" coordsize="4307,2156" path="m7817,274r-15,l7800,276r2,3l7817,279r3,-3l7817,274xe" fillcolor="#006fbf" stroked="f">
                <v:path arrowok="t"/>
              </v:shape>
              <v:shape id="_x0000_s3174" style="position:absolute;left:3619;top:131;width:4307;height:2156" coordorigin="3619,131" coordsize="4307,2156" path="m7782,274r-14,l7765,276r3,3l7782,279r2,-3l7782,274xe" fillcolor="#006fbf" stroked="f">
                <v:path arrowok="t"/>
              </v:shape>
              <v:shape id="_x0000_s3175" style="position:absolute;left:3619;top:131;width:4307;height:2156" coordorigin="3619,131" coordsize="4307,2156" path="m7747,274r-14,l7730,276r3,3l7747,279r3,-3l7747,274xe" fillcolor="#006fbf" stroked="f">
                <v:path arrowok="t"/>
              </v:shape>
              <v:shape id="_x0000_s3176" style="position:absolute;left:3619;top:131;width:4307;height:2156" coordorigin="3619,131" coordsize="4307,2156" path="m7712,274r-15,l7694,276r3,3l7712,279r3,-3l7712,274xe" fillcolor="#006fbf" stroked="f">
                <v:path arrowok="t"/>
              </v:shape>
              <v:shape id="_x0000_s3177" style="position:absolute;left:3619;top:131;width:4307;height:2156" coordorigin="3619,131" coordsize="4307,2156" path="m7678,274r-16,l7660,276r2,3l7678,279r2,-3l7678,274xe" fillcolor="#006fbf" stroked="f">
                <v:path arrowok="t"/>
              </v:shape>
              <v:shape id="_x0000_s3178" style="position:absolute;left:3619;top:131;width:4307;height:2156" coordorigin="3619,131" coordsize="4307,2156" path="m7643,274r-16,l7625,276r2,3l7643,279r2,-3l7643,274xe" fillcolor="#006fbf" stroked="f">
                <v:path arrowok="t"/>
              </v:shape>
              <v:shape id="_x0000_s3179" style="position:absolute;left:3619;top:131;width:4307;height:2156" coordorigin="3619,131" coordsize="4307,2156" path="m7607,274r-15,l7590,276r2,3l7607,279r3,-3l7607,274xe" fillcolor="#006fbf" stroked="f">
                <v:path arrowok="t"/>
              </v:shape>
              <v:shape id="_x0000_s3180" style="position:absolute;left:3619;top:131;width:4307;height:2156" coordorigin="3619,131" coordsize="4307,2156" path="m7572,274r-14,l7555,276r3,3l7572,279r2,-3l7572,274xe" fillcolor="#006fbf" stroked="f">
                <v:path arrowok="t"/>
              </v:shape>
              <v:shape id="_x0000_s3181" style="position:absolute;left:3619;top:131;width:4307;height:2156" coordorigin="3619,131" coordsize="4307,2156" path="m7537,274r-14,l7520,276r3,3l7537,279r3,-3l7537,274xe" fillcolor="#006fbf" stroked="f">
                <v:path arrowok="t"/>
              </v:shape>
              <v:shape id="_x0000_s3182" style="position:absolute;left:3619;top:131;width:4307;height:2156" coordorigin="3619,131" coordsize="4307,2156" path="m7502,274r-15,l7484,276r3,3l7502,279r3,-3l7502,274xe" fillcolor="#006fbf" stroked="f">
                <v:path arrowok="t"/>
              </v:shape>
              <v:shape id="_x0000_s3183" style="position:absolute;left:3619;top:131;width:4307;height:2156" coordorigin="3619,131" coordsize="4307,2156" path="m7468,274r-16,l7450,276r2,3l7468,279r2,-3l7468,274xe" fillcolor="#006fbf" stroked="f">
                <v:path arrowok="t"/>
              </v:shape>
              <v:shape id="_x0000_s3184" style="position:absolute;left:3619;top:131;width:4307;height:2156" coordorigin="3619,131" coordsize="4307,2156" path="m7433,274r-16,l7415,276r2,3l7433,279r2,-3l7433,274xe" fillcolor="#006fbf" stroked="f">
                <v:path arrowok="t"/>
              </v:shape>
              <v:shape id="_x0000_s3185" style="position:absolute;left:3619;top:131;width:4307;height:2156" coordorigin="3619,131" coordsize="4307,2156" path="m7397,274r-15,l7380,276r2,3l7397,279r3,-3l7397,274xe" fillcolor="#006fbf" stroked="f">
                <v:path arrowok="t"/>
              </v:shape>
              <v:shape id="_x0000_s3186" style="position:absolute;left:3619;top:131;width:4307;height:2156" coordorigin="3619,131" coordsize="4307,2156" path="m7362,274r-14,l7345,276r3,3l7362,279r2,-3l7362,274xe" fillcolor="#006fbf" stroked="f">
                <v:path arrowok="t"/>
              </v:shape>
              <v:shape id="_x0000_s3187" style="position:absolute;left:3619;top:131;width:4307;height:2156" coordorigin="3619,131" coordsize="4307,2156" path="m7327,274r-14,l7310,276r3,3l7327,279r3,-3l7327,274xe" fillcolor="#006fbf" stroked="f">
                <v:path arrowok="t"/>
              </v:shape>
              <v:shape id="_x0000_s3188" style="position:absolute;left:3619;top:131;width:4307;height:2156" coordorigin="3619,131" coordsize="4307,2156" path="m7292,274r-15,l7274,276r3,3l7292,279r3,-3l7292,274xe" fillcolor="#006fbf" stroked="f">
                <v:path arrowok="t"/>
              </v:shape>
              <v:shape id="_x0000_s3189" style="position:absolute;left:3619;top:131;width:4307;height:2156" coordorigin="3619,131" coordsize="4307,2156" path="m7258,274r-16,l7240,276r2,3l7258,279r2,-3l7258,274xe" fillcolor="#006fbf" stroked="f">
                <v:path arrowok="t"/>
              </v:shape>
              <v:shape id="_x0000_s3190" style="position:absolute;left:3619;top:131;width:4307;height:2156" coordorigin="3619,131" coordsize="4307,2156" path="m7223,274r-16,l7205,276r2,3l7223,279r2,-3l7223,274xe" fillcolor="#006fbf" stroked="f">
                <v:path arrowok="t"/>
              </v:shape>
              <v:shape id="_x0000_s3191" style="position:absolute;left:3619;top:131;width:4307;height:2156" coordorigin="3619,131" coordsize="4307,2156" path="m7187,274r-15,l7170,276r2,3l7187,279r3,-3l7187,274xe" fillcolor="#006fbf" stroked="f">
                <v:path arrowok="t"/>
              </v:shape>
              <v:shape id="_x0000_s3192" style="position:absolute;left:3619;top:131;width:4307;height:2156" coordorigin="3619,131" coordsize="4307,2156" path="m7152,274r-14,l7135,276r3,3l7152,279r2,-3l7152,274xe" fillcolor="#006fbf" stroked="f">
                <v:path arrowok="t"/>
              </v:shape>
              <v:shape id="_x0000_s3193" style="position:absolute;left:3619;top:131;width:4307;height:2156" coordorigin="3619,131" coordsize="4307,2156" path="m7117,274r-14,l7100,276r3,3l7117,279r3,-3l7117,274xe" fillcolor="#006fbf" stroked="f">
                <v:path arrowok="t"/>
              </v:shape>
              <v:shape id="_x0000_s3194" style="position:absolute;left:3619;top:131;width:4307;height:2156" coordorigin="3619,131" coordsize="4307,2156" path="m7082,274r-15,l7064,276r3,3l7082,279r3,-3l7082,274xe" fillcolor="#006fbf" stroked="f">
                <v:path arrowok="t"/>
              </v:shape>
              <v:shape id="_x0000_s3195" style="position:absolute;left:3619;top:131;width:4307;height:2156" coordorigin="3619,131" coordsize="4307,2156" path="m7048,274r-16,l7030,276r2,3l7048,279r2,-3l7048,274xe" fillcolor="#006fbf" stroked="f">
                <v:path arrowok="t"/>
              </v:shape>
              <v:shape id="_x0000_s3196" style="position:absolute;left:3619;top:131;width:4307;height:2156" coordorigin="3619,131" coordsize="4307,2156" path="m7013,274r-16,l6995,276r2,3l7013,279r2,-3l7013,274xe" fillcolor="#006fbf" stroked="f">
                <v:path arrowok="t"/>
              </v:shape>
              <v:shape id="_x0000_s3197" style="position:absolute;left:3619;top:131;width:4307;height:2156" coordorigin="3619,131" coordsize="4307,2156" path="m6977,274r-15,l6960,276r2,3l6977,279r3,-3l6977,274xe" fillcolor="#006fbf" stroked="f">
                <v:path arrowok="t"/>
              </v:shape>
              <v:shape id="_x0000_s3198" style="position:absolute;left:3619;top:131;width:4307;height:2156" coordorigin="3619,131" coordsize="4307,2156" path="m6942,274r-14,l6925,276r3,3l6942,279r2,-3l6942,274xe" fillcolor="#006fbf" stroked="f">
                <v:path arrowok="t"/>
              </v:shape>
              <v:shape id="_x0000_s3199" style="position:absolute;left:3619;top:131;width:4307;height:2156" coordorigin="3619,131" coordsize="4307,2156" path="m6907,274r-14,l6890,276r3,3l6907,279r3,-3l6907,274xe" fillcolor="#006fbf" stroked="f">
                <v:path arrowok="t"/>
              </v:shape>
              <v:shape id="_x0000_s3200" style="position:absolute;left:3619;top:131;width:4307;height:2156" coordorigin="3619,131" coordsize="4307,2156" path="m6872,274r-15,l6854,276r3,3l6872,279r3,-3l6872,274xe" fillcolor="#006fbf" stroked="f">
                <v:path arrowok="t"/>
              </v:shape>
              <v:shape id="_x0000_s3201" style="position:absolute;left:3619;top:131;width:4307;height:2156" coordorigin="3619,131" coordsize="4307,2156" path="m6838,274r-16,l6820,276r2,3l6838,279r2,-3l6838,274xe" fillcolor="#006fbf" stroked="f">
                <v:path arrowok="t"/>
              </v:shape>
              <v:shape id="_x0000_s3202" style="position:absolute;left:3619;top:131;width:4307;height:2156" coordorigin="3619,131" coordsize="4307,2156" path="m6803,274r-16,l6785,276r2,3l6803,279r2,-3l6803,274xe" fillcolor="#006fbf" stroked="f">
                <v:path arrowok="t"/>
              </v:shape>
              <v:shape id="_x0000_s3203" style="position:absolute;left:3619;top:131;width:4307;height:2156" coordorigin="3619,131" coordsize="4307,2156" path="m6767,274r-15,l6750,276r2,3l6767,279r3,-3l6767,274xe" fillcolor="#006fbf" stroked="f">
                <v:path arrowok="t"/>
              </v:shape>
              <v:shape id="_x0000_s3204" style="position:absolute;left:3619;top:131;width:4307;height:2156" coordorigin="3619,131" coordsize="4307,2156" path="m6732,274r-14,l6715,276r3,3l6732,279r2,-3l6732,274xe" fillcolor="#006fbf" stroked="f">
                <v:path arrowok="t"/>
              </v:shape>
              <v:shape id="_x0000_s3205" style="position:absolute;left:3619;top:131;width:4307;height:2156" coordorigin="3619,131" coordsize="4307,2156" path="m6697,274r-14,l6680,276r3,3l6697,279r3,-3l6697,274xe" fillcolor="#006fbf" stroked="f">
                <v:path arrowok="t"/>
              </v:shape>
              <v:shape id="_x0000_s3206" style="position:absolute;left:3619;top:131;width:4307;height:2156" coordorigin="3619,131" coordsize="4307,2156" path="m6662,274r-15,l6644,276r3,3l6662,279r3,-3l6662,274xe" fillcolor="#006fbf" stroked="f">
                <v:path arrowok="t"/>
              </v:shape>
              <v:shape id="_x0000_s3207" style="position:absolute;left:3619;top:131;width:4307;height:2156" coordorigin="3619,131" coordsize="4307,2156" path="m6628,274r-16,l6610,276r2,3l6628,279r2,-3l6628,274xe" fillcolor="#006fbf" stroked="f">
                <v:path arrowok="t"/>
              </v:shape>
              <v:shape id="_x0000_s3208" style="position:absolute;left:3619;top:131;width:4307;height:2156" coordorigin="3619,131" coordsize="4307,2156" path="m6593,274r-16,l6575,276r2,3l6593,279r2,-3l6593,274xe" fillcolor="#006fbf" stroked="f">
                <v:path arrowok="t"/>
              </v:shape>
              <v:shape id="_x0000_s3209" style="position:absolute;left:3619;top:131;width:4307;height:2156" coordorigin="3619,131" coordsize="4307,2156" path="m6557,274r-15,l6540,276r2,3l6557,279r3,-3l6557,274xe" fillcolor="#006fbf" stroked="f">
                <v:path arrowok="t"/>
              </v:shape>
              <v:shape id="_x0000_s3210" style="position:absolute;left:3619;top:131;width:4307;height:2156" coordorigin="3619,131" coordsize="4307,2156" path="m6522,274r-14,l6505,276r3,3l6522,279r2,-3l6522,274xe" fillcolor="#006fbf" stroked="f">
                <v:path arrowok="t"/>
              </v:shape>
              <v:shape id="_x0000_s3211" style="position:absolute;left:3619;top:131;width:4307;height:2156" coordorigin="3619,131" coordsize="4307,2156" path="m6487,274r-14,l6470,276r3,3l6487,279r3,-3l6487,274xe" fillcolor="#006fbf" stroked="f">
                <v:path arrowok="t"/>
              </v:shape>
              <v:shape id="_x0000_s3212" style="position:absolute;left:3619;top:131;width:4307;height:2156" coordorigin="3619,131" coordsize="4307,2156" path="m6452,274r-15,l6434,276r3,3l6452,279r3,-3l6452,274xe" fillcolor="#006fbf" stroked="f">
                <v:path arrowok="t"/>
              </v:shape>
              <v:shape id="_x0000_s3213" style="position:absolute;left:3619;top:131;width:4307;height:2156" coordorigin="3619,131" coordsize="4307,2156" path="m6418,274r-16,l6400,276r2,3l6418,279r2,-3l6418,274xe" fillcolor="#006fbf" stroked="f">
                <v:path arrowok="t"/>
              </v:shape>
              <v:shape id="_x0000_s3214" style="position:absolute;left:3619;top:131;width:4307;height:2156" coordorigin="3619,131" coordsize="4307,2156" path="m6383,274r-16,l6365,276r2,3l6383,279r2,-3l6383,274xe" fillcolor="#006fbf" stroked="f">
                <v:path arrowok="t"/>
              </v:shape>
              <v:shape id="_x0000_s3215" style="position:absolute;left:3619;top:131;width:4307;height:2156" coordorigin="3619,131" coordsize="4307,2156" path="m6347,274r-15,l6330,276r2,3l6347,279r3,-3l6347,274xe" fillcolor="#006fbf" stroked="f">
                <v:path arrowok="t"/>
              </v:shape>
              <v:shape id="_x0000_s3216" style="position:absolute;left:3619;top:131;width:4307;height:2156" coordorigin="3619,131" coordsize="4307,2156" path="m6312,274r-14,l6295,276r3,3l6312,279r2,-3l6312,274xe" fillcolor="#006fbf" stroked="f">
                <v:path arrowok="t"/>
              </v:shape>
              <v:shape id="_x0000_s3217" style="position:absolute;left:3619;top:131;width:4307;height:2156" coordorigin="3619,131" coordsize="4307,2156" path="m6277,274r-14,l6260,276r3,3l6277,279r3,-3l6277,274xe" fillcolor="#006fbf" stroked="f">
                <v:path arrowok="t"/>
              </v:shape>
              <v:shape id="_x0000_s3218" style="position:absolute;left:3619;top:131;width:4307;height:2156" coordorigin="3619,131" coordsize="4307,2156" path="m6242,274r-15,l6224,276r3,3l6242,279r3,-3l6242,274xe" fillcolor="#006fbf" stroked="f">
                <v:path arrowok="t"/>
              </v:shape>
              <v:shape id="_x0000_s3219" style="position:absolute;left:3619;top:131;width:4307;height:2156" coordorigin="3619,131" coordsize="4307,2156" path="m6208,274r-16,l6190,276r2,3l6208,279r2,-3l6208,274xe" fillcolor="#006fbf" stroked="f">
                <v:path arrowok="t"/>
              </v:shape>
              <v:shape id="_x0000_s3220" style="position:absolute;left:3619;top:131;width:4307;height:2156" coordorigin="3619,131" coordsize="4307,2156" path="m6173,274r-16,l6155,276r2,3l6173,279r2,-3l6173,274xe" fillcolor="#006fbf" stroked="f">
                <v:path arrowok="t"/>
              </v:shape>
              <v:shape id="_x0000_s3221" style="position:absolute;left:3619;top:131;width:4307;height:2156" coordorigin="3619,131" coordsize="4307,2156" path="m6137,274r-15,l6120,276r2,3l6137,279r3,-3l6137,274xe" fillcolor="#006fbf" stroked="f">
                <v:path arrowok="t"/>
              </v:shape>
              <v:shape id="_x0000_s3222" style="position:absolute;left:3619;top:131;width:4307;height:2156" coordorigin="3619,131" coordsize="4307,2156" path="m6102,274r-14,l6085,276r3,3l6102,279r2,-3l6102,274xe" fillcolor="#006fbf" stroked="f">
                <v:path arrowok="t"/>
              </v:shape>
              <v:shape id="_x0000_s3223" style="position:absolute;left:3619;top:131;width:4307;height:2156" coordorigin="3619,131" coordsize="4307,2156" path="m6067,274r-14,l6050,276r3,3l6067,279r3,-3l6067,274xe" fillcolor="#006fbf" stroked="f">
                <v:path arrowok="t"/>
              </v:shape>
              <v:shape id="_x0000_s3224" style="position:absolute;left:3619;top:131;width:4307;height:2156" coordorigin="3619,131" coordsize="4307,2156" path="m6032,274r-15,l6014,276r3,3l6032,279r3,-3l6032,274xe" fillcolor="#006fbf" stroked="f">
                <v:path arrowok="t"/>
              </v:shape>
              <v:shape id="_x0000_s3225" style="position:absolute;left:3619;top:131;width:4307;height:2156" coordorigin="3619,131" coordsize="4307,2156" path="m5998,274r-16,l5980,276r2,3l5998,279r2,-3l5998,274xe" fillcolor="#006fbf" stroked="f">
                <v:path arrowok="t"/>
              </v:shape>
              <v:shape id="_x0000_s3226" style="position:absolute;left:3619;top:131;width:4307;height:2156" coordorigin="3619,131" coordsize="4307,2156" path="m5963,274r-16,l5945,276r2,3l5963,279r2,-3l5963,274xe" fillcolor="#006fbf" stroked="f">
                <v:path arrowok="t"/>
              </v:shape>
              <v:shape id="_x0000_s3227" style="position:absolute;left:3619;top:131;width:4307;height:2156" coordorigin="3619,131" coordsize="4307,2156" path="m5927,274r-15,l5910,276r2,3l5927,279r3,-3l5927,274xe" fillcolor="#006fbf" stroked="f">
                <v:path arrowok="t"/>
              </v:shape>
              <v:shape id="_x0000_s3228" style="position:absolute;left:3619;top:131;width:4307;height:2156" coordorigin="3619,131" coordsize="4307,2156" path="m5892,274r-14,l5875,276r3,3l5892,279r2,-3l5892,274xe" fillcolor="#006fbf" stroked="f">
                <v:path arrowok="t"/>
              </v:shape>
              <v:shape id="_x0000_s3229" style="position:absolute;left:3619;top:131;width:4307;height:2156" coordorigin="3619,131" coordsize="4307,2156" path="m5857,274r-14,l5840,276r3,3l5857,279r3,-3l5857,274xe" fillcolor="#006fbf" stroked="f">
                <v:path arrowok="t"/>
              </v:shape>
              <v:shape id="_x0000_s3230" style="position:absolute;left:3619;top:131;width:4307;height:2156" coordorigin="3619,131" coordsize="4307,2156" path="m5822,274r-15,l5804,276r3,3l5822,279r3,-3l5822,274xe" fillcolor="#006fbf" stroked="f">
                <v:path arrowok="t"/>
              </v:shape>
              <v:shape id="_x0000_s3231" style="position:absolute;left:3619;top:131;width:4307;height:2156" coordorigin="3619,131" coordsize="4307,2156" path="m5788,274r-16,l5770,276r2,3l5788,279r2,-3l5788,274xe" fillcolor="#006fbf" stroked="f">
                <v:path arrowok="t"/>
              </v:shape>
              <v:shape id="_x0000_s3232" style="position:absolute;left:3619;top:131;width:4307;height:2156" coordorigin="3619,131" coordsize="4307,2156" path="m5753,274r-16,l5735,276r2,3l5753,279r2,-3l5753,274xe" fillcolor="#006fbf" stroked="f">
                <v:path arrowok="t"/>
              </v:shape>
              <v:shape id="_x0000_s3233" style="position:absolute;left:3619;top:131;width:4307;height:2156" coordorigin="3619,131" coordsize="4307,2156" path="m5717,274r-15,l5700,276r2,3l5717,279r3,-3l5717,274xe" fillcolor="#006fbf" stroked="f">
                <v:path arrowok="t"/>
              </v:shape>
              <v:shape id="_x0000_s3234" style="position:absolute;left:3619;top:131;width:4307;height:2156" coordorigin="3619,131" coordsize="4307,2156" path="m5682,274r-14,l5665,276r3,3l5682,279r2,-3l5682,274xe" fillcolor="#006fbf" stroked="f">
                <v:path arrowok="t"/>
              </v:shape>
              <v:shape id="_x0000_s3235" style="position:absolute;left:3619;top:131;width:4307;height:2156" coordorigin="3619,131" coordsize="4307,2156" path="m5647,274r-14,l5630,276r3,3l5647,279r3,-3l5647,274xe" fillcolor="#006fbf" stroked="f">
                <v:path arrowok="t"/>
              </v:shape>
              <v:shape id="_x0000_s3236" style="position:absolute;left:3619;top:131;width:4307;height:2156" coordorigin="3619,131" coordsize="4307,2156" path="m5612,274r-15,l5594,276r3,3l5612,279r3,-3l5612,274xe" fillcolor="#006fbf" stroked="f">
                <v:path arrowok="t"/>
              </v:shape>
              <v:shape id="_x0000_s3237" style="position:absolute;left:3619;top:131;width:4307;height:2156" coordorigin="3619,131" coordsize="4307,2156" path="m5578,274r-16,l5560,276r2,3l5578,279r2,-3l5578,274xe" fillcolor="#006fbf" stroked="f">
                <v:path arrowok="t"/>
              </v:shape>
              <v:shape id="_x0000_s3238" style="position:absolute;left:3619;top:131;width:4307;height:2156" coordorigin="3619,131" coordsize="4307,2156" path="m5543,274r-16,l5525,276r2,3l5543,279r2,-3l5543,274xe" fillcolor="#006fbf" stroked="f">
                <v:path arrowok="t"/>
              </v:shape>
              <v:shape id="_x0000_s3239" style="position:absolute;left:3619;top:131;width:4307;height:2156" coordorigin="3619,131" coordsize="4307,2156" path="m5507,274r-15,l5490,276r2,3l5507,279r3,-3l5507,274xe" fillcolor="#006fbf" stroked="f">
                <v:path arrowok="t"/>
              </v:shape>
              <v:shape id="_x0000_s3240" style="position:absolute;left:3619;top:131;width:4307;height:2156" coordorigin="3619,131" coordsize="4307,2156" path="m5472,274r-14,l5455,276r3,3l5472,279r2,-3l5472,274xe" fillcolor="#006fbf" stroked="f">
                <v:path arrowok="t"/>
              </v:shape>
              <v:shape id="_x0000_s3241" style="position:absolute;left:3619;top:131;width:4307;height:2156" coordorigin="3619,131" coordsize="4307,2156" path="m5437,274r-14,l5420,276r3,3l5437,279r3,-3l5437,274xe" fillcolor="#006fbf" stroked="f">
                <v:path arrowok="t"/>
              </v:shape>
              <v:shape id="_x0000_s3242" style="position:absolute;left:3619;top:131;width:4307;height:2156" coordorigin="3619,131" coordsize="4307,2156" path="m5402,274r-15,l5384,276r3,3l5402,279r3,-3l5402,274xe" fillcolor="#006fbf" stroked="f">
                <v:path arrowok="t"/>
              </v:shape>
              <v:shape id="_x0000_s3243" style="position:absolute;left:3619;top:131;width:4307;height:2156" coordorigin="3619,131" coordsize="4307,2156" path="m5368,274r-16,l5350,276r2,3l5368,279r2,-3l5368,274xe" fillcolor="#006fbf" stroked="f">
                <v:path arrowok="t"/>
              </v:shape>
              <v:shape id="_x0000_s3244" style="position:absolute;left:3619;top:131;width:4307;height:2156" coordorigin="3619,131" coordsize="4307,2156" path="m5333,274r-16,l5315,276r2,3l5333,279r2,-3l5333,274xe" fillcolor="#006fbf" stroked="f">
                <v:path arrowok="t"/>
              </v:shape>
              <v:shape id="_x0000_s3245" style="position:absolute;left:3619;top:131;width:4307;height:2156" coordorigin="3619,131" coordsize="4307,2156" path="m5297,274r-15,l5280,276r2,3l5297,279r3,-3l5297,274xe" fillcolor="#006fbf" stroked="f">
                <v:path arrowok="t"/>
              </v:shape>
              <v:shape id="_x0000_s3246" style="position:absolute;left:3619;top:131;width:4307;height:2156" coordorigin="3619,131" coordsize="4307,2156" path="m5262,274r-14,l5245,276r3,3l5262,279r2,-3l5262,274xe" fillcolor="#006fbf" stroked="f">
                <v:path arrowok="t"/>
              </v:shape>
              <v:shape id="_x0000_s3247" style="position:absolute;left:3619;top:131;width:4307;height:2156" coordorigin="3619,131" coordsize="4307,2156" path="m5227,274r-14,l5210,276r3,3l5227,279r3,-3l5227,274xe" fillcolor="#006fbf" stroked="f">
                <v:path arrowok="t"/>
              </v:shape>
              <v:shape id="_x0000_s3248" style="position:absolute;left:3619;top:131;width:4307;height:2156" coordorigin="3619,131" coordsize="4307,2156" path="m5192,274r-15,l5174,276r3,3l5192,279r3,-3l5192,274xe" fillcolor="#006fbf" stroked="f">
                <v:path arrowok="t"/>
              </v:shape>
              <v:shape id="_x0000_s3249" style="position:absolute;left:3619;top:131;width:4307;height:2156" coordorigin="3619,131" coordsize="4307,2156" path="m5158,274r-16,l5140,276r2,3l5158,279r2,-3l5158,274xe" fillcolor="#006fbf" stroked="f">
                <v:path arrowok="t"/>
              </v:shape>
              <v:shape id="_x0000_s3250" style="position:absolute;left:3619;top:131;width:4307;height:2156" coordorigin="3619,131" coordsize="4307,2156" path="m5123,274r-16,l5105,276r2,3l5123,279r2,-3l5123,274xe" fillcolor="#006fbf" stroked="f">
                <v:path arrowok="t"/>
              </v:shape>
              <v:shape id="_x0000_s3251" style="position:absolute;left:3619;top:131;width:4307;height:2156" coordorigin="3619,131" coordsize="4307,2156" path="m5087,274r-15,l5070,276r2,3l5087,279r3,-3l5087,274xe" fillcolor="#006fbf" stroked="f">
                <v:path arrowok="t"/>
              </v:shape>
              <v:shape id="_x0000_s3252" style="position:absolute;left:3619;top:131;width:4307;height:2156" coordorigin="3619,131" coordsize="4307,2156" path="m5052,274r-14,l5035,276r3,3l5052,279r2,-3l5052,274xe" fillcolor="#006fbf" stroked="f">
                <v:path arrowok="t"/>
              </v:shape>
              <v:shape id="_x0000_s3253" style="position:absolute;left:3619;top:131;width:4307;height:2156" coordorigin="3619,131" coordsize="4307,2156" path="m5017,274r-14,l5000,276r3,3l5017,279r3,-3l5017,274xe" fillcolor="#006fbf" stroked="f">
                <v:path arrowok="t"/>
              </v:shape>
              <v:shape id="_x0000_s3254" style="position:absolute;left:3619;top:131;width:4307;height:2156" coordorigin="3619,131" coordsize="4307,2156" path="m4982,274r-15,l4964,276r3,3l4982,279r3,-3l4982,274xe" fillcolor="#006fbf" stroked="f">
                <v:path arrowok="t"/>
              </v:shape>
              <v:shape id="_x0000_s3255" style="position:absolute;left:3619;top:131;width:4307;height:2156" coordorigin="3619,131" coordsize="4307,2156" path="m4948,274r-16,l4930,276r2,3l4948,279r2,-3l4948,274xe" fillcolor="#006fbf" stroked="f">
                <v:path arrowok="t"/>
              </v:shape>
              <v:shape id="_x0000_s3256" style="position:absolute;left:3619;top:131;width:4307;height:2156" coordorigin="3619,131" coordsize="4307,2156" path="m4913,274r-16,l4895,276r2,3l4913,279r2,-3l4913,274xe" fillcolor="#006fbf" stroked="f">
                <v:path arrowok="t"/>
              </v:shape>
              <v:shape id="_x0000_s3257" style="position:absolute;left:3619;top:131;width:4307;height:2156" coordorigin="3619,131" coordsize="4307,2156" path="m4877,274r-15,l4860,276r2,3l4877,279r3,-3l4877,274xe" fillcolor="#006fbf" stroked="f">
                <v:path arrowok="t"/>
              </v:shape>
              <v:shape id="_x0000_s3258" style="position:absolute;left:3619;top:131;width:4307;height:2156" coordorigin="3619,131" coordsize="4307,2156" path="m4842,274r-14,l4825,276r3,3l4842,279r2,-3l4842,274xe" fillcolor="#006fbf" stroked="f">
                <v:path arrowok="t"/>
              </v:shape>
              <v:shape id="_x0000_s3259" style="position:absolute;left:3619;top:131;width:4307;height:2156" coordorigin="3619,131" coordsize="4307,2156" path="m4807,274r-14,l4790,276r3,3l4807,279r3,-3l4807,274xe" fillcolor="#006fbf" stroked="f">
                <v:path arrowok="t"/>
              </v:shape>
              <v:shape id="_x0000_s3260" style="position:absolute;left:3619;top:131;width:4307;height:2156" coordorigin="3619,131" coordsize="4307,2156" path="m4772,274r-15,l4754,276r3,3l4772,279r3,-3l4772,274xe" fillcolor="#006fbf" stroked="f">
                <v:path arrowok="t"/>
              </v:shape>
              <v:shape id="_x0000_s3261" style="position:absolute;left:3619;top:131;width:4307;height:2156" coordorigin="3619,131" coordsize="4307,2156" path="m4738,274r-16,l4720,276r2,3l4738,279r2,-3l4738,274xe" fillcolor="#006fbf" stroked="f">
                <v:path arrowok="t"/>
              </v:shape>
              <v:shape id="_x0000_s3262" style="position:absolute;left:3619;top:131;width:4307;height:2156" coordorigin="3619,131" coordsize="4307,2156" path="m4703,274r-16,l4685,276r2,3l4703,279r2,-3l4703,274xe" fillcolor="#006fbf" stroked="f">
                <v:path arrowok="t"/>
              </v:shape>
              <v:shape id="_x0000_s3263" style="position:absolute;left:3619;top:131;width:4307;height:2156" coordorigin="3619,131" coordsize="4307,2156" path="m4667,274r-15,l4650,276r2,3l4667,279r3,-3l4667,274xe" fillcolor="#006fbf" stroked="f">
                <v:path arrowok="t"/>
              </v:shape>
              <v:shape id="_x0000_s3264" style="position:absolute;left:3619;top:131;width:4307;height:2156" coordorigin="3619,131" coordsize="4307,2156" path="m4632,274r-14,l4615,276r3,3l4632,279r2,-3l4632,274xe" fillcolor="#006fbf" stroked="f">
                <v:path arrowok="t"/>
              </v:shape>
              <v:shape id="_x0000_s3265" style="position:absolute;left:3619;top:131;width:4307;height:2156" coordorigin="3619,131" coordsize="4307,2156" path="m4597,274r-14,l4580,276r3,3l4597,279r3,-3l4597,274xe" fillcolor="#006fbf" stroked="f">
                <v:path arrowok="t"/>
              </v:shape>
              <v:shape id="_x0000_s3266" style="position:absolute;left:3619;top:131;width:4307;height:2156" coordorigin="3619,131" coordsize="4307,2156" path="m4562,274r-15,l4544,276r3,3l4562,279r3,-3l4562,274xe" fillcolor="#006fbf" stroked="f">
                <v:path arrowok="t"/>
              </v:shape>
              <v:shape id="_x0000_s3267" style="position:absolute;left:3619;top:131;width:4307;height:2156" coordorigin="3619,131" coordsize="4307,2156" path="m4528,274r-16,l4510,276r2,3l4528,279r2,-3l4528,274xe" fillcolor="#006fbf" stroked="f">
                <v:path arrowok="t"/>
              </v:shape>
              <v:shape id="_x0000_s3268" style="position:absolute;left:3619;top:131;width:4307;height:2156" coordorigin="3619,131" coordsize="4307,2156" path="m4493,274r-16,l4475,276r2,3l4493,279r2,-3l4493,274xe" fillcolor="#006fbf" stroked="f">
                <v:path arrowok="t"/>
              </v:shape>
              <v:shape id="_x0000_s3269" style="position:absolute;left:3619;top:131;width:4307;height:2156" coordorigin="3619,131" coordsize="4307,2156" path="m4457,274r-15,l4440,276r2,3l4457,279r3,-3l4457,274xe" fillcolor="#006fbf" stroked="f">
                <v:path arrowok="t"/>
              </v:shape>
              <v:shape id="_x0000_s3270" style="position:absolute;left:3619;top:131;width:4307;height:2156" coordorigin="3619,131" coordsize="4307,2156" path="m4422,274r-14,l4405,276r3,3l4422,279r2,-3l4422,274xe" fillcolor="#006fbf" stroked="f">
                <v:path arrowok="t"/>
              </v:shape>
              <v:shape id="_x0000_s3271" style="position:absolute;left:3619;top:131;width:4307;height:2156" coordorigin="3619,131" coordsize="4307,2156" path="m4387,274r-14,l4370,276r3,3l4387,279r3,-3l4387,274xe" fillcolor="#006fbf" stroked="f">
                <v:path arrowok="t"/>
              </v:shape>
              <v:shape id="_x0000_s3272" style="position:absolute;left:3619;top:131;width:4307;height:2156" coordorigin="3619,131" coordsize="4307,2156" path="m4352,274r-15,l4334,276r3,3l4352,279r3,-3l4352,274xe" fillcolor="#006fbf" stroked="f">
                <v:path arrowok="t"/>
              </v:shape>
              <v:shape id="_x0000_s3273" style="position:absolute;left:3619;top:131;width:4307;height:2156" coordorigin="3619,131" coordsize="4307,2156" path="m4318,274r-16,l4300,276r2,3l4318,279r2,-3l4318,274xe" fillcolor="#006fbf" stroked="f">
                <v:path arrowok="t"/>
              </v:shape>
              <v:shape id="_x0000_s3274" style="position:absolute;left:3619;top:131;width:4307;height:2156" coordorigin="3619,131" coordsize="4307,2156" path="m4283,274r-16,l4265,276r2,3l4283,279r2,-3l4283,274xe" fillcolor="#006fbf" stroked="f">
                <v:path arrowok="t"/>
              </v:shape>
              <v:shape id="_x0000_s3275" style="position:absolute;left:3619;top:131;width:4307;height:2156" coordorigin="3619,131" coordsize="4307,2156" path="m4247,274r-15,l4230,276r2,3l4247,279r3,-3l4247,274xe" fillcolor="#006fbf" stroked="f">
                <v:path arrowok="t"/>
              </v:shape>
              <v:shape id="_x0000_s3276" style="position:absolute;left:3619;top:131;width:4307;height:2156" coordorigin="3619,131" coordsize="4307,2156" path="m4212,274r-14,l4195,276r3,3l4212,279r2,-3l4212,274xe" fillcolor="#006fbf" stroked="f">
                <v:path arrowok="t"/>
              </v:shape>
              <v:shape id="_x0000_s3277" style="position:absolute;left:3619;top:131;width:4307;height:2156" coordorigin="3619,131" coordsize="4307,2156" path="m4177,274r-14,l4160,276r3,3l4177,279r3,-3l4177,274xe" fillcolor="#006fbf" stroked="f">
                <v:path arrowok="t"/>
              </v:shape>
              <v:shape id="_x0000_s3278" style="position:absolute;left:3619;top:131;width:4307;height:2156" coordorigin="3619,131" coordsize="4307,2156" path="m4142,274r-15,l4124,276r3,3l4142,279r3,-3l4142,274xe" fillcolor="#006fbf" stroked="f">
                <v:path arrowok="t"/>
              </v:shape>
              <v:shape id="_x0000_s3279" style="position:absolute;left:3619;top:131;width:4307;height:2156" coordorigin="3619,131" coordsize="4307,2156" path="m4108,274r-16,l4090,276r2,3l4108,279r2,-3l4108,274xe" fillcolor="#006fbf" stroked="f">
                <v:path arrowok="t"/>
              </v:shape>
              <v:shape id="_x0000_s3280" style="position:absolute;left:3619;top:131;width:4307;height:2156" coordorigin="3619,131" coordsize="4307,2156" path="m4073,274r-16,l4055,276r2,3l4073,279r2,-3l4073,274xe" fillcolor="#006fbf" stroked="f">
                <v:path arrowok="t"/>
              </v:shape>
              <v:shape id="_x0000_s3281" style="position:absolute;left:3619;top:131;width:4307;height:2156" coordorigin="3619,131" coordsize="4307,2156" path="m4037,274r-15,l4020,276r2,3l4037,279r3,-3l4037,274xe" fillcolor="#006fbf" stroked="f">
                <v:path arrowok="t"/>
              </v:shape>
              <v:shape id="_x0000_s3282" style="position:absolute;left:3619;top:131;width:4307;height:2156" coordorigin="3619,131" coordsize="4307,2156" path="m4002,274r-14,l3985,276r3,3l4002,279r2,-3l4002,274xe" fillcolor="#006fbf" stroked="f">
                <v:path arrowok="t"/>
              </v:shape>
              <v:shape id="_x0000_s3283" style="position:absolute;left:3619;top:131;width:4307;height:2156" coordorigin="3619,131" coordsize="4307,2156" path="m3967,274r-14,l3950,276r3,3l3967,279r3,-3l3967,274xe" fillcolor="#006fbf" stroked="f">
                <v:path arrowok="t"/>
              </v:shape>
              <v:shape id="_x0000_s3284" style="position:absolute;left:3619;top:131;width:4307;height:2156" coordorigin="3619,131" coordsize="4307,2156" path="m3932,274r-15,l3914,276r3,3l3932,279r3,-3l3932,274xe" fillcolor="#006fbf" stroked="f">
                <v:path arrowok="t"/>
              </v:shape>
              <v:shape id="_x0000_s3285" style="position:absolute;left:3619;top:131;width:4307;height:2156" coordorigin="3619,131" coordsize="4307,2156" path="m3898,274r-16,l3880,276r2,3l3898,279r2,-3l3898,274xe" fillcolor="#006fbf" stroked="f">
                <v:path arrowok="t"/>
              </v:shape>
              <v:shape id="_x0000_s3286" style="position:absolute;left:3619;top:131;width:4307;height:2156" coordorigin="3619,131" coordsize="4307,2156" path="m3863,274r-16,l3845,276r2,3l3863,279r2,-3l3863,274xe" fillcolor="#006fbf" stroked="f">
                <v:path arrowok="t"/>
              </v:shape>
              <v:shape id="_x0000_s3287" style="position:absolute;left:3619;top:131;width:4307;height:2156" coordorigin="3619,131" coordsize="4307,2156" path="m3827,274r-15,l3810,276r2,3l3827,279r3,-3l3827,274xe" fillcolor="#006fbf" stroked="f">
                <v:path arrowok="t"/>
              </v:shape>
              <v:shape id="_x0000_s3288" style="position:absolute;left:3619;top:131;width:4307;height:2156" coordorigin="3619,131" coordsize="4307,2156" path="m3792,274r-14,l3775,276r3,3l3792,279r2,-3l3792,274xe" fillcolor="#006fbf" stroked="f">
                <v:path arrowok="t"/>
              </v:shape>
              <v:shape id="_x0000_s3289" style="position:absolute;left:3619;top:131;width:4307;height:2156" coordorigin="3619,131" coordsize="4307,2156" path="m3757,274r-14,l3740,276r3,3l3757,279r3,-3l3757,274xe" fillcolor="#006fbf" stroked="f">
                <v:path arrowok="t"/>
              </v:shape>
              <v:shape id="_x0000_s3290" style="position:absolute;left:3619;top:131;width:4307;height:2156" coordorigin="3619,131" coordsize="4307,2156" path="m3722,274r-15,l3704,276r3,3l3722,279r3,-3l3722,274xe" fillcolor="#006fbf" stroked="f">
                <v:path arrowok="t"/>
              </v:shape>
              <v:shape id="_x0000_s3291" style="position:absolute;left:3619;top:131;width:4307;height:2156" coordorigin="3619,131" coordsize="4307,2156" path="m3688,274r-16,l3670,276r2,3l3688,279r2,-3l3688,274xe" fillcolor="#006fbf" stroked="f">
                <v:path arrowok="t"/>
              </v:shape>
              <v:shape id="_x0000_s3292" style="position:absolute;left:3619;top:131;width:4307;height:2156" coordorigin="3619,131" coordsize="4307,2156" path="m3653,274r-16,l3635,276r2,3l3653,279r2,-3l3653,274xe" fillcolor="#006fbf" stroked="f">
                <v:path arrowok="t"/>
              </v:shape>
              <v:shape id="_x0000_s3293" style="position:absolute;left:3619;top:131;width:4307;height:2156" coordorigin="3619,131" coordsize="4307,2156" path="m3622,279r-3,2l3619,297r3,2l3624,297r,-16l3622,279xe" fillcolor="#006fbf" stroked="f">
                <v:path arrowok="t"/>
              </v:shape>
              <v:shape id="_x0000_s3294" style="position:absolute;left:3619;top:131;width:4307;height:2156" coordorigin="3619,131" coordsize="4307,2156" path="m3622,314r-3,2l3619,332r3,2l3624,332r,-16l3622,314xe" fillcolor="#006fbf" stroked="f">
                <v:path arrowok="t"/>
              </v:shape>
              <v:shape id="_x0000_s3295" style="position:absolute;left:3619;top:131;width:4307;height:2156" coordorigin="3619,131" coordsize="4307,2156" path="m3622,348r-3,4l3619,366r3,3l3624,366r,-14l3622,348xe" fillcolor="#006fbf" stroked="f">
                <v:path arrowok="t"/>
              </v:shape>
              <v:shape id="_x0000_s3296" style="position:absolute;left:3619;top:131;width:4307;height:2156" coordorigin="3619,131" coordsize="4307,2156" path="m3622,384r-3,3l3619,401r3,3l3624,401r,-14l3622,384xe" fillcolor="#006fbf" stroked="f">
                <v:path arrowok="t"/>
              </v:shape>
              <v:shape id="_x0000_s3297" style="position:absolute;left:3619;top:131;width:4307;height:2156" coordorigin="3619,131" coordsize="4307,2156" path="m3638,418r-15,l3620,420r3,3l3638,423r3,-3l3638,418xe" fillcolor="#006fbf" stroked="f">
                <v:path arrowok="t"/>
              </v:shape>
              <v:shape id="_x0000_s3298" style="position:absolute;left:3619;top:131;width:4307;height:2156" coordorigin="3619,131" coordsize="4307,2156" path="m3673,418r-14,l3655,420r4,3l3673,423r3,-3l3673,418xe" fillcolor="#006fbf" stroked="f">
                <v:path arrowok="t"/>
              </v:shape>
              <v:shape id="_x0000_s3299" style="position:absolute;left:3619;top:131;width:4307;height:2156" coordorigin="3619,131" coordsize="4307,2156" path="m3708,418r-14,l3691,420r3,3l3708,423r2,-3l3708,418xe" fillcolor="#006fbf" stroked="f">
                <v:path arrowok="t"/>
              </v:shape>
              <v:shape id="_x0000_s3300" style="position:absolute;left:3619;top:131;width:4307;height:2156" coordorigin="3619,131" coordsize="4307,2156" path="m3743,418r-15,l3726,420r2,3l3743,423r2,-3l3743,418xe" fillcolor="#006fbf" stroked="f">
                <v:path arrowok="t"/>
              </v:shape>
              <v:shape id="_x0000_s3301" style="position:absolute;left:3619;top:131;width:4307;height:2156" coordorigin="3619,131" coordsize="4307,2156" path="m3779,418r-16,l3761,420r2,3l3779,423r2,-3l3779,418xe" fillcolor="#006fbf" stroked="f">
                <v:path arrowok="t"/>
              </v:shape>
              <v:shape id="_x0000_s3302" style="position:absolute;left:3619;top:131;width:4307;height:2156" coordorigin="3619,131" coordsize="4307,2156" path="m3814,418r-16,l3796,420r2,3l3814,423r2,-3l3814,418xe" fillcolor="#006fbf" stroked="f">
                <v:path arrowok="t"/>
              </v:shape>
              <v:shape id="_x0000_s3303" style="position:absolute;left:3619;top:131;width:4307;height:2156" coordorigin="3619,131" coordsize="4307,2156" path="m3848,418r-15,l3830,420r3,3l3848,423r3,-3l3848,418xe" fillcolor="#006fbf" stroked="f">
                <v:path arrowok="t"/>
              </v:shape>
              <v:shape id="_x0000_s3304" style="position:absolute;left:3619;top:131;width:4307;height:2156" coordorigin="3619,131" coordsize="4307,2156" path="m3883,418r-14,l3865,420r4,3l3883,423r3,-3l3883,418xe" fillcolor="#006fbf" stroked="f">
                <v:path arrowok="t"/>
              </v:shape>
              <v:shape id="_x0000_s3305" style="position:absolute;left:3619;top:131;width:4307;height:2156" coordorigin="3619,131" coordsize="4307,2156" path="m3918,418r-14,l3901,420r3,3l3918,423r2,-3l3918,418xe" fillcolor="#006fbf" stroked="f">
                <v:path arrowok="t"/>
              </v:shape>
              <v:shape id="_x0000_s3306" style="position:absolute;left:3619;top:131;width:4307;height:2156" coordorigin="3619,131" coordsize="4307,2156" path="m3953,418r-15,l3936,420r2,3l3953,423r2,-3l3953,418xe" fillcolor="#006fbf" stroked="f">
                <v:path arrowok="t"/>
              </v:shape>
              <v:shape id="_x0000_s3307" style="position:absolute;left:3619;top:131;width:4307;height:2156" coordorigin="3619,131" coordsize="4307,2156" path="m3989,418r-16,l3971,420r2,3l3989,423r2,-3l3989,418xe" fillcolor="#006fbf" stroked="f">
                <v:path arrowok="t"/>
              </v:shape>
              <v:shape id="_x0000_s3308" style="position:absolute;left:3619;top:131;width:4307;height:2156" coordorigin="3619,131" coordsize="4307,2156" path="m4024,418r-16,l4006,420r2,3l4024,423r2,-3l4024,418xe" fillcolor="#006fbf" stroked="f">
                <v:path arrowok="t"/>
              </v:shape>
              <v:shape id="_x0000_s3309" style="position:absolute;left:3619;top:131;width:4307;height:2156" coordorigin="3619,131" coordsize="4307,2156" path="m4058,418r-15,l4040,420r3,3l4058,423r3,-3l4058,418xe" fillcolor="#006fbf" stroked="f">
                <v:path arrowok="t"/>
              </v:shape>
              <v:shape id="_x0000_s3310" style="position:absolute;left:3619;top:131;width:4307;height:2156" coordorigin="3619,131" coordsize="4307,2156" path="m4093,418r-14,l4075,420r4,3l4093,423r3,-3l4093,418xe" fillcolor="#006fbf" stroked="f">
                <v:path arrowok="t"/>
              </v:shape>
              <v:shape id="_x0000_s3311" style="position:absolute;left:3619;top:131;width:4307;height:2156" coordorigin="3619,131" coordsize="4307,2156" path="m4128,418r-14,l4111,420r3,3l4128,423r2,-3l4128,418xe" fillcolor="#006fbf" stroked="f">
                <v:path arrowok="t"/>
              </v:shape>
              <v:shape id="_x0000_s3312" style="position:absolute;left:3619;top:131;width:4307;height:2156" coordorigin="3619,131" coordsize="4307,2156" path="m4163,418r-15,l4146,420r2,3l4163,423r2,-3l4163,418xe" fillcolor="#006fbf" stroked="f">
                <v:path arrowok="t"/>
              </v:shape>
              <v:shape id="_x0000_s3313" style="position:absolute;left:3619;top:131;width:4307;height:2156" coordorigin="3619,131" coordsize="4307,2156" path="m4199,418r-16,l4181,420r2,3l4199,423r2,-3l4199,418xe" fillcolor="#006fbf" stroked="f">
                <v:path arrowok="t"/>
              </v:shape>
              <v:shape id="_x0000_s3314" style="position:absolute;left:3619;top:131;width:4307;height:2156" coordorigin="3619,131" coordsize="4307,2156" path="m4234,418r-16,l4216,420r2,3l4234,423r2,-3l4234,418xe" fillcolor="#006fbf" stroked="f">
                <v:path arrowok="t"/>
              </v:shape>
              <v:shape id="_x0000_s3315" style="position:absolute;left:3619;top:131;width:4307;height:2156" coordorigin="3619,131" coordsize="4307,2156" path="m4268,418r-15,l4250,420r3,3l4268,423r3,-3l4268,418xe" fillcolor="#006fbf" stroked="f">
                <v:path arrowok="t"/>
              </v:shape>
              <v:shape id="_x0000_s3316" style="position:absolute;left:3619;top:131;width:4307;height:2156" coordorigin="3619,131" coordsize="4307,2156" path="m4303,418r-14,l4285,420r4,3l4303,423r3,-3l4303,418xe" fillcolor="#006fbf" stroked="f">
                <v:path arrowok="t"/>
              </v:shape>
              <v:shape id="_x0000_s3317" style="position:absolute;left:3619;top:131;width:4307;height:2156" coordorigin="3619,131" coordsize="4307,2156" path="m4338,418r-14,l4321,420r3,3l4338,423r2,-3l4338,418xe" fillcolor="#006fbf" stroked="f">
                <v:path arrowok="t"/>
              </v:shape>
              <v:shape id="_x0000_s3318" style="position:absolute;left:3619;top:131;width:4307;height:2156" coordorigin="3619,131" coordsize="4307,2156" path="m4373,418r-15,l4356,420r2,3l4373,423r2,-3l4373,418xe" fillcolor="#006fbf" stroked="f">
                <v:path arrowok="t"/>
              </v:shape>
              <v:shape id="_x0000_s3319" style="position:absolute;left:3619;top:131;width:4307;height:2156" coordorigin="3619,131" coordsize="4307,2156" path="m4409,418r-16,l4391,420r2,3l4409,423r2,-3l4409,418xe" fillcolor="#006fbf" stroked="f">
                <v:path arrowok="t"/>
              </v:shape>
              <v:shape id="_x0000_s3320" style="position:absolute;left:3619;top:131;width:4307;height:2156" coordorigin="3619,131" coordsize="4307,2156" path="m4444,418r-16,l4426,420r2,3l4444,423r2,-3l4444,418xe" fillcolor="#006fbf" stroked="f">
                <v:path arrowok="t"/>
              </v:shape>
              <v:shape id="_x0000_s3321" style="position:absolute;left:3619;top:131;width:4307;height:2156" coordorigin="3619,131" coordsize="4307,2156" path="m4478,418r-15,l4460,420r3,3l4478,423r3,-3l4478,418xe" fillcolor="#006fbf" stroked="f">
                <v:path arrowok="t"/>
              </v:shape>
              <v:shape id="_x0000_s3322" style="position:absolute;left:3619;top:131;width:4307;height:2156" coordorigin="3619,131" coordsize="4307,2156" path="m4513,418r-14,l4495,420r4,3l4513,423r3,-3l4513,418xe" fillcolor="#006fbf" stroked="f">
                <v:path arrowok="t"/>
              </v:shape>
              <v:shape id="_x0000_s3323" style="position:absolute;left:3619;top:131;width:4307;height:2156" coordorigin="3619,131" coordsize="4307,2156" path="m4548,418r-14,l4531,420r3,3l4548,423r2,-3l4548,418xe" fillcolor="#006fbf" stroked="f">
                <v:path arrowok="t"/>
              </v:shape>
              <v:shape id="_x0000_s3324" style="position:absolute;left:3619;top:131;width:4307;height:2156" coordorigin="3619,131" coordsize="4307,2156" path="m4583,418r-15,l4566,420r2,3l4583,423r2,-3l4583,418xe" fillcolor="#006fbf" stroked="f">
                <v:path arrowok="t"/>
              </v:shape>
              <v:shape id="_x0000_s3325" style="position:absolute;left:3619;top:131;width:4307;height:2156" coordorigin="3619,131" coordsize="4307,2156" path="m4619,418r-16,l4601,420r2,3l4619,423r2,-3l4619,418xe" fillcolor="#006fbf" stroked="f">
                <v:path arrowok="t"/>
              </v:shape>
              <v:shape id="_x0000_s3326" style="position:absolute;left:3619;top:131;width:4307;height:2156" coordorigin="3619,131" coordsize="4307,2156" path="m4654,418r-16,l4636,420r2,3l4654,423r2,-3l4654,418xe" fillcolor="#006fbf" stroked="f">
                <v:path arrowok="t"/>
              </v:shape>
              <v:shape id="_x0000_s3327" style="position:absolute;left:3619;top:131;width:4307;height:2156" coordorigin="3619,131" coordsize="4307,2156" path="m4688,418r-15,l4670,420r3,3l4688,423r3,-3l4688,418xe" fillcolor="#006fbf" stroked="f">
                <v:path arrowok="t"/>
              </v:shape>
              <v:shape id="_x0000_s3328" style="position:absolute;left:3619;top:131;width:4307;height:2156" coordorigin="3619,131" coordsize="4307,2156" path="m4723,418r-14,l4705,420r4,3l4723,423r3,-3l4723,418xe" fillcolor="#006fbf" stroked="f">
                <v:path arrowok="t"/>
              </v:shape>
              <v:shape id="_x0000_s3329" style="position:absolute;left:3619;top:131;width:4307;height:2156" coordorigin="3619,131" coordsize="4307,2156" path="m4758,418r-14,l4741,420r3,3l4758,423r2,-3l4758,418xe" fillcolor="#006fbf" stroked="f">
                <v:path arrowok="t"/>
              </v:shape>
              <v:shape id="_x0000_s3330" style="position:absolute;left:3619;top:131;width:4307;height:2156" coordorigin="3619,131" coordsize="4307,2156" path="m4793,418r-15,l4776,420r2,3l4793,423r2,-3l4793,418xe" fillcolor="#006fbf" stroked="f">
                <v:path arrowok="t"/>
              </v:shape>
              <v:shape id="_x0000_s3331" style="position:absolute;left:3619;top:131;width:4307;height:2156" coordorigin="3619,131" coordsize="4307,2156" path="m4829,418r-16,l4811,420r2,3l4829,423r2,-3l4829,418xe" fillcolor="#006fbf" stroked="f">
                <v:path arrowok="t"/>
              </v:shape>
              <v:shape id="_x0000_s3332" style="position:absolute;left:3619;top:131;width:4307;height:2156" coordorigin="3619,131" coordsize="4307,2156" path="m4864,418r-16,l4846,420r2,3l4864,423r2,-3l4864,418xe" fillcolor="#006fbf" stroked="f">
                <v:path arrowok="t"/>
              </v:shape>
              <v:shape id="_x0000_s3333" style="position:absolute;left:3619;top:131;width:4307;height:2156" coordorigin="3619,131" coordsize="4307,2156" path="m4898,418r-15,l4880,420r3,3l4898,423r3,-3l4898,418xe" fillcolor="#006fbf" stroked="f">
                <v:path arrowok="t"/>
              </v:shape>
              <v:shape id="_x0000_s3334" style="position:absolute;left:3619;top:131;width:4307;height:2156" coordorigin="3619,131" coordsize="4307,2156" path="m4933,418r-14,l4915,420r4,3l4933,423r3,-3l4933,418xe" fillcolor="#006fbf" stroked="f">
                <v:path arrowok="t"/>
              </v:shape>
              <v:shape id="_x0000_s3335" style="position:absolute;left:3619;top:131;width:4307;height:2156" coordorigin="3619,131" coordsize="4307,2156" path="m4968,418r-14,l4951,420r3,3l4968,423r2,-3l4968,418xe" fillcolor="#006fbf" stroked="f">
                <v:path arrowok="t"/>
              </v:shape>
              <v:shape id="_x0000_s3336" style="position:absolute;left:3619;top:131;width:4307;height:2156" coordorigin="3619,131" coordsize="4307,2156" path="m5003,418r-15,l4986,420r2,3l5003,423r2,-3l5003,418xe" fillcolor="#006fbf" stroked="f">
                <v:path arrowok="t"/>
              </v:shape>
              <v:shape id="_x0000_s3337" style="position:absolute;left:3619;top:131;width:4307;height:2156" coordorigin="3619,131" coordsize="4307,2156" path="m5039,418r-16,l5021,420r2,3l5039,423r2,-3l5039,418xe" fillcolor="#006fbf" stroked="f">
                <v:path arrowok="t"/>
              </v:shape>
              <v:shape id="_x0000_s3338" style="position:absolute;left:3619;top:131;width:4307;height:2156" coordorigin="3619,131" coordsize="4307,2156" path="m5074,418r-16,l5056,420r2,3l5074,423r2,-3l5074,418xe" fillcolor="#006fbf" stroked="f">
                <v:path arrowok="t"/>
              </v:shape>
              <v:shape id="_x0000_s3339" style="position:absolute;left:3619;top:131;width:4307;height:2156" coordorigin="3619,131" coordsize="4307,2156" path="m5108,418r-15,l5090,420r3,3l5108,423r3,-3l5108,418xe" fillcolor="#006fbf" stroked="f">
                <v:path arrowok="t"/>
              </v:shape>
              <v:shape id="_x0000_s3340" style="position:absolute;left:3619;top:131;width:4307;height:2156" coordorigin="3619,131" coordsize="4307,2156" path="m5143,418r-14,l5125,420r4,3l5143,423r3,-3l5143,418xe" fillcolor="#006fbf" stroked="f">
                <v:path arrowok="t"/>
              </v:shape>
              <v:shape id="_x0000_s3341" style="position:absolute;left:3619;top:131;width:4307;height:2156" coordorigin="3619,131" coordsize="4307,2156" path="m5178,418r-14,l5161,420r3,3l5178,423r2,-3l5178,418xe" fillcolor="#006fbf" stroked="f">
                <v:path arrowok="t"/>
              </v:shape>
              <v:shape id="_x0000_s3342" style="position:absolute;left:3619;top:131;width:4307;height:2156" coordorigin="3619,131" coordsize="4307,2156" path="m5213,418r-15,l5196,420r2,3l5213,423r2,-3l5213,418xe" fillcolor="#006fbf" stroked="f">
                <v:path arrowok="t"/>
              </v:shape>
              <v:shape id="_x0000_s3343" style="position:absolute;left:3619;top:131;width:4307;height:2156" coordorigin="3619,131" coordsize="4307,2156" path="m5249,418r-16,l5231,420r2,3l5249,423r2,-3l5249,418xe" fillcolor="#006fbf" stroked="f">
                <v:path arrowok="t"/>
              </v:shape>
              <v:shape id="_x0000_s3344" style="position:absolute;left:3619;top:131;width:4307;height:2156" coordorigin="3619,131" coordsize="4307,2156" path="m5284,418r-16,l5266,420r2,3l5284,423r2,-3l5284,418xe" fillcolor="#006fbf" stroked="f">
                <v:path arrowok="t"/>
              </v:shape>
              <v:shape id="_x0000_s3345" style="position:absolute;left:3619;top:131;width:4307;height:2156" coordorigin="3619,131" coordsize="4307,2156" path="m5318,418r-15,l5300,420r3,3l5318,423r3,-3l5318,418xe" fillcolor="#006fbf" stroked="f">
                <v:path arrowok="t"/>
              </v:shape>
              <v:shape id="_x0000_s3346" style="position:absolute;left:3619;top:131;width:4307;height:2156" coordorigin="3619,131" coordsize="4307,2156" path="m5353,418r-15,l5335,420r3,3l5353,423r3,-3l5353,418xe" fillcolor="#006fbf" stroked="f">
                <v:path arrowok="t"/>
              </v:shape>
              <v:shape id="_x0000_s3347" style="position:absolute;left:3619;top:131;width:4307;height:2156" coordorigin="3619,131" coordsize="4307,2156" path="m5388,418r-14,l5371,420r3,3l5388,423r2,-3l5388,418xe" fillcolor="#006fbf" stroked="f">
                <v:path arrowok="t"/>
              </v:shape>
              <v:shape id="_x0000_s3348" style="position:absolute;left:3619;top:131;width:4307;height:2156" coordorigin="3619,131" coordsize="4307,2156" path="m5423,418r-15,l5406,420r2,3l5423,423r2,-3l5423,418xe" fillcolor="#006fbf" stroked="f">
                <v:path arrowok="t"/>
              </v:shape>
              <v:shape id="_x0000_s3349" style="position:absolute;left:3619;top:131;width:4307;height:2156" coordorigin="3619,131" coordsize="4307,2156" path="m5458,418r-15,l5441,420r2,3l5458,423r3,-3l5458,418xe" fillcolor="#006fbf" stroked="f">
                <v:path arrowok="t"/>
              </v:shape>
              <v:shape id="_x0000_s3350" style="position:absolute;left:3619;top:131;width:4307;height:2156" coordorigin="3619,131" coordsize="4307,2156" path="m5494,418r-16,l5476,420r2,3l5494,423r2,-3l5494,418xe" fillcolor="#006fbf" stroked="f">
                <v:path arrowok="t"/>
              </v:shape>
              <v:shape id="_x0000_s3351" style="position:absolute;left:3619;top:131;width:4307;height:2156" coordorigin="3619,131" coordsize="4307,2156" path="m5528,418r-15,l5510,420r3,3l5528,423r3,-3l5528,418xe" fillcolor="#006fbf" stroked="f">
                <v:path arrowok="t"/>
              </v:shape>
              <v:shape id="_x0000_s3352" style="position:absolute;left:3619;top:131;width:4307;height:2156" coordorigin="3619,131" coordsize="4307,2156" path="m5563,418r-15,l5545,420r3,3l5563,423r3,-3l5563,418xe" fillcolor="#006fbf" stroked="f">
                <v:path arrowok="t"/>
              </v:shape>
              <v:shape id="_x0000_s3353" style="position:absolute;left:3619;top:131;width:4307;height:2156" coordorigin="3619,131" coordsize="4307,2156" path="m5598,418r-14,l5581,420r3,3l5598,423r2,-3l5598,418xe" fillcolor="#006fbf" stroked="f">
                <v:path arrowok="t"/>
              </v:shape>
              <v:shape id="_x0000_s3354" style="position:absolute;left:3619;top:131;width:4307;height:2156" coordorigin="3619,131" coordsize="4307,2156" path="m5633,418r-15,l5616,420r2,3l5633,423r2,-3l5633,418xe" fillcolor="#006fbf" stroked="f">
                <v:path arrowok="t"/>
              </v:shape>
              <v:shape id="_x0000_s3355" style="position:absolute;left:3619;top:131;width:4307;height:2156" coordorigin="3619,131" coordsize="4307,2156" path="m5668,418r-15,l5651,420r2,3l5668,423r3,-3l5668,418xe" fillcolor="#006fbf" stroked="f">
                <v:path arrowok="t"/>
              </v:shape>
              <v:shape id="_x0000_s3356" style="position:absolute;left:3619;top:131;width:4307;height:2156" coordorigin="3619,131" coordsize="4307,2156" path="m5704,418r-16,l5686,420r2,3l5704,423r2,-3l5704,418xe" fillcolor="#006fbf" stroked="f">
                <v:path arrowok="t"/>
              </v:shape>
              <v:shape id="_x0000_s3357" style="position:absolute;left:3619;top:131;width:4307;height:2156" coordorigin="3619,131" coordsize="4307,2156" path="m5738,418r-15,l5720,420r3,3l5738,423r3,-3l5738,418xe" fillcolor="#006fbf" stroked="f">
                <v:path arrowok="t"/>
              </v:shape>
              <v:shape id="_x0000_s3358" style="position:absolute;left:3619;top:131;width:4307;height:2156" coordorigin="3619,131" coordsize="4307,2156" path="m5773,418r-15,l5755,420r3,3l5773,423r3,-3l5773,418xe" fillcolor="#006fbf" stroked="f">
                <v:path arrowok="t"/>
              </v:shape>
              <v:shape id="_x0000_s3359" style="position:absolute;left:3619;top:131;width:4307;height:2156" coordorigin="3619,131" coordsize="4307,2156" path="m5808,418r-14,l5791,420r3,3l5808,423r2,-3l5808,418xe" fillcolor="#006fbf" stroked="f">
                <v:path arrowok="t"/>
              </v:shape>
              <v:shape id="_x0000_s3360" style="position:absolute;left:3619;top:131;width:4307;height:2156" coordorigin="3619,131" coordsize="4307,2156" path="m5843,418r-15,l5826,420r2,3l5843,423r2,-3l5843,418xe" fillcolor="#006fbf" stroked="f">
                <v:path arrowok="t"/>
              </v:shape>
              <v:shape id="_x0000_s3361" style="position:absolute;left:3619;top:131;width:4307;height:2156" coordorigin="3619,131" coordsize="4307,2156" path="m5878,418r-15,l5861,420r2,3l5878,423r3,-3l5878,418xe" fillcolor="#006fbf" stroked="f">
                <v:path arrowok="t"/>
              </v:shape>
              <v:shape id="_x0000_s3362" style="position:absolute;left:3619;top:131;width:4307;height:2156" coordorigin="3619,131" coordsize="4307,2156" path="m5914,418r-16,l5896,420r2,3l5914,423r2,-3l5914,418xe" fillcolor="#006fbf" stroked="f">
                <v:path arrowok="t"/>
              </v:shape>
              <v:shape id="_x0000_s3363" style="position:absolute;left:3619;top:131;width:4307;height:2156" coordorigin="3619,131" coordsize="4307,2156" path="m5948,418r-15,l5930,420r3,3l5948,423r3,-3l5948,418xe" fillcolor="#006fbf" stroked="f">
                <v:path arrowok="t"/>
              </v:shape>
              <v:shape id="_x0000_s3364" style="position:absolute;left:3619;top:131;width:4307;height:2156" coordorigin="3619,131" coordsize="4307,2156" path="m5983,418r-15,l5965,420r3,3l5983,423r3,-3l5983,418xe" fillcolor="#006fbf" stroked="f">
                <v:path arrowok="t"/>
              </v:shape>
              <v:shape id="_x0000_s3365" style="position:absolute;left:3619;top:131;width:4307;height:2156" coordorigin="3619,131" coordsize="4307,2156" path="m6018,418r-14,l6001,420r3,3l6018,423r2,-3l6018,418xe" fillcolor="#006fbf" stroked="f">
                <v:path arrowok="t"/>
              </v:shape>
              <v:shape id="_x0000_s3366" style="position:absolute;left:3619;top:131;width:4307;height:2156" coordorigin="3619,131" coordsize="4307,2156" path="m6053,418r-15,l6036,420r2,3l6053,423r2,-3l6053,418xe" fillcolor="#006fbf" stroked="f">
                <v:path arrowok="t"/>
              </v:shape>
              <v:shape id="_x0000_s3367" style="position:absolute;left:3619;top:131;width:4307;height:2156" coordorigin="3619,131" coordsize="4307,2156" path="m6088,418r-15,l6071,420r2,3l6088,423r3,-3l6088,418xe" fillcolor="#006fbf" stroked="f">
                <v:path arrowok="t"/>
              </v:shape>
              <v:shape id="_x0000_s3368" style="position:absolute;left:3619;top:131;width:4307;height:2156" coordorigin="3619,131" coordsize="4307,2156" path="m6124,418r-16,l6106,420r2,3l6124,423r2,-3l6124,418xe" fillcolor="#006fbf" stroked="f">
                <v:path arrowok="t"/>
              </v:shape>
              <v:shape id="_x0000_s3369" style="position:absolute;left:3619;top:131;width:4307;height:2156" coordorigin="3619,131" coordsize="4307,2156" path="m6158,418r-15,l6140,420r3,3l6158,423r3,-3l6158,418xe" fillcolor="#006fbf" stroked="f">
                <v:path arrowok="t"/>
              </v:shape>
              <v:shape id="_x0000_s3370" style="position:absolute;left:3619;top:131;width:4307;height:2156" coordorigin="3619,131" coordsize="4307,2156" path="m6193,418r-15,l6175,420r3,3l6193,423r3,-3l6193,418xe" fillcolor="#006fbf" stroked="f">
                <v:path arrowok="t"/>
              </v:shape>
              <v:shape id="_x0000_s3371" style="position:absolute;left:3619;top:131;width:4307;height:2156" coordorigin="3619,131" coordsize="4307,2156" path="m6228,418r-14,l6211,420r3,3l6228,423r2,-3l6228,418xe" fillcolor="#006fbf" stroked="f">
                <v:path arrowok="t"/>
              </v:shape>
              <v:shape id="_x0000_s3372" style="position:absolute;left:3619;top:131;width:4307;height:2156" coordorigin="3619,131" coordsize="4307,2156" path="m6263,418r-15,l6246,420r2,3l6263,423r2,-3l6263,418xe" fillcolor="#006fbf" stroked="f">
                <v:path arrowok="t"/>
              </v:shape>
              <v:shape id="_x0000_s3373" style="position:absolute;left:3619;top:131;width:4307;height:2156" coordorigin="3619,131" coordsize="4307,2156" path="m6298,418r-15,l6281,420r2,3l6298,423r3,-3l6298,418xe" fillcolor="#006fbf" stroked="f">
                <v:path arrowok="t"/>
              </v:shape>
              <v:shape id="_x0000_s3374" style="position:absolute;left:3619;top:131;width:4307;height:2156" coordorigin="3619,131" coordsize="4307,2156" path="m6334,418r-16,l6316,420r2,3l6334,423r2,-3l6334,418xe" fillcolor="#006fbf" stroked="f">
                <v:path arrowok="t"/>
              </v:shape>
              <v:shape id="_x0000_s3375" style="position:absolute;left:3619;top:131;width:4307;height:2156" coordorigin="3619,131" coordsize="4307,2156" path="m6368,418r-15,l6350,420r3,3l6368,423r3,-3l6368,418xe" fillcolor="#006fbf" stroked="f">
                <v:path arrowok="t"/>
              </v:shape>
              <v:shape id="_x0000_s3376" style="position:absolute;left:3619;top:131;width:4307;height:2156" coordorigin="3619,131" coordsize="4307,2156" path="m6403,418r-15,l6385,420r3,3l6403,423r3,-3l6403,418xe" fillcolor="#006fbf" stroked="f">
                <v:path arrowok="t"/>
              </v:shape>
              <v:shape id="_x0000_s3377" style="position:absolute;left:3619;top:131;width:4307;height:2156" coordorigin="3619,131" coordsize="4307,2156" path="m6438,418r-14,l6421,420r3,3l6438,423r2,-3l6438,418xe" fillcolor="#006fbf" stroked="f">
                <v:path arrowok="t"/>
              </v:shape>
              <v:shape id="_x0000_s3378" style="position:absolute;left:3619;top:131;width:4307;height:2156" coordorigin="3619,131" coordsize="4307,2156" path="m6473,418r-15,l6456,420r2,3l6473,423r2,-3l6473,418xe" fillcolor="#006fbf" stroked="f">
                <v:path arrowok="t"/>
              </v:shape>
              <v:shape id="_x0000_s3379" style="position:absolute;left:3619;top:131;width:4307;height:2156" coordorigin="3619,131" coordsize="4307,2156" path="m6508,418r-15,l6491,420r2,3l6508,423r3,-3l6508,418xe" fillcolor="#006fbf" stroked="f">
                <v:path arrowok="t"/>
              </v:shape>
              <v:shape id="_x0000_s3380" style="position:absolute;left:3619;top:131;width:4307;height:2156" coordorigin="3619,131" coordsize="4307,2156" path="m6544,418r-16,l6526,420r2,3l6544,423r2,-3l6544,418xe" fillcolor="#006fbf" stroked="f">
                <v:path arrowok="t"/>
              </v:shape>
              <v:shape id="_x0000_s3381" style="position:absolute;left:3619;top:131;width:4307;height:2156" coordorigin="3619,131" coordsize="4307,2156" path="m6578,418r-15,l6560,420r3,3l6578,423r3,-3l6578,418xe" fillcolor="#006fbf" stroked="f">
                <v:path arrowok="t"/>
              </v:shape>
              <v:shape id="_x0000_s3382" style="position:absolute;left:3619;top:131;width:4307;height:2156" coordorigin="3619,131" coordsize="4307,2156" path="m6613,418r-15,l6595,420r3,3l6613,423r3,-3l6613,418xe" fillcolor="#006fbf" stroked="f">
                <v:path arrowok="t"/>
              </v:shape>
              <v:shape id="_x0000_s3383" style="position:absolute;left:3619;top:131;width:4307;height:2156" coordorigin="3619,131" coordsize="4307,2156" path="m6648,418r-14,l6631,420r3,3l6648,423r2,-3l6648,418xe" fillcolor="#006fbf" stroked="f">
                <v:path arrowok="t"/>
              </v:shape>
              <v:shape id="_x0000_s3384" style="position:absolute;left:3619;top:131;width:4307;height:2156" coordorigin="3619,131" coordsize="4307,2156" path="m6683,418r-15,l6666,420r2,3l6683,423r2,-3l6683,418xe" fillcolor="#006fbf" stroked="f">
                <v:path arrowok="t"/>
              </v:shape>
              <v:shape id="_x0000_s3385" style="position:absolute;left:3619;top:131;width:4307;height:2156" coordorigin="3619,131" coordsize="4307,2156" path="m6718,418r-15,l6701,420r2,3l6718,423r3,-3l6718,418xe" fillcolor="#006fbf" stroked="f">
                <v:path arrowok="t"/>
              </v:shape>
              <v:shape id="_x0000_s3386" style="position:absolute;left:3619;top:131;width:4307;height:2156" coordorigin="3619,131" coordsize="4307,2156" path="m6754,418r-16,l6736,420r2,3l6754,423r2,-3l6754,418xe" fillcolor="#006fbf" stroked="f">
                <v:path arrowok="t"/>
              </v:shape>
              <v:shape id="_x0000_s3387" style="position:absolute;left:3619;top:131;width:4307;height:2156" coordorigin="3619,131" coordsize="4307,2156" path="m6788,418r-15,l6770,420r3,3l6788,423r3,-3l6788,418xe" fillcolor="#006fbf" stroked="f">
                <v:path arrowok="t"/>
              </v:shape>
              <v:shape id="_x0000_s3388" style="position:absolute;left:3619;top:131;width:4307;height:2156" coordorigin="3619,131" coordsize="4307,2156" path="m6823,418r-15,l6805,420r3,3l6823,423r3,-3l6823,418xe" fillcolor="#006fbf" stroked="f">
                <v:path arrowok="t"/>
              </v:shape>
              <v:shape id="_x0000_s3389" style="position:absolute;left:3619;top:131;width:4307;height:2156" coordorigin="3619,131" coordsize="4307,2156" path="m6858,418r-14,l6841,420r3,3l6858,423r2,-3l6858,418xe" fillcolor="#006fbf" stroked="f">
                <v:path arrowok="t"/>
              </v:shape>
              <v:shape id="_x0000_s3390" style="position:absolute;left:3619;top:131;width:4307;height:2156" coordorigin="3619,131" coordsize="4307,2156" path="m6893,418r-15,l6876,420r2,3l6893,423r2,-3l6893,418xe" fillcolor="#006fbf" stroked="f">
                <v:path arrowok="t"/>
              </v:shape>
              <v:shape id="_x0000_s3391" style="position:absolute;left:3619;top:131;width:4307;height:2156" coordorigin="3619,131" coordsize="4307,2156" path="m6928,418r-15,l6911,420r2,3l6928,423r3,-3l6928,418xe" fillcolor="#006fbf" stroked="f">
                <v:path arrowok="t"/>
              </v:shape>
              <v:shape id="_x0000_s3392" style="position:absolute;left:3619;top:131;width:4307;height:2156" coordorigin="3619,131" coordsize="4307,2156" path="m6964,418r-16,l6946,420r2,3l6964,423r2,-3l6964,418xe" fillcolor="#006fbf" stroked="f">
                <v:path arrowok="t"/>
              </v:shape>
              <v:shape id="_x0000_s3393" style="position:absolute;left:3619;top:131;width:4307;height:2156" coordorigin="3619,131" coordsize="4307,2156" path="m6998,418r-15,l6980,420r3,3l6998,423r3,-3l6998,418xe" fillcolor="#006fbf" stroked="f">
                <v:path arrowok="t"/>
              </v:shape>
              <v:shape id="_x0000_s3394" style="position:absolute;left:3619;top:131;width:4307;height:2156" coordorigin="3619,131" coordsize="4307,2156" path="m7033,418r-15,l7015,420r3,3l7033,423r3,-3l7033,418xe" fillcolor="#006fbf" stroked="f">
                <v:path arrowok="t"/>
              </v:shape>
              <v:shape id="_x0000_s3395" style="position:absolute;left:3619;top:131;width:4307;height:2156" coordorigin="3619,131" coordsize="4307,2156" path="m7068,418r-14,l7051,420r3,3l7068,423r2,-3l7068,418xe" fillcolor="#006fbf" stroked="f">
                <v:path arrowok="t"/>
              </v:shape>
              <v:shape id="_x0000_s3396" style="position:absolute;left:3619;top:131;width:4307;height:2156" coordorigin="3619,131" coordsize="4307,2156" path="m7103,418r-15,l7086,420r2,3l7103,423r2,-3l7103,418xe" fillcolor="#006fbf" stroked="f">
                <v:path arrowok="t"/>
              </v:shape>
              <v:shape id="_x0000_s3397" style="position:absolute;left:3619;top:131;width:4307;height:2156" coordorigin="3619,131" coordsize="4307,2156" path="m7138,418r-15,l7121,420r2,3l7138,423r3,-3l7138,418xe" fillcolor="#006fbf" stroked="f">
                <v:path arrowok="t"/>
              </v:shape>
              <v:shape id="_x0000_s3398" style="position:absolute;left:3619;top:131;width:4307;height:2156" coordorigin="3619,131" coordsize="4307,2156" path="m7174,418r-16,l7156,420r2,3l7174,423r2,-3l7174,418xe" fillcolor="#006fbf" stroked="f">
                <v:path arrowok="t"/>
              </v:shape>
              <v:shape id="_x0000_s3399" style="position:absolute;left:3619;top:131;width:4307;height:2156" coordorigin="3619,131" coordsize="4307,2156" path="m7208,418r-15,l7190,420r3,3l7208,423r3,-3l7208,418xe" fillcolor="#006fbf" stroked="f">
                <v:path arrowok="t"/>
              </v:shape>
              <v:shape id="_x0000_s3400" style="position:absolute;left:3619;top:131;width:4307;height:2156" coordorigin="3619,131" coordsize="4307,2156" path="m7243,418r-15,l7225,420r3,3l7243,423r3,-3l7243,418xe" fillcolor="#006fbf" stroked="f">
                <v:path arrowok="t"/>
              </v:shape>
              <v:shape id="_x0000_s3401" style="position:absolute;left:3619;top:131;width:4307;height:2156" coordorigin="3619,131" coordsize="4307,2156" path="m7278,418r-14,l7261,420r3,3l7278,423r2,-3l7278,418xe" fillcolor="#006fbf" stroked="f">
                <v:path arrowok="t"/>
              </v:shape>
              <v:shape id="_x0000_s3402" style="position:absolute;left:3619;top:131;width:4307;height:2156" coordorigin="3619,131" coordsize="4307,2156" path="m7313,418r-15,l7296,420r2,3l7313,423r2,-3l7313,418xe" fillcolor="#006fbf" stroked="f">
                <v:path arrowok="t"/>
              </v:shape>
              <v:shape id="_x0000_s3403" style="position:absolute;left:3619;top:131;width:4307;height:2156" coordorigin="3619,131" coordsize="4307,2156" path="m7349,418r-16,l7331,420r2,3l7349,423r2,-3l7349,418xe" fillcolor="#006fbf" stroked="f">
                <v:path arrowok="t"/>
              </v:shape>
              <v:shape id="_x0000_s3404" style="position:absolute;left:3619;top:131;width:4307;height:2156" coordorigin="3619,131" coordsize="4307,2156" path="m7384,418r-16,l7366,420r2,3l7384,423r2,-3l7384,418xe" fillcolor="#006fbf" stroked="f">
                <v:path arrowok="t"/>
              </v:shape>
              <v:shape id="_x0000_s3405" style="position:absolute;left:3619;top:131;width:4307;height:2156" coordorigin="3619,131" coordsize="4307,2156" path="m7418,418r-15,l7400,420r3,3l7418,423r3,-3l7418,418xe" fillcolor="#006fbf" stroked="f">
                <v:path arrowok="t"/>
              </v:shape>
              <v:shape id="_x0000_s3406" style="position:absolute;left:3619;top:131;width:4307;height:2156" coordorigin="3619,131" coordsize="4307,2156" path="m7453,418r-14,l7435,420r4,3l7453,423r3,-3l7453,418xe" fillcolor="#006fbf" stroked="f">
                <v:path arrowok="t"/>
              </v:shape>
              <v:shape id="_x0000_s3407" style="position:absolute;left:3619;top:131;width:4307;height:2156" coordorigin="3619,131" coordsize="4307,2156" path="m7488,418r-14,l7471,420r3,3l7488,423r2,-3l7488,418xe" fillcolor="#006fbf" stroked="f">
                <v:path arrowok="t"/>
              </v:shape>
              <v:shape id="_x0000_s3408" style="position:absolute;left:3619;top:131;width:4307;height:2156" coordorigin="3619,131" coordsize="4307,2156" path="m7523,418r-15,l7506,420r2,3l7523,423r2,-3l7523,418xe" fillcolor="#006fbf" stroked="f">
                <v:path arrowok="t"/>
              </v:shape>
              <v:shape id="_x0000_s3409" style="position:absolute;left:3619;top:131;width:4307;height:2156" coordorigin="3619,131" coordsize="4307,2156" path="m7559,418r-16,l7541,420r2,3l7559,423r2,-3l7559,418xe" fillcolor="#006fbf" stroked="f">
                <v:path arrowok="t"/>
              </v:shape>
              <v:shape id="_x0000_s3410" style="position:absolute;left:3619;top:131;width:4307;height:2156" coordorigin="3619,131" coordsize="4307,2156" path="m7594,418r-16,l7576,420r2,3l7594,423r2,-3l7594,418xe" fillcolor="#006fbf" stroked="f">
                <v:path arrowok="t"/>
              </v:shape>
              <v:shape id="_x0000_s3411" style="position:absolute;left:3619;top:131;width:4307;height:2156" coordorigin="3619,131" coordsize="4307,2156" path="m7628,418r-15,l7610,420r3,3l7628,423r3,-3l7628,418xe" fillcolor="#006fbf" stroked="f">
                <v:path arrowok="t"/>
              </v:shape>
              <v:shape id="_x0000_s3412" style="position:absolute;left:3619;top:131;width:4307;height:2156" coordorigin="3619,131" coordsize="4307,2156" path="m7663,418r-14,l7645,420r4,3l7663,423r3,-3l7663,418xe" fillcolor="#006fbf" stroked="f">
                <v:path arrowok="t"/>
              </v:shape>
              <v:shape id="_x0000_s3413" style="position:absolute;left:3619;top:131;width:4307;height:2156" coordorigin="3619,131" coordsize="4307,2156" path="m7698,418r-14,l7681,420r3,3l7698,423r2,-3l7698,418xe" fillcolor="#006fbf" stroked="f">
                <v:path arrowok="t"/>
              </v:shape>
              <v:shape id="_x0000_s3414" style="position:absolute;left:3619;top:131;width:4307;height:2156" coordorigin="3619,131" coordsize="4307,2156" path="m7733,418r-15,l7716,420r2,3l7733,423r2,-3l7733,418xe" fillcolor="#006fbf" stroked="f">
                <v:path arrowok="t"/>
              </v:shape>
              <v:shape id="_x0000_s3415" style="position:absolute;left:3619;top:131;width:4307;height:2156" coordorigin="3619,131" coordsize="4307,2156" path="m7769,418r-16,l7751,420r2,3l7769,423r2,-3l7769,418xe" fillcolor="#006fbf" stroked="f">
                <v:path arrowok="t"/>
              </v:shape>
              <v:shape id="_x0000_s3416" style="position:absolute;left:3619;top:131;width:4307;height:2156" coordorigin="3619,131" coordsize="4307,2156" path="m7804,418r-16,l7786,420r2,3l7804,423r2,-3l7804,418xe" fillcolor="#006fbf" stroked="f">
                <v:path arrowok="t"/>
              </v:shape>
              <v:shape id="_x0000_s3417" style="position:absolute;left:3619;top:131;width:4307;height:2156" coordorigin="3619,131" coordsize="4307,2156" path="m7838,418r-15,l7820,420r3,3l7838,423r3,-3l7838,418xe" fillcolor="#006fbf" stroked="f">
                <v:path arrowok="t"/>
              </v:shape>
              <v:shape id="_x0000_s3418" style="position:absolute;left:3619;top:131;width:4307;height:2156" coordorigin="3619,131" coordsize="4307,2156" path="m7873,418r-14,l7855,420r4,3l7873,423r3,-3l7873,418xe" fillcolor="#006fbf" stroked="f">
                <v:path arrowok="t"/>
              </v:shape>
              <v:shape id="_x0000_s3419" style="position:absolute;left:3619;top:131;width:4307;height:2156" coordorigin="3619,131" coordsize="4307,2156" path="m7908,418r-14,l7891,420r3,3l7908,423r2,-3l7908,418xe" fillcolor="#006fbf" stroked="f">
                <v:path arrowok="t"/>
              </v:shape>
              <v:shape id="_x0000_s3420" style="position:absolute;left:3619;top:131;width:4307;height:2156" coordorigin="3619,131" coordsize="4307,2156" path="m7922,423r-2,2l7920,441r2,2l7926,441r,-16l7922,423xe" fillcolor="#006fbf" stroked="f">
                <v:path arrowok="t"/>
              </v:shape>
              <v:shape id="_x0000_s3421" style="position:absolute;left:3619;top:131;width:4307;height:2156" coordorigin="3619,131" coordsize="4307,2156" path="m7922,458r-2,2l7920,476r2,2l7926,476r,-16l7922,458xe" fillcolor="#006fbf" stroked="f">
                <v:path arrowok="t"/>
              </v:shape>
              <v:shape id="_x0000_s3422" style="position:absolute;left:3619;top:131;width:4307;height:2156" coordorigin="3619,131" coordsize="4307,2156" path="m7922,492r-2,4l7920,510r2,3l7926,510r,-14l7922,492xe" fillcolor="#006fbf" stroked="f">
                <v:path arrowok="t"/>
              </v:shape>
              <v:shape id="_x0000_s3423" style="position:absolute;left:3619;top:131;width:4307;height:2156" coordorigin="3619,131" coordsize="4307,2156" path="m7922,528r-2,3l7920,545r2,3l7926,545r,-14l7922,528xe" fillcolor="#006fbf" stroked="f">
                <v:path arrowok="t"/>
              </v:shape>
              <v:shape id="_x0000_s3424" style="position:absolute;left:3619;top:131;width:4307;height:2156" coordorigin="3619,131" coordsize="4307,2156" path="m7921,561r-15,l7903,563r3,3l7921,566r3,-3l7921,561xe" fillcolor="#006fbf" stroked="f">
                <v:path arrowok="t"/>
              </v:shape>
              <v:shape id="_x0000_s3425" style="position:absolute;left:3619;top:131;width:4307;height:2156" coordorigin="3619,131" coordsize="4307,2156" path="m7886,561r-15,l7868,563r3,3l7886,566r3,-3l7886,561xe" fillcolor="#006fbf" stroked="f">
                <v:path arrowok="t"/>
              </v:shape>
              <v:shape id="_x0000_s3426" style="position:absolute;left:3619;top:131;width:4307;height:2156" coordorigin="3619,131" coordsize="4307,2156" path="m7852,561r-16,l7834,563r2,3l7852,566r2,-3l7852,561xe" fillcolor="#006fbf" stroked="f">
                <v:path arrowok="t"/>
              </v:shape>
              <v:shape id="_x0000_s3427" style="position:absolute;left:3619;top:131;width:4307;height:2156" coordorigin="3619,131" coordsize="4307,2156" path="m7816,561r-15,l7799,563r2,3l7816,566r3,-3l7816,561xe" fillcolor="#006fbf" stroked="f">
                <v:path arrowok="t"/>
              </v:shape>
              <v:shape id="_x0000_s3428" style="position:absolute;left:3619;top:131;width:4307;height:2156" coordorigin="3619,131" coordsize="4307,2156" path="m7781,561r-15,l7764,563r2,3l7781,566r2,-3l7781,561xe" fillcolor="#006fbf" stroked="f">
                <v:path arrowok="t"/>
              </v:shape>
              <v:shape id="_x0000_s3429" style="position:absolute;left:3619;top:131;width:4307;height:2156" coordorigin="3619,131" coordsize="4307,2156" path="m7746,561r-14,l7729,563r3,3l7746,566r2,-3l7746,561xe" fillcolor="#006fbf" stroked="f">
                <v:path arrowok="t"/>
              </v:shape>
              <v:shape id="_x0000_s3430" style="position:absolute;left:3619;top:131;width:4307;height:2156" coordorigin="3619,131" coordsize="4307,2156" path="m7711,561r-15,l7693,563r3,3l7711,566r3,-3l7711,561xe" fillcolor="#006fbf" stroked="f">
                <v:path arrowok="t"/>
              </v:shape>
              <v:shape id="_x0000_s3431" style="position:absolute;left:3619;top:131;width:4307;height:2156" coordorigin="3619,131" coordsize="4307,2156" path="m7676,561r-15,l7658,563r3,3l7676,566r3,-3l7676,561xe" fillcolor="#006fbf" stroked="f">
                <v:path arrowok="t"/>
              </v:shape>
              <v:shape id="_x0000_s3432" style="position:absolute;left:3619;top:131;width:4307;height:2156" coordorigin="3619,131" coordsize="4307,2156" path="m7642,561r-16,l7624,563r2,3l7642,566r2,-3l7642,561xe" fillcolor="#006fbf" stroked="f">
                <v:path arrowok="t"/>
              </v:shape>
              <v:shape id="_x0000_s3433" style="position:absolute;left:3619;top:131;width:4307;height:2156" coordorigin="3619,131" coordsize="4307,2156" path="m7606,561r-15,l7589,563r2,3l7606,566r3,-3l7606,561xe" fillcolor="#006fbf" stroked="f">
                <v:path arrowok="t"/>
              </v:shape>
              <v:shape id="_x0000_s3434" style="position:absolute;left:3619;top:131;width:4307;height:2156" coordorigin="3619,131" coordsize="4307,2156" path="m7571,561r-15,l7554,563r2,3l7571,566r2,-3l7571,561xe" fillcolor="#006fbf" stroked="f">
                <v:path arrowok="t"/>
              </v:shape>
              <v:shape id="_x0000_s3435" style="position:absolute;left:3619;top:131;width:4307;height:2156" coordorigin="3619,131" coordsize="4307,2156" path="m7536,561r-14,l7519,563r3,3l7536,566r2,-3l7536,561xe" fillcolor="#006fbf" stroked="f">
                <v:path arrowok="t"/>
              </v:shape>
              <v:shape id="_x0000_s3436" style="position:absolute;left:3619;top:131;width:4307;height:2156" coordorigin="3619,131" coordsize="4307,2156" path="m7501,561r-15,l7483,563r3,3l7501,566r3,-3l7501,561xe" fillcolor="#006fbf" stroked="f">
                <v:path arrowok="t"/>
              </v:shape>
              <v:shape id="_x0000_s3437" style="position:absolute;left:3619;top:131;width:4307;height:2156" coordorigin="3619,131" coordsize="4307,2156" path="m7466,561r-15,l7448,563r3,3l7466,566r3,-3l7466,561xe" fillcolor="#006fbf" stroked="f">
                <v:path arrowok="t"/>
              </v:shape>
              <v:shape id="_x0000_s3438" style="position:absolute;left:3619;top:131;width:4307;height:2156" coordorigin="3619,131" coordsize="4307,2156" path="m7432,561r-16,l7414,563r2,3l7432,566r2,-3l7432,561xe" fillcolor="#006fbf" stroked="f">
                <v:path arrowok="t"/>
              </v:shape>
              <v:shape id="_x0000_s3439" style="position:absolute;left:3619;top:131;width:4307;height:2156" coordorigin="3619,131" coordsize="4307,2156" path="m7396,561r-15,l7379,563r2,3l7396,566r3,-3l7396,561xe" fillcolor="#006fbf" stroked="f">
                <v:path arrowok="t"/>
              </v:shape>
              <v:shape id="_x0000_s3440" style="position:absolute;left:3619;top:131;width:4307;height:2156" coordorigin="3619,131" coordsize="4307,2156" path="m7361,561r-15,l7344,563r2,3l7361,566r2,-3l7361,561xe" fillcolor="#006fbf" stroked="f">
                <v:path arrowok="t"/>
              </v:shape>
              <v:shape id="_x0000_s3441" style="position:absolute;left:3619;top:131;width:4307;height:2156" coordorigin="3619,131" coordsize="4307,2156" path="m7326,561r-14,l7309,563r3,3l7326,566r2,-3l7326,561xe" fillcolor="#006fbf" stroked="f">
                <v:path arrowok="t"/>
              </v:shape>
              <v:shape id="_x0000_s3442" style="position:absolute;left:3619;top:131;width:4307;height:2156" coordorigin="3619,131" coordsize="4307,2156" path="m7291,561r-15,l7273,563r3,3l7291,566r3,-3l7291,561xe" fillcolor="#006fbf" stroked="f">
                <v:path arrowok="t"/>
              </v:shape>
              <v:shape id="_x0000_s3443" style="position:absolute;left:3619;top:131;width:4307;height:2156" coordorigin="3619,131" coordsize="4307,2156" path="m7256,561r-15,l7238,563r3,3l7256,566r3,-3l7256,561xe" fillcolor="#006fbf" stroked="f">
                <v:path arrowok="t"/>
              </v:shape>
              <v:shape id="_x0000_s3444" style="position:absolute;left:3619;top:131;width:4307;height:2156" coordorigin="3619,131" coordsize="4307,2156" path="m7222,561r-16,l7204,563r2,3l7222,566r2,-3l7222,561xe" fillcolor="#006fbf" stroked="f">
                <v:path arrowok="t"/>
              </v:shape>
              <v:shape id="_x0000_s3445" style="position:absolute;left:3619;top:131;width:4307;height:2156" coordorigin="3619,131" coordsize="4307,2156" path="m7186,561r-15,l7169,563r2,3l7186,566r3,-3l7186,561xe" fillcolor="#006fbf" stroked="f">
                <v:path arrowok="t"/>
              </v:shape>
              <v:shape id="_x0000_s3446" style="position:absolute;left:3619;top:131;width:4307;height:2156" coordorigin="3619,131" coordsize="4307,2156" path="m7151,561r-15,l7134,563r2,3l7151,566r2,-3l7151,561xe" fillcolor="#006fbf" stroked="f">
                <v:path arrowok="t"/>
              </v:shape>
              <v:shape id="_x0000_s3447" style="position:absolute;left:3619;top:131;width:4307;height:2156" coordorigin="3619,131" coordsize="4307,2156" path="m7116,561r-14,l7099,563r3,3l7116,566r2,-3l7116,561xe" fillcolor="#006fbf" stroked="f">
                <v:path arrowok="t"/>
              </v:shape>
              <v:shape id="_x0000_s3448" style="position:absolute;left:3619;top:131;width:4307;height:2156" coordorigin="3619,131" coordsize="4307,2156" path="m7081,561r-15,l7063,563r3,3l7081,566r3,-3l7081,561xe" fillcolor="#006fbf" stroked="f">
                <v:path arrowok="t"/>
              </v:shape>
              <v:shape id="_x0000_s3449" style="position:absolute;left:3619;top:131;width:4307;height:2156" coordorigin="3619,131" coordsize="4307,2156" path="m7046,561r-15,l7028,563r3,3l7046,566r3,-3l7046,561xe" fillcolor="#006fbf" stroked="f">
                <v:path arrowok="t"/>
              </v:shape>
              <v:shape id="_x0000_s3450" style="position:absolute;left:3619;top:131;width:4307;height:2156" coordorigin="3619,131" coordsize="4307,2156" path="m7012,561r-16,l6994,563r2,3l7012,566r2,-3l7012,561xe" fillcolor="#006fbf" stroked="f">
                <v:path arrowok="t"/>
              </v:shape>
              <v:shape id="_x0000_s3451" style="position:absolute;left:3619;top:131;width:4307;height:2156" coordorigin="3619,131" coordsize="4307,2156" path="m6976,561r-15,l6959,563r2,3l6976,566r3,-3l6976,561xe" fillcolor="#006fbf" stroked="f">
                <v:path arrowok="t"/>
              </v:shape>
              <v:shape id="_x0000_s3452" style="position:absolute;left:3619;top:131;width:4307;height:2156" coordorigin="3619,131" coordsize="4307,2156" path="m6941,561r-15,l6924,563r2,3l6941,566r2,-3l6941,561xe" fillcolor="#006fbf" stroked="f">
                <v:path arrowok="t"/>
              </v:shape>
              <v:shape id="_x0000_s3453" style="position:absolute;left:3619;top:131;width:4307;height:2156" coordorigin="3619,131" coordsize="4307,2156" path="m6906,561r-14,l6889,563r3,3l6906,566r2,-3l6906,561xe" fillcolor="#006fbf" stroked="f">
                <v:path arrowok="t"/>
              </v:shape>
              <v:shape id="_x0000_s3454" style="position:absolute;left:3619;top:131;width:4307;height:2156" coordorigin="3619,131" coordsize="4307,2156" path="m6871,561r-15,l6853,563r3,3l6871,566r3,-3l6871,561xe" fillcolor="#006fbf" stroked="f">
                <v:path arrowok="t"/>
              </v:shape>
              <v:shape id="_x0000_s3455" style="position:absolute;left:3619;top:131;width:4307;height:2156" coordorigin="3619,131" coordsize="4307,2156" path="m6836,561r-15,l6818,563r3,3l6836,566r3,-3l6836,561xe" fillcolor="#006fbf" stroked="f">
                <v:path arrowok="t"/>
              </v:shape>
              <v:shape id="_x0000_s3456" style="position:absolute;left:3619;top:131;width:4307;height:2156" coordorigin="3619,131" coordsize="4307,2156" path="m6802,561r-16,l6784,563r2,3l6802,566r2,-3l6802,561xe" fillcolor="#006fbf" stroked="f">
                <v:path arrowok="t"/>
              </v:shape>
              <v:shape id="_x0000_s3457" style="position:absolute;left:3619;top:131;width:4307;height:2156" coordorigin="3619,131" coordsize="4307,2156" path="m6766,561r-15,l6749,563r2,3l6766,566r3,-3l6766,561xe" fillcolor="#006fbf" stroked="f">
                <v:path arrowok="t"/>
              </v:shape>
              <v:shape id="_x0000_s3458" style="position:absolute;left:3619;top:131;width:4307;height:2156" coordorigin="3619,131" coordsize="4307,2156" path="m6731,561r-15,l6714,563r2,3l6731,566r2,-3l6731,561xe" fillcolor="#006fbf" stroked="f">
                <v:path arrowok="t"/>
              </v:shape>
              <v:shape id="_x0000_s3459" style="position:absolute;left:3619;top:131;width:4307;height:2156" coordorigin="3619,131" coordsize="4307,2156" path="m6696,561r-14,l6679,563r3,3l6696,566r2,-3l6696,561xe" fillcolor="#006fbf" stroked="f">
                <v:path arrowok="t"/>
              </v:shape>
              <v:shape id="_x0000_s3460" style="position:absolute;left:3619;top:131;width:4307;height:2156" coordorigin="3619,131" coordsize="4307,2156" path="m6661,561r-15,l6643,563r3,3l6661,566r3,-3l6661,561xe" fillcolor="#006fbf" stroked="f">
                <v:path arrowok="t"/>
              </v:shape>
              <v:shape id="_x0000_s3461" style="position:absolute;left:3619;top:131;width:4307;height:2156" coordorigin="3619,131" coordsize="4307,2156" path="m6626,561r-15,l6608,563r3,3l6626,566r3,-3l6626,561xe" fillcolor="#006fbf" stroked="f">
                <v:path arrowok="t"/>
              </v:shape>
              <v:shape id="_x0000_s3462" style="position:absolute;left:3619;top:131;width:4307;height:2156" coordorigin="3619,131" coordsize="4307,2156" path="m6592,561r-16,l6574,563r2,3l6592,566r2,-3l6592,561xe" fillcolor="#006fbf" stroked="f">
                <v:path arrowok="t"/>
              </v:shape>
              <v:shape id="_x0000_s3463" style="position:absolute;left:3619;top:131;width:4307;height:2156" coordorigin="3619,131" coordsize="4307,2156" path="m6556,561r-15,l6539,563r2,3l6556,566r3,-3l6556,561xe" fillcolor="#006fbf" stroked="f">
                <v:path arrowok="t"/>
              </v:shape>
              <v:shape id="_x0000_s3464" style="position:absolute;left:3619;top:131;width:4307;height:2156" coordorigin="3619,131" coordsize="4307,2156" path="m6521,561r-15,l6504,563r2,3l6521,566r2,-3l6521,561xe" fillcolor="#006fbf" stroked="f">
                <v:path arrowok="t"/>
              </v:shape>
              <v:shape id="_x0000_s3465" style="position:absolute;left:3619;top:131;width:4307;height:2156" coordorigin="3619,131" coordsize="4307,2156" path="m6486,561r-14,l6469,563r3,3l6486,566r2,-3l6486,561xe" fillcolor="#006fbf" stroked="f">
                <v:path arrowok="t"/>
              </v:shape>
              <v:shape id="_x0000_s3466" style="position:absolute;left:3619;top:131;width:4307;height:2156" coordorigin="3619,131" coordsize="4307,2156" path="m6451,561r-15,l6433,563r3,3l6451,566r3,-3l6451,561xe" fillcolor="#006fbf" stroked="f">
                <v:path arrowok="t"/>
              </v:shape>
              <v:shape id="_x0000_s3467" style="position:absolute;left:3619;top:131;width:4307;height:2156" coordorigin="3619,131" coordsize="4307,2156" path="m6416,561r-15,l6398,563r3,3l6416,566r3,-3l6416,561xe" fillcolor="#006fbf" stroked="f">
                <v:path arrowok="t"/>
              </v:shape>
              <v:shape id="_x0000_s3468" style="position:absolute;left:3619;top:131;width:4307;height:2156" coordorigin="3619,131" coordsize="4307,2156" path="m6382,561r-16,l6364,563r2,3l6382,566r2,-3l6382,561xe" fillcolor="#006fbf" stroked="f">
                <v:path arrowok="t"/>
              </v:shape>
              <v:shape id="_x0000_s3469" style="position:absolute;left:3619;top:131;width:4307;height:2156" coordorigin="3619,131" coordsize="4307,2156" path="m6346,561r-15,l6329,563r2,3l6346,566r3,-3l6346,561xe" fillcolor="#006fbf" stroked="f">
                <v:path arrowok="t"/>
              </v:shape>
              <v:shape id="_x0000_s3470" style="position:absolute;left:3619;top:131;width:4307;height:2156" coordorigin="3619,131" coordsize="4307,2156" path="m6311,561r-15,l6294,563r2,3l6311,566r2,-3l6311,561xe" fillcolor="#006fbf" stroked="f">
                <v:path arrowok="t"/>
              </v:shape>
              <v:shape id="_x0000_s3471" style="position:absolute;left:3619;top:131;width:4307;height:2156" coordorigin="3619,131" coordsize="4307,2156" path="m6276,561r-14,l6259,563r3,3l6276,566r2,-3l6276,561xe" fillcolor="#006fbf" stroked="f">
                <v:path arrowok="t"/>
              </v:shape>
              <v:shape id="_x0000_s3472" style="position:absolute;left:3619;top:131;width:4307;height:2156" coordorigin="3619,131" coordsize="4307,2156" path="m6241,561r-15,l6223,563r3,3l6241,566r3,-3l6241,561xe" fillcolor="#006fbf" stroked="f">
                <v:path arrowok="t"/>
              </v:shape>
              <v:shape id="_x0000_s3473" style="position:absolute;left:3619;top:131;width:4307;height:2156" coordorigin="3619,131" coordsize="4307,2156" path="m6206,561r-15,l6188,563r3,3l6206,566r3,-3l6206,561xe" fillcolor="#006fbf" stroked="f">
                <v:path arrowok="t"/>
              </v:shape>
              <v:shape id="_x0000_s3474" style="position:absolute;left:3619;top:131;width:4307;height:2156" coordorigin="3619,131" coordsize="4307,2156" path="m6172,561r-16,l6154,563r2,3l6172,566r2,-3l6172,561xe" fillcolor="#006fbf" stroked="f">
                <v:path arrowok="t"/>
              </v:shape>
              <v:shape id="_x0000_s3475" style="position:absolute;left:3619;top:131;width:4307;height:2156" coordorigin="3619,131" coordsize="4307,2156" path="m6136,561r-15,l6119,563r2,3l6136,566r3,-3l6136,561xe" fillcolor="#006fbf" stroked="f">
                <v:path arrowok="t"/>
              </v:shape>
              <v:shape id="_x0000_s3476" style="position:absolute;left:3619;top:131;width:4307;height:2156" coordorigin="3619,131" coordsize="4307,2156" path="m6101,561r-15,l6084,563r2,3l6101,566r2,-3l6101,561xe" fillcolor="#006fbf" stroked="f">
                <v:path arrowok="t"/>
              </v:shape>
              <v:shape id="_x0000_s3477" style="position:absolute;left:3619;top:131;width:4307;height:2156" coordorigin="3619,131" coordsize="4307,2156" path="m6066,561r-14,l6049,563r3,3l6066,566r2,-3l6066,561xe" fillcolor="#006fbf" stroked="f">
                <v:path arrowok="t"/>
              </v:shape>
              <v:shape id="_x0000_s3478" style="position:absolute;left:3619;top:131;width:4307;height:2156" coordorigin="3619,131" coordsize="4307,2156" path="m6031,561r-15,l6013,563r3,3l6031,566r3,-3l6031,561xe" fillcolor="#006fbf" stroked="f">
                <v:path arrowok="t"/>
              </v:shape>
              <v:shape id="_x0000_s3479" style="position:absolute;left:3619;top:131;width:4307;height:2156" coordorigin="3619,131" coordsize="4307,2156" path="m5996,561r-15,l5978,563r3,3l5996,566r3,-3l5996,561xe" fillcolor="#006fbf" stroked="f">
                <v:path arrowok="t"/>
              </v:shape>
              <v:shape id="_x0000_s3480" style="position:absolute;left:3619;top:131;width:4307;height:2156" coordorigin="3619,131" coordsize="4307,2156" path="m5962,561r-16,l5944,563r2,3l5962,566r2,-3l5962,561xe" fillcolor="#006fbf" stroked="f">
                <v:path arrowok="t"/>
              </v:shape>
              <v:shape id="_x0000_s3481" style="position:absolute;left:3619;top:131;width:4307;height:2156" coordorigin="3619,131" coordsize="4307,2156" path="m5926,561r-15,l5909,563r2,3l5926,566r3,-3l5926,561xe" fillcolor="#006fbf" stroked="f">
                <v:path arrowok="t"/>
              </v:shape>
              <v:shape id="_x0000_s3482" style="position:absolute;left:3619;top:131;width:4307;height:2156" coordorigin="3619,131" coordsize="4307,2156" path="m5891,561r-15,l5874,563r2,3l5891,566r2,-3l5891,561xe" fillcolor="#006fbf" stroked="f">
                <v:path arrowok="t"/>
              </v:shape>
              <v:shape id="_x0000_s3483" style="position:absolute;left:3619;top:131;width:4307;height:2156" coordorigin="3619,131" coordsize="4307,2156" path="m5856,561r-14,l5839,563r3,3l5856,566r2,-3l5856,561xe" fillcolor="#006fbf" stroked="f">
                <v:path arrowok="t"/>
              </v:shape>
              <v:shape id="_x0000_s3484" style="position:absolute;left:3619;top:131;width:4307;height:2156" coordorigin="3619,131" coordsize="4307,2156" path="m5821,561r-15,l5803,563r3,3l5821,566r3,-3l5821,561xe" fillcolor="#006fbf" stroked="f">
                <v:path arrowok="t"/>
              </v:shape>
              <v:shape id="_x0000_s3485" style="position:absolute;left:3619;top:131;width:4307;height:2156" coordorigin="3619,131" coordsize="4307,2156" path="m5786,561r-15,l5768,563r3,3l5786,566r3,-3l5786,561xe" fillcolor="#006fbf" stroked="f">
                <v:path arrowok="t"/>
              </v:shape>
              <v:shape id="_x0000_s3486" style="position:absolute;left:3619;top:131;width:4307;height:2156" coordorigin="3619,131" coordsize="4307,2156" path="m5752,561r-16,l5734,563r2,3l5752,566r2,-3l5752,561xe" fillcolor="#006fbf" stroked="f">
                <v:path arrowok="t"/>
              </v:shape>
              <v:shape id="_x0000_s3487" style="position:absolute;left:3619;top:131;width:4307;height:2156" coordorigin="3619,131" coordsize="4307,2156" path="m5716,561r-15,l5699,563r2,3l5716,566r3,-3l5716,561xe" fillcolor="#006fbf" stroked="f">
                <v:path arrowok="t"/>
              </v:shape>
              <v:shape id="_x0000_s3488" style="position:absolute;left:3619;top:131;width:4307;height:2156" coordorigin="3619,131" coordsize="4307,2156" path="m5681,561r-15,l5664,563r2,3l5681,566r2,-3l5681,561xe" fillcolor="#006fbf" stroked="f">
                <v:path arrowok="t"/>
              </v:shape>
              <v:shape id="_x0000_s3489" style="position:absolute;left:3619;top:131;width:4307;height:2156" coordorigin="3619,131" coordsize="4307,2156" path="m5646,561r-14,l5629,563r3,3l5646,566r2,-3l5646,561xe" fillcolor="#006fbf" stroked="f">
                <v:path arrowok="t"/>
              </v:shape>
              <v:shape id="_x0000_s3490" style="position:absolute;left:3619;top:131;width:4307;height:2156" coordorigin="3619,131" coordsize="4307,2156" path="m5611,561r-15,l5593,563r3,3l5611,566r3,-3l5611,561xe" fillcolor="#006fbf" stroked="f">
                <v:path arrowok="t"/>
              </v:shape>
              <v:shape id="_x0000_s3491" style="position:absolute;left:3619;top:131;width:4307;height:2156" coordorigin="3619,131" coordsize="4307,2156" path="m5576,561r-15,l5558,563r3,3l5576,566r3,-3l5576,561xe" fillcolor="#006fbf" stroked="f">
                <v:path arrowok="t"/>
              </v:shape>
              <v:shape id="_x0000_s3492" style="position:absolute;left:3619;top:131;width:4307;height:2156" coordorigin="3619,131" coordsize="4307,2156" path="m5542,561r-16,l5524,563r2,3l5542,566r2,-3l5542,561xe" fillcolor="#006fbf" stroked="f">
                <v:path arrowok="t"/>
              </v:shape>
              <v:shape id="_x0000_s3493" style="position:absolute;left:3619;top:131;width:4307;height:2156" coordorigin="3619,131" coordsize="4307,2156" path="m5506,561r-15,l5489,563r2,3l5506,566r3,-3l5506,561xe" fillcolor="#006fbf" stroked="f">
                <v:path arrowok="t"/>
              </v:shape>
              <v:shape id="_x0000_s3494" style="position:absolute;left:3619;top:131;width:4307;height:2156" coordorigin="3619,131" coordsize="4307,2156" path="m5471,561r-15,l5454,563r2,3l5471,566r2,-3l5471,561xe" fillcolor="#006fbf" stroked="f">
                <v:path arrowok="t"/>
              </v:shape>
              <v:shape id="_x0000_s3495" style="position:absolute;left:3619;top:131;width:4307;height:2156" coordorigin="3619,131" coordsize="4307,2156" path="m5436,561r-14,l5419,563r3,3l5436,566r2,-3l5436,561xe" fillcolor="#006fbf" stroked="f">
                <v:path arrowok="t"/>
              </v:shape>
              <v:shape id="_x0000_s3496" style="position:absolute;left:3619;top:131;width:4307;height:2156" coordorigin="3619,131" coordsize="4307,2156" path="m5401,561r-15,l5383,563r3,3l5401,566r3,-3l5401,561xe" fillcolor="#006fbf" stroked="f">
                <v:path arrowok="t"/>
              </v:shape>
              <v:shape id="_x0000_s3497" style="position:absolute;left:3619;top:131;width:4307;height:2156" coordorigin="3619,131" coordsize="4307,2156" path="m5366,561r-15,l5348,563r3,3l5366,566r3,-3l5366,561xe" fillcolor="#006fbf" stroked="f">
                <v:path arrowok="t"/>
              </v:shape>
              <v:shape id="_x0000_s3498" style="position:absolute;left:3619;top:131;width:4307;height:2156" coordorigin="3619,131" coordsize="4307,2156" path="m5332,561r-16,l5314,563r2,3l5332,566r2,-3l5332,561xe" fillcolor="#006fbf" stroked="f">
                <v:path arrowok="t"/>
              </v:shape>
              <v:shape id="_x0000_s3499" style="position:absolute;left:3619;top:131;width:4307;height:2156" coordorigin="3619,131" coordsize="4307,2156" path="m5296,561r-15,l5279,563r2,3l5296,566r3,-3l5296,561xe" fillcolor="#006fbf" stroked="f">
                <v:path arrowok="t"/>
              </v:shape>
              <v:shape id="_x0000_s3500" style="position:absolute;left:3619;top:131;width:4307;height:2156" coordorigin="3619,131" coordsize="4307,2156" path="m5261,561r-15,l5244,563r2,3l5261,566r2,-3l5261,561xe" fillcolor="#006fbf" stroked="f">
                <v:path arrowok="t"/>
              </v:shape>
              <v:shape id="_x0000_s3501" style="position:absolute;left:3619;top:131;width:4307;height:2156" coordorigin="3619,131" coordsize="4307,2156" path="m5226,561r-14,l5209,563r3,3l5226,566r2,-3l5226,561xe" fillcolor="#006fbf" stroked="f">
                <v:path arrowok="t"/>
              </v:shape>
              <v:shape id="_x0000_s3502" style="position:absolute;left:3619;top:131;width:4307;height:2156" coordorigin="3619,131" coordsize="4307,2156" path="m5191,561r-15,l5173,563r3,3l5191,566r3,-3l5191,561xe" fillcolor="#006fbf" stroked="f">
                <v:path arrowok="t"/>
              </v:shape>
              <v:shape id="_x0000_s3503" style="position:absolute;left:3619;top:131;width:4307;height:2156" coordorigin="3619,131" coordsize="4307,2156" path="m5156,561r-15,l5138,563r3,3l5156,566r3,-3l5156,561xe" fillcolor="#006fbf" stroked="f">
                <v:path arrowok="t"/>
              </v:shape>
              <v:shape id="_x0000_s3504" style="position:absolute;left:3619;top:131;width:4307;height:2156" coordorigin="3619,131" coordsize="4307,2156" path="m5122,561r-16,l5104,563r2,3l5122,566r2,-3l5122,561xe" fillcolor="#006fbf" stroked="f">
                <v:path arrowok="t"/>
              </v:shape>
              <v:shape id="_x0000_s3505" style="position:absolute;left:3619;top:131;width:4307;height:2156" coordorigin="3619,131" coordsize="4307,2156" path="m5086,561r-15,l5069,563r2,3l5086,566r3,-3l5086,561xe" fillcolor="#006fbf" stroked="f">
                <v:path arrowok="t"/>
              </v:shape>
              <v:shape id="_x0000_s3506" style="position:absolute;left:3619;top:131;width:4307;height:2156" coordorigin="3619,131" coordsize="4307,2156" path="m5051,561r-15,l5034,563r2,3l5051,566r2,-3l5051,561xe" fillcolor="#006fbf" stroked="f">
                <v:path arrowok="t"/>
              </v:shape>
              <v:shape id="_x0000_s3507" style="position:absolute;left:3619;top:131;width:4307;height:2156" coordorigin="3619,131" coordsize="4307,2156" path="m5016,561r-14,l4999,563r3,3l5016,566r2,-3l5016,561xe" fillcolor="#006fbf" stroked="f">
                <v:path arrowok="t"/>
              </v:shape>
              <v:shape id="_x0000_s3508" style="position:absolute;left:3619;top:131;width:4307;height:2156" coordorigin="3619,131" coordsize="4307,2156" path="m4981,561r-15,l4963,563r3,3l4981,566r3,-3l4981,561xe" fillcolor="#006fbf" stroked="f">
                <v:path arrowok="t"/>
              </v:shape>
              <v:shape id="_x0000_s3509" style="position:absolute;left:3619;top:131;width:4307;height:2156" coordorigin="3619,131" coordsize="4307,2156" path="m4946,561r-15,l4928,563r3,3l4946,566r3,-3l4946,561xe" fillcolor="#006fbf" stroked="f">
                <v:path arrowok="t"/>
              </v:shape>
              <v:shape id="_x0000_s3510" style="position:absolute;left:3619;top:131;width:4307;height:2156" coordorigin="3619,131" coordsize="4307,2156" path="m4912,561r-16,l4894,563r2,3l4912,566r2,-3l4912,561xe" fillcolor="#006fbf" stroked="f">
                <v:path arrowok="t"/>
              </v:shape>
              <v:shape id="_x0000_s3511" style="position:absolute;left:3619;top:131;width:4307;height:2156" coordorigin="3619,131" coordsize="4307,2156" path="m4876,561r-15,l4859,563r2,3l4876,566r3,-3l4876,561xe" fillcolor="#006fbf" stroked="f">
                <v:path arrowok="t"/>
              </v:shape>
              <v:shape id="_x0000_s3512" style="position:absolute;left:3619;top:131;width:4307;height:2156" coordorigin="3619,131" coordsize="4307,2156" path="m4841,561r-15,l4824,563r2,3l4841,566r2,-3l4841,561xe" fillcolor="#006fbf" stroked="f">
                <v:path arrowok="t"/>
              </v:shape>
              <v:shape id="_x0000_s3513" style="position:absolute;left:3619;top:131;width:4307;height:2156" coordorigin="3619,131" coordsize="4307,2156" path="m4806,561r-14,l4789,563r3,3l4806,566r2,-3l4806,561xe" fillcolor="#006fbf" stroked="f">
                <v:path arrowok="t"/>
              </v:shape>
              <v:shape id="_x0000_s3514" style="position:absolute;left:3619;top:131;width:4307;height:2156" coordorigin="3619,131" coordsize="4307,2156" path="m4771,561r-15,l4753,563r3,3l4771,566r3,-3l4771,561xe" fillcolor="#006fbf" stroked="f">
                <v:path arrowok="t"/>
              </v:shape>
              <v:shape id="_x0000_s3515" style="position:absolute;left:3619;top:131;width:4307;height:2156" coordorigin="3619,131" coordsize="4307,2156" path="m4736,561r-15,l4718,563r3,3l4736,566r3,-3l4736,561xe" fillcolor="#006fbf" stroked="f">
                <v:path arrowok="t"/>
              </v:shape>
              <v:shape id="_x0000_s3516" style="position:absolute;left:3619;top:131;width:4307;height:2156" coordorigin="3619,131" coordsize="4307,2156" path="m4702,561r-16,l4684,563r2,3l4702,566r2,-3l4702,561xe" fillcolor="#006fbf" stroked="f">
                <v:path arrowok="t"/>
              </v:shape>
              <v:shape id="_x0000_s3517" style="position:absolute;left:3619;top:131;width:4307;height:2156" coordorigin="3619,131" coordsize="4307,2156" path="m4666,561r-15,l4649,563r2,3l4666,566r3,-3l4666,561xe" fillcolor="#006fbf" stroked="f">
                <v:path arrowok="t"/>
              </v:shape>
              <v:shape id="_x0000_s3518" style="position:absolute;left:3619;top:131;width:4307;height:2156" coordorigin="3619,131" coordsize="4307,2156" path="m4631,561r-15,l4614,563r2,3l4631,566r2,-3l4631,561xe" fillcolor="#006fbf" stroked="f">
                <v:path arrowok="t"/>
              </v:shape>
              <v:shape id="_x0000_s3519" style="position:absolute;left:3619;top:131;width:4307;height:2156" coordorigin="3619,131" coordsize="4307,2156" path="m4596,561r-14,l4579,563r3,3l4596,566r2,-3l4596,561xe" fillcolor="#006fbf" stroked="f">
                <v:path arrowok="t"/>
              </v:shape>
              <v:shape id="_x0000_s3520" style="position:absolute;left:3619;top:131;width:4307;height:2156" coordorigin="3619,131" coordsize="4307,2156" path="m4561,561r-15,l4543,563r3,3l4561,566r3,-3l4561,561xe" fillcolor="#006fbf" stroked="f">
                <v:path arrowok="t"/>
              </v:shape>
              <v:shape id="_x0000_s3521" style="position:absolute;left:3619;top:131;width:4307;height:2156" coordorigin="3619,131" coordsize="4307,2156" path="m4526,561r-15,l4508,563r3,3l4526,566r3,-3l4526,561xe" fillcolor="#006fbf" stroked="f">
                <v:path arrowok="t"/>
              </v:shape>
              <v:shape id="_x0000_s3522" style="position:absolute;left:3619;top:131;width:4307;height:2156" coordorigin="3619,131" coordsize="4307,2156" path="m4492,561r-16,l4474,563r2,3l4492,566r2,-3l4492,561xe" fillcolor="#006fbf" stroked="f">
                <v:path arrowok="t"/>
              </v:shape>
              <v:shape id="_x0000_s3523" style="position:absolute;left:3619;top:131;width:4307;height:2156" coordorigin="3619,131" coordsize="4307,2156" path="m4456,561r-15,l4439,563r2,3l4456,566r3,-3l4456,561xe" fillcolor="#006fbf" stroked="f">
                <v:path arrowok="t"/>
              </v:shape>
              <v:shape id="_x0000_s3524" style="position:absolute;left:3619;top:131;width:4307;height:2156" coordorigin="3619,131" coordsize="4307,2156" path="m4421,561r-15,l4404,563r2,3l4421,566r2,-3l4421,561xe" fillcolor="#006fbf" stroked="f">
                <v:path arrowok="t"/>
              </v:shape>
              <v:shape id="_x0000_s3525" style="position:absolute;left:3619;top:131;width:4307;height:2156" coordorigin="3619,131" coordsize="4307,2156" path="m4386,561r-14,l4369,563r3,3l4386,566r2,-3l4386,561xe" fillcolor="#006fbf" stroked="f">
                <v:path arrowok="t"/>
              </v:shape>
              <v:shape id="_x0000_s3526" style="position:absolute;left:3619;top:131;width:4307;height:2156" coordorigin="3619,131" coordsize="4307,2156" path="m4351,561r-15,l4333,563r3,3l4351,566r3,-3l4351,561xe" fillcolor="#006fbf" stroked="f">
                <v:path arrowok="t"/>
              </v:shape>
              <v:shape id="_x0000_s3527" style="position:absolute;left:3619;top:131;width:4307;height:2156" coordorigin="3619,131" coordsize="4307,2156" path="m4316,561r-15,l4298,563r3,3l4316,566r3,-3l4316,561xe" fillcolor="#006fbf" stroked="f">
                <v:path arrowok="t"/>
              </v:shape>
              <v:shape id="_x0000_s3528" style="position:absolute;left:3619;top:131;width:4307;height:2156" coordorigin="3619,131" coordsize="4307,2156" path="m4282,561r-16,l4264,563r2,3l4282,566r2,-3l4282,561xe" fillcolor="#006fbf" stroked="f">
                <v:path arrowok="t"/>
              </v:shape>
              <v:shape id="_x0000_s3529" style="position:absolute;left:3619;top:131;width:4307;height:2156" coordorigin="3619,131" coordsize="4307,2156" path="m4246,561r-15,l4229,563r2,3l4246,566r3,-3l4246,561xe" fillcolor="#006fbf" stroked="f">
                <v:path arrowok="t"/>
              </v:shape>
              <v:shape id="_x0000_s3530" style="position:absolute;left:3619;top:131;width:4307;height:2156" coordorigin="3619,131" coordsize="4307,2156" path="m4211,561r-15,l4194,563r2,3l4211,566r2,-3l4211,561xe" fillcolor="#006fbf" stroked="f">
                <v:path arrowok="t"/>
              </v:shape>
              <v:shape id="_x0000_s3531" style="position:absolute;left:3619;top:131;width:4307;height:2156" coordorigin="3619,131" coordsize="4307,2156" path="m4176,561r-14,l4159,563r3,3l4176,566r2,-3l4176,561xe" fillcolor="#006fbf" stroked="f">
                <v:path arrowok="t"/>
              </v:shape>
              <v:shape id="_x0000_s3532" style="position:absolute;left:3619;top:131;width:4307;height:2156" coordorigin="3619,131" coordsize="4307,2156" path="m4141,561r-15,l4123,563r3,3l4141,566r3,-3l4141,561xe" fillcolor="#006fbf" stroked="f">
                <v:path arrowok="t"/>
              </v:shape>
              <v:shape id="_x0000_s3533" style="position:absolute;left:3619;top:131;width:4307;height:2156" coordorigin="3619,131" coordsize="4307,2156" path="m4106,561r-15,l4088,563r3,3l4106,566r3,-3l4106,561xe" fillcolor="#006fbf" stroked="f">
                <v:path arrowok="t"/>
              </v:shape>
              <v:shape id="_x0000_s3534" style="position:absolute;left:3619;top:131;width:4307;height:2156" coordorigin="3619,131" coordsize="4307,2156" path="m4072,561r-16,l4054,563r2,3l4072,566r2,-3l4072,561xe" fillcolor="#006fbf" stroked="f">
                <v:path arrowok="t"/>
              </v:shape>
              <v:shape id="_x0000_s3535" style="position:absolute;left:3619;top:131;width:4307;height:2156" coordorigin="3619,131" coordsize="4307,2156" path="m4036,561r-15,l4019,563r2,3l4036,566r3,-3l4036,561xe" fillcolor="#006fbf" stroked="f">
                <v:path arrowok="t"/>
              </v:shape>
              <v:shape id="_x0000_s3536" style="position:absolute;left:3619;top:131;width:4307;height:2156" coordorigin="3619,131" coordsize="4307,2156" path="m4001,561r-15,l3984,563r2,3l4001,566r2,-3l4001,561xe" fillcolor="#006fbf" stroked="f">
                <v:path arrowok="t"/>
              </v:shape>
              <v:shape id="_x0000_s3537" style="position:absolute;left:3619;top:131;width:4307;height:2156" coordorigin="3619,131" coordsize="4307,2156" path="m3966,561r-14,l3949,563r3,3l3966,566r2,-3l3966,561xe" fillcolor="#006fbf" stroked="f">
                <v:path arrowok="t"/>
              </v:shape>
              <v:shape id="_x0000_s3538" style="position:absolute;left:3619;top:131;width:4307;height:2156" coordorigin="3619,131" coordsize="4307,2156" path="m3931,561r-15,l3913,563r3,3l3931,566r3,-3l3931,561xe" fillcolor="#006fbf" stroked="f">
                <v:path arrowok="t"/>
              </v:shape>
              <v:shape id="_x0000_s3539" style="position:absolute;left:3619;top:131;width:4307;height:2156" coordorigin="3619,131" coordsize="4307,2156" path="m3896,561r-15,l3878,563r3,3l3896,566r3,-3l3896,561xe" fillcolor="#006fbf" stroked="f">
                <v:path arrowok="t"/>
              </v:shape>
              <v:shape id="_x0000_s3540" style="position:absolute;left:3619;top:131;width:4307;height:2156" coordorigin="3619,131" coordsize="4307,2156" path="m3862,561r-16,l3844,563r2,3l3862,566r2,-3l3862,561xe" fillcolor="#006fbf" stroked="f">
                <v:path arrowok="t"/>
              </v:shape>
              <v:shape id="_x0000_s3541" style="position:absolute;left:3619;top:131;width:4307;height:2156" coordorigin="3619,131" coordsize="4307,2156" path="m3826,561r-15,l3809,563r2,3l3826,566r3,-3l3826,561xe" fillcolor="#006fbf" stroked="f">
                <v:path arrowok="t"/>
              </v:shape>
              <v:shape id="_x0000_s3542" style="position:absolute;left:3619;top:131;width:4307;height:2156" coordorigin="3619,131" coordsize="4307,2156" path="m3791,561r-15,l3774,563r2,3l3791,566r2,-3l3791,561xe" fillcolor="#006fbf" stroked="f">
                <v:path arrowok="t"/>
              </v:shape>
              <v:shape id="_x0000_s3543" style="position:absolute;left:3619;top:131;width:4307;height:2156" coordorigin="3619,131" coordsize="4307,2156" path="m3756,561r-14,l3739,563r3,3l3756,566r2,-3l3756,561xe" fillcolor="#006fbf" stroked="f">
                <v:path arrowok="t"/>
              </v:shape>
              <v:shape id="_x0000_s3544" style="position:absolute;left:3619;top:131;width:4307;height:2156" coordorigin="3619,131" coordsize="4307,2156" path="m3721,561r-15,l3703,563r3,3l3721,566r3,-3l3721,561xe" fillcolor="#006fbf" stroked="f">
                <v:path arrowok="t"/>
              </v:shape>
              <v:shape id="_x0000_s3545" style="position:absolute;left:3619;top:131;width:4307;height:2156" coordorigin="3619,131" coordsize="4307,2156" path="m3686,561r-15,l3668,563r3,3l3686,566r3,-3l3686,561xe" fillcolor="#006fbf" stroked="f">
                <v:path arrowok="t"/>
              </v:shape>
              <v:shape id="_x0000_s3546" style="position:absolute;left:3619;top:131;width:4307;height:2156" coordorigin="3619,131" coordsize="4307,2156" path="m3652,561r-16,l3634,563r2,3l3652,566r2,-3l3652,561xe" fillcolor="#006fbf" stroked="f">
                <v:path arrowok="t"/>
              </v:shape>
              <v:shape id="_x0000_s3547" style="position:absolute;left:3619;top:131;width:4307;height:2156" coordorigin="3619,131" coordsize="4307,2156" path="m3622,567r-3,2l3619,585r3,2l3624,585r,-16l3622,567xe" fillcolor="#006fbf" stroked="f">
                <v:path arrowok="t"/>
              </v:shape>
              <v:shape id="_x0000_s3548" style="position:absolute;left:3619;top:131;width:4307;height:2156" coordorigin="3619,131" coordsize="4307,2156" path="m3622,602r-3,2l3619,620r3,2l3624,620r,-16l3622,602xe" fillcolor="#006fbf" stroked="f">
                <v:path arrowok="t"/>
              </v:shape>
              <v:shape id="_x0000_s3549" style="position:absolute;left:3619;top:131;width:4307;height:2156" coordorigin="3619,131" coordsize="4307,2156" path="m3622,636r-3,4l3619,654r3,3l3624,654r,-14l3622,636xe" fillcolor="#006fbf" stroked="f">
                <v:path arrowok="t"/>
              </v:shape>
              <v:shape id="_x0000_s3550" style="position:absolute;left:3619;top:131;width:4307;height:2156" coordorigin="3619,131" coordsize="4307,2156" path="m3622,672r-3,3l3619,689r3,3l3624,689r,-14l3622,672xe" fillcolor="#006fbf" stroked="f">
                <v:path arrowok="t"/>
              </v:shape>
              <v:shape id="_x0000_s3551" style="position:absolute;left:3619;top:131;width:4307;height:2156" coordorigin="3619,131" coordsize="4307,2156" path="m3640,705r-16,l3622,707r2,3l3640,710r2,-3l3640,705xe" fillcolor="#006fbf" stroked="f">
                <v:path arrowok="t"/>
              </v:shape>
              <v:shape id="_x0000_s3552" style="position:absolute;left:3619;top:131;width:4307;height:2156" coordorigin="3619,131" coordsize="4307,2156" path="m3674,705r-14,l3656,707r4,3l3674,710r3,-3l3674,705xe" fillcolor="#006fbf" stroked="f">
                <v:path arrowok="t"/>
              </v:shape>
              <v:shape id="_x0000_s3553" style="position:absolute;left:3619;top:131;width:4307;height:2156" coordorigin="3619,131" coordsize="4307,2156" path="m3709,705r-14,l3692,707r3,3l3709,710r3,-3l3709,705xe" fillcolor="#006fbf" stroked="f">
                <v:path arrowok="t"/>
              </v:shape>
              <v:shape id="_x0000_s3554" style="position:absolute;left:3619;top:131;width:4307;height:2156" coordorigin="3619,131" coordsize="4307,2156" path="m3744,705r-14,l3727,707r3,3l3744,710r2,-3l3744,705xe" fillcolor="#006fbf" stroked="f">
                <v:path arrowok="t"/>
              </v:shape>
              <v:shape id="_x0000_s3555" style="position:absolute;left:3619;top:131;width:4307;height:2156" coordorigin="3619,131" coordsize="4307,2156" path="m3780,705r-16,l3762,707r2,3l3780,710r2,-3l3780,705xe" fillcolor="#006fbf" stroked="f">
                <v:path arrowok="t"/>
              </v:shape>
              <v:shape id="_x0000_s3556" style="position:absolute;left:3619;top:131;width:4307;height:2156" coordorigin="3619,131" coordsize="4307,2156" path="m3815,705r-16,l3797,707r2,3l3815,710r2,-3l3815,705xe" fillcolor="#006fbf" stroked="f">
                <v:path arrowok="t"/>
              </v:shape>
              <v:shape id="_x0000_s3557" style="position:absolute;left:3619;top:131;width:4307;height:2156" coordorigin="3619,131" coordsize="4307,2156" path="m3850,705r-16,l3832,707r2,3l3850,710r2,-3l3850,705xe" fillcolor="#006fbf" stroked="f">
                <v:path arrowok="t"/>
              </v:shape>
              <v:shape id="_x0000_s3558" style="position:absolute;left:3619;top:131;width:4307;height:2156" coordorigin="3619,131" coordsize="4307,2156" path="m3884,705r-14,l3866,707r4,3l3884,710r3,-3l3884,705xe" fillcolor="#006fbf" stroked="f">
                <v:path arrowok="t"/>
              </v:shape>
              <v:shape id="_x0000_s3559" style="position:absolute;left:3619;top:131;width:4307;height:2156" coordorigin="3619,131" coordsize="4307,2156" path="m3919,705r-14,l3902,707r3,3l3919,710r3,-3l3919,705xe" fillcolor="#006fbf" stroked="f">
                <v:path arrowok="t"/>
              </v:shape>
              <v:shape id="_x0000_s3560" style="position:absolute;left:3619;top:131;width:4307;height:2156" coordorigin="3619,131" coordsize="4307,2156" path="m3954,705r-14,l3937,707r3,3l3954,710r2,-3l3954,705xe" fillcolor="#006fbf" stroked="f">
                <v:path arrowok="t"/>
              </v:shape>
              <v:shape id="_x0000_s3561" style="position:absolute;left:3619;top:131;width:4307;height:2156" coordorigin="3619,131" coordsize="4307,2156" path="m3990,705r-16,l3972,707r2,3l3990,710r2,-3l3990,705xe" fillcolor="#006fbf" stroked="f">
                <v:path arrowok="t"/>
              </v:shape>
              <v:shape id="_x0000_s3562" style="position:absolute;left:3619;top:131;width:4307;height:2156" coordorigin="3619,131" coordsize="4307,2156" path="m4025,705r-16,l4007,707r2,3l4025,710r2,-3l4025,705xe" fillcolor="#006fbf" stroked="f">
                <v:path arrowok="t"/>
              </v:shape>
              <v:shape id="_x0000_s3563" style="position:absolute;left:3619;top:131;width:4307;height:2156" coordorigin="3619,131" coordsize="4307,2156" path="m4060,705r-16,l4042,707r2,3l4060,710r2,-3l4060,705xe" fillcolor="#006fbf" stroked="f">
                <v:path arrowok="t"/>
              </v:shape>
              <v:shape id="_x0000_s3564" style="position:absolute;left:3619;top:131;width:4307;height:2156" coordorigin="3619,131" coordsize="4307,2156" path="m4094,705r-14,l4076,707r4,3l4094,710r3,-3l4094,705xe" fillcolor="#006fbf" stroked="f">
                <v:path arrowok="t"/>
              </v:shape>
              <v:shape id="_x0000_s3565" style="position:absolute;left:3619;top:131;width:4307;height:2156" coordorigin="3619,131" coordsize="4307,2156" path="m4129,705r-14,l4112,707r3,3l4129,710r3,-3l4129,705xe" fillcolor="#006fbf" stroked="f">
                <v:path arrowok="t"/>
              </v:shape>
              <v:shape id="_x0000_s3566" style="position:absolute;left:3619;top:131;width:4307;height:2156" coordorigin="3619,131" coordsize="4307,2156" path="m4164,705r-14,l4147,707r3,3l4164,710r2,-3l4164,705xe" fillcolor="#006fbf" stroked="f">
                <v:path arrowok="t"/>
              </v:shape>
              <v:shape id="_x0000_s3567" style="position:absolute;left:3619;top:131;width:4307;height:2156" coordorigin="3619,131" coordsize="4307,2156" path="m4200,705r-16,l4182,707r2,3l4200,710r2,-3l4200,705xe" fillcolor="#006fbf" stroked="f">
                <v:path arrowok="t"/>
              </v:shape>
              <v:shape id="_x0000_s3568" style="position:absolute;left:3619;top:131;width:4307;height:2156" coordorigin="3619,131" coordsize="4307,2156" path="m4235,705r-16,l4217,707r2,3l4235,710r2,-3l4235,705xe" fillcolor="#006fbf" stroked="f">
                <v:path arrowok="t"/>
              </v:shape>
              <v:shape id="_x0000_s3569" style="position:absolute;left:3619;top:131;width:4307;height:2156" coordorigin="3619,131" coordsize="4307,2156" path="m4270,705r-16,l4252,707r2,3l4270,710r2,-3l4270,705xe" fillcolor="#006fbf" stroked="f">
                <v:path arrowok="t"/>
              </v:shape>
              <v:shape id="_x0000_s3570" style="position:absolute;left:3619;top:131;width:4307;height:2156" coordorigin="3619,131" coordsize="4307,2156" path="m4304,705r-14,l4286,707r4,3l4304,710r3,-3l4304,705xe" fillcolor="#006fbf" stroked="f">
                <v:path arrowok="t"/>
              </v:shape>
              <v:shape id="_x0000_s3571" style="position:absolute;left:3619;top:131;width:4307;height:2156" coordorigin="3619,131" coordsize="4307,2156" path="m4339,705r-14,l4322,707r3,3l4339,710r3,-3l4339,705xe" fillcolor="#006fbf" stroked="f">
                <v:path arrowok="t"/>
              </v:shape>
              <v:shape id="_x0000_s3572" style="position:absolute;left:3619;top:131;width:4307;height:2156" coordorigin="3619,131" coordsize="4307,2156" path="m4374,705r-14,l4357,707r3,3l4374,710r2,-3l4374,705xe" fillcolor="#006fbf" stroked="f">
                <v:path arrowok="t"/>
              </v:shape>
              <v:shape id="_x0000_s3573" style="position:absolute;left:3619;top:131;width:4307;height:2156" coordorigin="3619,131" coordsize="4307,2156" path="m4410,705r-16,l4392,707r2,3l4410,710r2,-3l4410,705xe" fillcolor="#006fbf" stroked="f">
                <v:path arrowok="t"/>
              </v:shape>
              <v:shape id="_x0000_s3574" style="position:absolute;left:3619;top:131;width:4307;height:2156" coordorigin="3619,131" coordsize="4307,2156" path="m4445,705r-16,l4427,707r2,3l4445,710r2,-3l4445,705xe" fillcolor="#006fbf" stroked="f">
                <v:path arrowok="t"/>
              </v:shape>
              <v:shape id="_x0000_s3575" style="position:absolute;left:3619;top:131;width:4307;height:2156" coordorigin="3619,131" coordsize="4307,2156" path="m4480,705r-16,l4462,707r2,3l4480,710r2,-3l4480,705xe" fillcolor="#006fbf" stroked="f">
                <v:path arrowok="t"/>
              </v:shape>
              <v:shape id="_x0000_s3576" style="position:absolute;left:3619;top:131;width:4307;height:2156" coordorigin="3619,131" coordsize="4307,2156" path="m4514,705r-14,l4496,707r4,3l4514,710r3,-3l4514,705xe" fillcolor="#006fbf" stroked="f">
                <v:path arrowok="t"/>
              </v:shape>
              <v:shape id="_x0000_s3577" style="position:absolute;left:3619;top:131;width:4307;height:2156" coordorigin="3619,131" coordsize="4307,2156" path="m4549,705r-14,l4532,707r3,3l4549,710r3,-3l4549,705xe" fillcolor="#006fbf" stroked="f">
                <v:path arrowok="t"/>
              </v:shape>
              <v:shape id="_x0000_s3578" style="position:absolute;left:3619;top:131;width:4307;height:2156" coordorigin="3619,131" coordsize="4307,2156" path="m4584,705r-14,l4567,707r3,3l4584,710r2,-3l4584,705xe" fillcolor="#006fbf" stroked="f">
                <v:path arrowok="t"/>
              </v:shape>
              <v:shape id="_x0000_s3579" style="position:absolute;left:3619;top:131;width:4307;height:2156" coordorigin="3619,131" coordsize="4307,2156" path="m4620,705r-16,l4602,707r2,3l4620,710r2,-3l4620,705xe" fillcolor="#006fbf" stroked="f">
                <v:path arrowok="t"/>
              </v:shape>
              <v:shape id="_x0000_s3580" style="position:absolute;left:3619;top:131;width:4307;height:2156" coordorigin="3619,131" coordsize="4307,2156" path="m4655,705r-16,l4637,707r2,3l4655,710r2,-3l4655,705xe" fillcolor="#006fbf" stroked="f">
                <v:path arrowok="t"/>
              </v:shape>
              <v:shape id="_x0000_s3581" style="position:absolute;left:3619;top:131;width:4307;height:2156" coordorigin="3619,131" coordsize="4307,2156" path="m4690,705r-16,l4672,707r2,3l4690,710r2,-3l4690,705xe" fillcolor="#006fbf" stroked="f">
                <v:path arrowok="t"/>
              </v:shape>
              <v:shape id="_x0000_s3582" style="position:absolute;left:3619;top:131;width:4307;height:2156" coordorigin="3619,131" coordsize="4307,2156" path="m4724,705r-14,l4706,707r4,3l4724,710r3,-3l4724,705xe" fillcolor="#006fbf" stroked="f">
                <v:path arrowok="t"/>
              </v:shape>
              <v:shape id="_x0000_s3583" style="position:absolute;left:3619;top:131;width:4307;height:2156" coordorigin="3619,131" coordsize="4307,2156" path="m4759,705r-14,l4742,707r3,3l4759,710r3,-3l4759,705xe" fillcolor="#006fbf" stroked="f">
                <v:path arrowok="t"/>
              </v:shape>
              <v:shape id="_x0000_s3584" style="position:absolute;left:3619;top:131;width:4307;height:2156" coordorigin="3619,131" coordsize="4307,2156" path="m4794,705r-14,l4777,707r3,3l4794,710r2,-3l4794,705xe" fillcolor="#006fbf" stroked="f">
                <v:path arrowok="t"/>
              </v:shape>
              <v:shape id="_x0000_s3585" style="position:absolute;left:3619;top:131;width:4307;height:2156" coordorigin="3619,131" coordsize="4307,2156" path="m4830,705r-16,l4812,707r2,3l4830,710r2,-3l4830,705xe" fillcolor="#006fbf" stroked="f">
                <v:path arrowok="t"/>
              </v:shape>
              <v:shape id="_x0000_s3586" style="position:absolute;left:3619;top:131;width:4307;height:2156" coordorigin="3619,131" coordsize="4307,2156" path="m4865,705r-16,l4847,707r2,3l4865,710r2,-3l4865,705xe" fillcolor="#006fbf" stroked="f">
                <v:path arrowok="t"/>
              </v:shape>
              <v:shape id="_x0000_s3587" style="position:absolute;left:3619;top:131;width:4307;height:2156" coordorigin="3619,131" coordsize="4307,2156" path="m4900,705r-16,l4882,707r2,3l4900,710r2,-3l4900,705xe" fillcolor="#006fbf" stroked="f">
                <v:path arrowok="t"/>
              </v:shape>
              <v:shape id="_x0000_s3588" style="position:absolute;left:3619;top:131;width:4307;height:2156" coordorigin="3619,131" coordsize="4307,2156" path="m4934,705r-14,l4916,707r4,3l4934,710r3,-3l4934,705xe" fillcolor="#006fbf" stroked="f">
                <v:path arrowok="t"/>
              </v:shape>
              <v:shape id="_x0000_s3589" style="position:absolute;left:3619;top:131;width:4307;height:2156" coordorigin="3619,131" coordsize="4307,2156" path="m4969,705r-14,l4952,707r3,3l4969,710r3,-3l4969,705xe" fillcolor="#006fbf" stroked="f">
                <v:path arrowok="t"/>
              </v:shape>
              <v:shape id="_x0000_s3590" style="position:absolute;left:3619;top:131;width:4307;height:2156" coordorigin="3619,131" coordsize="4307,2156" path="m5004,705r-14,l4987,707r3,3l5004,710r2,-3l5004,705xe" fillcolor="#006fbf" stroked="f">
                <v:path arrowok="t"/>
              </v:shape>
              <v:shape id="_x0000_s3591" style="position:absolute;left:3619;top:131;width:4307;height:2156" coordorigin="3619,131" coordsize="4307,2156" path="m5040,705r-16,l5022,707r2,3l5040,710r2,-3l5040,705xe" fillcolor="#006fbf" stroked="f">
                <v:path arrowok="t"/>
              </v:shape>
              <v:shape id="_x0000_s3592" style="position:absolute;left:3619;top:131;width:4307;height:2156" coordorigin="3619,131" coordsize="4307,2156" path="m5075,705r-16,l5057,707r2,3l5075,710r2,-3l5075,705xe" fillcolor="#006fbf" stroked="f">
                <v:path arrowok="t"/>
              </v:shape>
              <v:shape id="_x0000_s3593" style="position:absolute;left:3619;top:131;width:4307;height:2156" coordorigin="3619,131" coordsize="4307,2156" path="m5110,705r-16,l5092,707r2,3l5110,710r2,-3l5110,705xe" fillcolor="#006fbf" stroked="f">
                <v:path arrowok="t"/>
              </v:shape>
              <v:shape id="_x0000_s3594" style="position:absolute;left:3619;top:131;width:4307;height:2156" coordorigin="3619,131" coordsize="4307,2156" path="m5144,705r-14,l5126,707r4,3l5144,710r3,-3l5144,705xe" fillcolor="#006fbf" stroked="f">
                <v:path arrowok="t"/>
              </v:shape>
              <v:shape id="_x0000_s3595" style="position:absolute;left:3619;top:131;width:4307;height:2156" coordorigin="3619,131" coordsize="4307,2156" path="m5179,705r-14,l5162,707r3,3l5179,710r3,-3l5179,705xe" fillcolor="#006fbf" stroked="f">
                <v:path arrowok="t"/>
              </v:shape>
              <v:shape id="_x0000_s3596" style="position:absolute;left:3619;top:131;width:4307;height:2156" coordorigin="3619,131" coordsize="4307,2156" path="m5214,705r-14,l5197,707r3,3l5214,710r2,-3l5214,705xe" fillcolor="#006fbf" stroked="f">
                <v:path arrowok="t"/>
              </v:shape>
              <v:shape id="_x0000_s3597" style="position:absolute;left:3619;top:131;width:4307;height:2156" coordorigin="3619,131" coordsize="4307,2156" path="m5250,705r-16,l5232,707r2,3l5250,710r2,-3l5250,705xe" fillcolor="#006fbf" stroked="f">
                <v:path arrowok="t"/>
              </v:shape>
              <v:shape id="_x0000_s3598" style="position:absolute;left:3619;top:131;width:4307;height:2156" coordorigin="3619,131" coordsize="4307,2156" path="m5285,705r-16,l5267,707r2,3l5285,710r2,-3l5285,705xe" fillcolor="#006fbf" stroked="f">
                <v:path arrowok="t"/>
              </v:shape>
              <v:shape id="_x0000_s3599" style="position:absolute;left:3619;top:131;width:4307;height:2156" coordorigin="3619,131" coordsize="4307,2156" path="m5320,705r-16,l5302,707r2,3l5320,710r2,-3l5320,705xe" fillcolor="#006fbf" stroked="f">
                <v:path arrowok="t"/>
              </v:shape>
              <v:shape id="_x0000_s3600" style="position:absolute;left:3619;top:131;width:4307;height:2156" coordorigin="3619,131" coordsize="4307,2156" path="m5354,705r-14,l5336,707r4,3l5354,710r3,-3l5354,705xe" fillcolor="#006fbf" stroked="f">
                <v:path arrowok="t"/>
              </v:shape>
              <v:shape id="_x0000_s3601" style="position:absolute;left:3619;top:131;width:4307;height:2156" coordorigin="3619,131" coordsize="4307,2156" path="m5389,705r-14,l5372,707r3,3l5389,710r3,-3l5389,705xe" fillcolor="#006fbf" stroked="f">
                <v:path arrowok="t"/>
              </v:shape>
              <v:shape id="_x0000_s3602" style="position:absolute;left:3619;top:131;width:4307;height:2156" coordorigin="3619,131" coordsize="4307,2156" path="m5424,705r-14,l5407,707r3,3l5424,710r2,-3l5424,705xe" fillcolor="#006fbf" stroked="f">
                <v:path arrowok="t"/>
              </v:shape>
              <v:shape id="_x0000_s3603" style="position:absolute;left:3619;top:131;width:4307;height:2156" coordorigin="3619,131" coordsize="4307,2156" path="m5460,705r-16,l5442,707r2,3l5460,710r2,-3l5460,705xe" fillcolor="#006fbf" stroked="f">
                <v:path arrowok="t"/>
              </v:shape>
              <v:shape id="_x0000_s3604" style="position:absolute;left:3619;top:131;width:4307;height:2156" coordorigin="3619,131" coordsize="4307,2156" path="m5495,705r-16,l5477,707r2,3l5495,710r2,-3l5495,705xe" fillcolor="#006fbf" stroked="f">
                <v:path arrowok="t"/>
              </v:shape>
              <v:shape id="_x0000_s3605" style="position:absolute;left:3619;top:131;width:4307;height:2156" coordorigin="3619,131" coordsize="4307,2156" path="m5530,705r-16,l5512,707r2,3l5530,710r2,-3l5530,705xe" fillcolor="#006fbf" stroked="f">
                <v:path arrowok="t"/>
              </v:shape>
              <v:shape id="_x0000_s3606" style="position:absolute;left:3619;top:131;width:4307;height:2156" coordorigin="3619,131" coordsize="4307,2156" path="m5564,705r-14,l5546,707r4,3l5564,710r3,-3l5564,705xe" fillcolor="#006fbf" stroked="f">
                <v:path arrowok="t"/>
              </v:shape>
              <v:shape id="_x0000_s3607" style="position:absolute;left:3619;top:131;width:4307;height:2156" coordorigin="3619,131" coordsize="4307,2156" path="m5599,705r-14,l5582,707r3,3l5599,710r3,-3l5599,705xe" fillcolor="#006fbf" stroked="f">
                <v:path arrowok="t"/>
              </v:shape>
              <v:shape id="_x0000_s3608" style="position:absolute;left:3619;top:131;width:4307;height:2156" coordorigin="3619,131" coordsize="4307,2156" path="m5634,705r-14,l5617,707r3,3l5634,710r2,-3l5634,705xe" fillcolor="#006fbf" stroked="f">
                <v:path arrowok="t"/>
              </v:shape>
              <v:shape id="_x0000_s3609" style="position:absolute;left:3619;top:131;width:4307;height:2156" coordorigin="3619,131" coordsize="4307,2156" path="m5670,705r-16,l5652,707r2,3l5670,710r2,-3l5670,705xe" fillcolor="#006fbf" stroked="f">
                <v:path arrowok="t"/>
              </v:shape>
              <v:shape id="_x0000_s3610" style="position:absolute;left:3619;top:131;width:4307;height:2156" coordorigin="3619,131" coordsize="4307,2156" path="m5705,705r-16,l5687,707r2,3l5705,710r2,-3l5705,705xe" fillcolor="#006fbf" stroked="f">
                <v:path arrowok="t"/>
              </v:shape>
              <v:shape id="_x0000_s3611" style="position:absolute;left:3619;top:131;width:4307;height:2156" coordorigin="3619,131" coordsize="4307,2156" path="m5740,705r-16,l5722,707r2,3l5740,710r2,-3l5740,705xe" fillcolor="#006fbf" stroked="f">
                <v:path arrowok="t"/>
              </v:shape>
              <v:shape id="_x0000_s3612" style="position:absolute;left:3619;top:131;width:4307;height:2156" coordorigin="3619,131" coordsize="4307,2156" path="m5774,705r-14,l5756,707r4,3l5774,710r3,-3l5774,705xe" fillcolor="#006fbf" stroked="f">
                <v:path arrowok="t"/>
              </v:shape>
              <v:shape id="_x0000_s3613" style="position:absolute;left:3619;top:131;width:4307;height:2156" coordorigin="3619,131" coordsize="4307,2156" path="m5809,705r-14,l5792,707r3,3l5809,710r3,-3l5809,705xe" fillcolor="#006fbf" stroked="f">
                <v:path arrowok="t"/>
              </v:shape>
              <v:shape id="_x0000_s3614" style="position:absolute;left:3619;top:131;width:4307;height:2156" coordorigin="3619,131" coordsize="4307,2156" path="m5844,705r-14,l5827,707r3,3l5844,710r2,-3l5844,705xe" fillcolor="#006fbf" stroked="f">
                <v:path arrowok="t"/>
              </v:shape>
              <v:shape id="_x0000_s3615" style="position:absolute;left:3619;top:131;width:4307;height:2156" coordorigin="3619,131" coordsize="4307,2156" path="m5880,705r-16,l5862,707r2,3l5880,710r2,-3l5880,705xe" fillcolor="#006fbf" stroked="f">
                <v:path arrowok="t"/>
              </v:shape>
              <v:shape id="_x0000_s3616" style="position:absolute;left:3619;top:131;width:4307;height:2156" coordorigin="3619,131" coordsize="4307,2156" path="m5915,705r-16,l5897,707r2,3l5915,710r2,-3l5915,705xe" fillcolor="#006fbf" stroked="f">
                <v:path arrowok="t"/>
              </v:shape>
              <v:shape id="_x0000_s3617" style="position:absolute;left:3619;top:131;width:4307;height:2156" coordorigin="3619,131" coordsize="4307,2156" path="m5950,705r-16,l5932,707r2,3l5950,710r2,-3l5950,705xe" fillcolor="#006fbf" stroked="f">
                <v:path arrowok="t"/>
              </v:shape>
              <v:shape id="_x0000_s3618" style="position:absolute;left:3619;top:131;width:4307;height:2156" coordorigin="3619,131" coordsize="4307,2156" path="m5984,705r-14,l5966,707r4,3l5984,710r3,-3l5984,705xe" fillcolor="#006fbf" stroked="f">
                <v:path arrowok="t"/>
              </v:shape>
              <v:shape id="_x0000_s3619" style="position:absolute;left:3619;top:131;width:4307;height:2156" coordorigin="3619,131" coordsize="4307,2156" path="m6019,705r-14,l6002,707r3,3l6019,710r3,-3l6019,705xe" fillcolor="#006fbf" stroked="f">
                <v:path arrowok="t"/>
              </v:shape>
              <v:shape id="_x0000_s3620" style="position:absolute;left:3619;top:131;width:4307;height:2156" coordorigin="3619,131" coordsize="4307,2156" path="m6054,705r-14,l6037,707r3,3l6054,710r2,-3l6054,705xe" fillcolor="#006fbf" stroked="f">
                <v:path arrowok="t"/>
              </v:shape>
              <v:shape id="_x0000_s3621" style="position:absolute;left:3619;top:131;width:4307;height:2156" coordorigin="3619,131" coordsize="4307,2156" path="m6090,705r-16,l6072,707r2,3l6090,710r2,-3l6090,705xe" fillcolor="#006fbf" stroked="f">
                <v:path arrowok="t"/>
              </v:shape>
              <v:shape id="_x0000_s3622" style="position:absolute;left:3619;top:131;width:4307;height:2156" coordorigin="3619,131" coordsize="4307,2156" path="m6125,705r-16,l6107,707r2,3l6125,710r2,-3l6125,705xe" fillcolor="#006fbf" stroked="f">
                <v:path arrowok="t"/>
              </v:shape>
              <v:shape id="_x0000_s3623" style="position:absolute;left:3619;top:131;width:4307;height:2156" coordorigin="3619,131" coordsize="4307,2156" path="m6160,705r-16,l6142,707r2,3l6160,710r2,-3l6160,705xe" fillcolor="#006fbf" stroked="f">
                <v:path arrowok="t"/>
              </v:shape>
              <v:shape id="_x0000_s3624" style="position:absolute;left:3619;top:131;width:4307;height:2156" coordorigin="3619,131" coordsize="4307,2156" path="m6194,705r-14,l6176,707r4,3l6194,710r3,-3l6194,705xe" fillcolor="#006fbf" stroked="f">
                <v:path arrowok="t"/>
              </v:shape>
              <v:shape id="_x0000_s3625" style="position:absolute;left:3619;top:131;width:4307;height:2156" coordorigin="3619,131" coordsize="4307,2156" path="m6229,705r-14,l6212,707r3,3l6229,710r3,-3l6229,705xe" fillcolor="#006fbf" stroked="f">
                <v:path arrowok="t"/>
              </v:shape>
              <v:shape id="_x0000_s3626" style="position:absolute;left:3619;top:131;width:4307;height:2156" coordorigin="3619,131" coordsize="4307,2156" path="m6264,705r-14,l6247,707r3,3l6264,710r2,-3l6264,705xe" fillcolor="#006fbf" stroked="f">
                <v:path arrowok="t"/>
              </v:shape>
              <v:shape id="_x0000_s3627" style="position:absolute;left:3619;top:131;width:4307;height:2156" coordorigin="3619,131" coordsize="4307,2156" path="m6300,705r-16,l6282,707r2,3l6300,710r2,-3l6300,705xe" fillcolor="#006fbf" stroked="f">
                <v:path arrowok="t"/>
              </v:shape>
              <v:shape id="_x0000_s3628" style="position:absolute;left:3619;top:131;width:4307;height:2156" coordorigin="3619,131" coordsize="4307,2156" path="m6335,705r-16,l6317,707r2,3l6335,710r2,-3l6335,705xe" fillcolor="#006fbf" stroked="f">
                <v:path arrowok="t"/>
              </v:shape>
              <v:shape id="_x0000_s3629" style="position:absolute;left:3619;top:131;width:4307;height:2156" coordorigin="3619,131" coordsize="4307,2156" path="m6370,705r-16,l6352,707r2,3l6370,710r2,-3l6370,705xe" fillcolor="#006fbf" stroked="f">
                <v:path arrowok="t"/>
              </v:shape>
              <v:shape id="_x0000_s3630" style="position:absolute;left:3619;top:131;width:4307;height:2156" coordorigin="3619,131" coordsize="4307,2156" path="m6404,705r-14,l6386,707r4,3l6404,710r3,-3l6404,705xe" fillcolor="#006fbf" stroked="f">
                <v:path arrowok="t"/>
              </v:shape>
              <v:shape id="_x0000_s3631" style="position:absolute;left:3619;top:131;width:4307;height:2156" coordorigin="3619,131" coordsize="4307,2156" path="m6439,705r-14,l6422,707r3,3l6439,710r3,-3l6439,705xe" fillcolor="#006fbf" stroked="f">
                <v:path arrowok="t"/>
              </v:shape>
              <v:shape id="_x0000_s3632" style="position:absolute;left:3619;top:131;width:4307;height:2156" coordorigin="3619,131" coordsize="4307,2156" path="m6474,705r-14,l6457,707r3,3l6474,710r2,-3l6474,705xe" fillcolor="#006fbf" stroked="f">
                <v:path arrowok="t"/>
              </v:shape>
              <v:shape id="_x0000_s3633" style="position:absolute;left:3619;top:131;width:4307;height:2156" coordorigin="3619,131" coordsize="4307,2156" path="m6510,705r-16,l6492,707r2,3l6510,710r2,-3l6510,705xe" fillcolor="#006fbf" stroked="f">
                <v:path arrowok="t"/>
              </v:shape>
              <v:shape id="_x0000_s3634" style="position:absolute;left:3619;top:131;width:4307;height:2156" coordorigin="3619,131" coordsize="4307,2156" path="m6545,705r-16,l6527,707r2,3l6545,710r2,-3l6545,705xe" fillcolor="#006fbf" stroked="f">
                <v:path arrowok="t"/>
              </v:shape>
              <v:shape id="_x0000_s3635" style="position:absolute;left:3619;top:131;width:4307;height:2156" coordorigin="3619,131" coordsize="4307,2156" path="m6580,705r-16,l6562,707r2,3l6580,710r2,-3l6580,705xe" fillcolor="#006fbf" stroked="f">
                <v:path arrowok="t"/>
              </v:shape>
              <v:shape id="_x0000_s3636" style="position:absolute;left:3619;top:131;width:4307;height:2156" coordorigin="3619,131" coordsize="4307,2156" path="m6614,705r-14,l6596,707r4,3l6614,710r3,-3l6614,705xe" fillcolor="#006fbf" stroked="f">
                <v:path arrowok="t"/>
              </v:shape>
              <v:shape id="_x0000_s3637" style="position:absolute;left:3619;top:131;width:4307;height:2156" coordorigin="3619,131" coordsize="4307,2156" path="m6649,705r-14,l6632,707r3,3l6649,710r3,-3l6649,705xe" fillcolor="#006fbf" stroked="f">
                <v:path arrowok="t"/>
              </v:shape>
              <v:shape id="_x0000_s3638" style="position:absolute;left:3619;top:131;width:4307;height:2156" coordorigin="3619,131" coordsize="4307,2156" path="m6684,705r-14,l6667,707r3,3l6684,710r2,-3l6684,705xe" fillcolor="#006fbf" stroked="f">
                <v:path arrowok="t"/>
              </v:shape>
              <v:shape id="_x0000_s3639" style="position:absolute;left:3619;top:131;width:4307;height:2156" coordorigin="3619,131" coordsize="4307,2156" path="m6720,705r-16,l6702,707r2,3l6720,710r2,-3l6720,705xe" fillcolor="#006fbf" stroked="f">
                <v:path arrowok="t"/>
              </v:shape>
              <v:shape id="_x0000_s3640" style="position:absolute;left:3619;top:131;width:4307;height:2156" coordorigin="3619,131" coordsize="4307,2156" path="m6755,705r-16,l6737,707r2,3l6755,710r2,-3l6755,705xe" fillcolor="#006fbf" stroked="f">
                <v:path arrowok="t"/>
              </v:shape>
              <v:shape id="_x0000_s3641" style="position:absolute;left:3619;top:131;width:4307;height:2156" coordorigin="3619,131" coordsize="4307,2156" path="m6790,705r-16,l6772,707r2,3l6790,710r2,-3l6790,705xe" fillcolor="#006fbf" stroked="f">
                <v:path arrowok="t"/>
              </v:shape>
              <v:shape id="_x0000_s3642" style="position:absolute;left:3619;top:131;width:4307;height:2156" coordorigin="3619,131" coordsize="4307,2156" path="m6824,705r-14,l6806,707r4,3l6824,710r3,-3l6824,705xe" fillcolor="#006fbf" stroked="f">
                <v:path arrowok="t"/>
              </v:shape>
              <v:shape id="_x0000_s3643" style="position:absolute;left:3619;top:131;width:4307;height:2156" coordorigin="3619,131" coordsize="4307,2156" path="m6859,705r-14,l6842,707r3,3l6859,710r3,-3l6859,705xe" fillcolor="#006fbf" stroked="f">
                <v:path arrowok="t"/>
              </v:shape>
              <v:shape id="_x0000_s3644" style="position:absolute;left:3619;top:131;width:4307;height:2156" coordorigin="3619,131" coordsize="4307,2156" path="m6894,705r-14,l6877,707r3,3l6894,710r2,-3l6894,705xe" fillcolor="#006fbf" stroked="f">
                <v:path arrowok="t"/>
              </v:shape>
              <v:shape id="_x0000_s3645" style="position:absolute;left:3619;top:131;width:4307;height:2156" coordorigin="3619,131" coordsize="4307,2156" path="m6930,705r-16,l6912,707r2,3l6930,710r2,-3l6930,705xe" fillcolor="#006fbf" stroked="f">
                <v:path arrowok="t"/>
              </v:shape>
              <v:shape id="_x0000_s3646" style="position:absolute;left:3619;top:131;width:4307;height:2156" coordorigin="3619,131" coordsize="4307,2156" path="m6965,705r-16,l6947,707r2,3l6965,710r2,-3l6965,705xe" fillcolor="#006fbf" stroked="f">
                <v:path arrowok="t"/>
              </v:shape>
              <v:shape id="_x0000_s3647" style="position:absolute;left:3619;top:131;width:4307;height:2156" coordorigin="3619,131" coordsize="4307,2156" path="m7000,705r-16,l6982,707r2,3l7000,710r2,-3l7000,705xe" fillcolor="#006fbf" stroked="f">
                <v:path arrowok="t"/>
              </v:shape>
              <v:shape id="_x0000_s3648" style="position:absolute;left:3619;top:131;width:4307;height:2156" coordorigin="3619,131" coordsize="4307,2156" path="m7034,705r-14,l7016,707r4,3l7034,710r3,-3l7034,705xe" fillcolor="#006fbf" stroked="f">
                <v:path arrowok="t"/>
              </v:shape>
              <v:shape id="_x0000_s3649" style="position:absolute;left:3619;top:131;width:4307;height:2156" coordorigin="3619,131" coordsize="4307,2156" path="m7069,705r-14,l7052,707r3,3l7069,710r3,-3l7069,705xe" fillcolor="#006fbf" stroked="f">
                <v:path arrowok="t"/>
              </v:shape>
              <v:shape id="_x0000_s3650" style="position:absolute;left:3619;top:131;width:4307;height:2156" coordorigin="3619,131" coordsize="4307,2156" path="m7104,705r-14,l7087,707r3,3l7104,710r2,-3l7104,705xe" fillcolor="#006fbf" stroked="f">
                <v:path arrowok="t"/>
              </v:shape>
              <v:shape id="_x0000_s3651" style="position:absolute;left:3619;top:131;width:4307;height:2156" coordorigin="3619,131" coordsize="4307,2156" path="m7140,705r-16,l7122,707r2,3l7140,710r2,-3l7140,705xe" fillcolor="#006fbf" stroked="f">
                <v:path arrowok="t"/>
              </v:shape>
              <v:shape id="_x0000_s3652" style="position:absolute;left:3619;top:131;width:4307;height:2156" coordorigin="3619,131" coordsize="4307,2156" path="m7175,705r-16,l7157,707r2,3l7175,710r2,-3l7175,705xe" fillcolor="#006fbf" stroked="f">
                <v:path arrowok="t"/>
              </v:shape>
              <v:shape id="_x0000_s3653" style="position:absolute;left:3619;top:131;width:4307;height:2156" coordorigin="3619,131" coordsize="4307,2156" path="m7210,705r-16,l7192,707r2,3l7210,710r2,-3l7210,705xe" fillcolor="#006fbf" stroked="f">
                <v:path arrowok="t"/>
              </v:shape>
              <v:shape id="_x0000_s3654" style="position:absolute;left:3619;top:131;width:4307;height:2156" coordorigin="3619,131" coordsize="4307,2156" path="m7244,705r-14,l7226,707r4,3l7244,710r3,-3l7244,705xe" fillcolor="#006fbf" stroked="f">
                <v:path arrowok="t"/>
              </v:shape>
              <v:shape id="_x0000_s3655" style="position:absolute;left:3619;top:131;width:4307;height:2156" coordorigin="3619,131" coordsize="4307,2156" path="m7279,705r-14,l7262,707r3,3l7279,710r3,-3l7279,705xe" fillcolor="#006fbf" stroked="f">
                <v:path arrowok="t"/>
              </v:shape>
              <v:shape id="_x0000_s3656" style="position:absolute;left:3619;top:131;width:4307;height:2156" coordorigin="3619,131" coordsize="4307,2156" path="m7314,705r-14,l7297,707r3,3l7314,710r2,-3l7314,705xe" fillcolor="#006fbf" stroked="f">
                <v:path arrowok="t"/>
              </v:shape>
              <v:shape id="_x0000_s3657" style="position:absolute;left:3619;top:131;width:4307;height:2156" coordorigin="3619,131" coordsize="4307,2156" path="m7350,705r-16,l7332,707r2,3l7350,710r2,-3l7350,705xe" fillcolor="#006fbf" stroked="f">
                <v:path arrowok="t"/>
              </v:shape>
              <v:shape id="_x0000_s3658" style="position:absolute;left:3619;top:131;width:4307;height:2156" coordorigin="3619,131" coordsize="4307,2156" path="m7385,705r-16,l7367,707r2,3l7385,710r2,-3l7385,705xe" fillcolor="#006fbf" stroked="f">
                <v:path arrowok="t"/>
              </v:shape>
              <v:shape id="_x0000_s3659" style="position:absolute;left:3619;top:131;width:4307;height:2156" coordorigin="3619,131" coordsize="4307,2156" path="m7420,705r-16,l7402,707r2,3l7420,710r2,-3l7420,705xe" fillcolor="#006fbf" stroked="f">
                <v:path arrowok="t"/>
              </v:shape>
              <v:shape id="_x0000_s3660" style="position:absolute;left:3619;top:131;width:4307;height:2156" coordorigin="3619,131" coordsize="4307,2156" path="m7454,705r-14,l7436,707r4,3l7454,710r3,-3l7454,705xe" fillcolor="#006fbf" stroked="f">
                <v:path arrowok="t"/>
              </v:shape>
              <v:shape id="_x0000_s3661" style="position:absolute;left:3619;top:131;width:4307;height:2156" coordorigin="3619,131" coordsize="4307,2156" path="m7489,705r-14,l7472,707r3,3l7489,710r3,-3l7489,705xe" fillcolor="#006fbf" stroked="f">
                <v:path arrowok="t"/>
              </v:shape>
              <v:shape id="_x0000_s3662" style="position:absolute;left:3619;top:131;width:4307;height:2156" coordorigin="3619,131" coordsize="4307,2156" path="m7524,705r-14,l7507,707r3,3l7524,710r2,-3l7524,705xe" fillcolor="#006fbf" stroked="f">
                <v:path arrowok="t"/>
              </v:shape>
              <v:shape id="_x0000_s3663" style="position:absolute;left:3619;top:131;width:4307;height:2156" coordorigin="3619,131" coordsize="4307,2156" path="m7560,705r-16,l7542,707r2,3l7560,710r2,-3l7560,705xe" fillcolor="#006fbf" stroked="f">
                <v:path arrowok="t"/>
              </v:shape>
              <v:shape id="_x0000_s3664" style="position:absolute;left:3619;top:131;width:4307;height:2156" coordorigin="3619,131" coordsize="4307,2156" path="m7595,705r-16,l7577,707r2,3l7595,710r2,-3l7595,705xe" fillcolor="#006fbf" stroked="f">
                <v:path arrowok="t"/>
              </v:shape>
              <v:shape id="_x0000_s3665" style="position:absolute;left:3619;top:131;width:4307;height:2156" coordorigin="3619,131" coordsize="4307,2156" path="m7630,705r-16,l7612,707r2,3l7630,710r2,-3l7630,705xe" fillcolor="#006fbf" stroked="f">
                <v:path arrowok="t"/>
              </v:shape>
              <v:shape id="_x0000_s3666" style="position:absolute;left:3619;top:131;width:4307;height:2156" coordorigin="3619,131" coordsize="4307,2156" path="m7664,705r-14,l7646,707r4,3l7664,710r3,-3l7664,705xe" fillcolor="#006fbf" stroked="f">
                <v:path arrowok="t"/>
              </v:shape>
              <v:shape id="_x0000_s3667" style="position:absolute;left:3619;top:131;width:4307;height:2156" coordorigin="3619,131" coordsize="4307,2156" path="m7699,705r-14,l7682,707r3,3l7699,710r3,-3l7699,705xe" fillcolor="#006fbf" stroked="f">
                <v:path arrowok="t"/>
              </v:shape>
              <v:shape id="_x0000_s3668" style="position:absolute;left:3619;top:131;width:4307;height:2156" coordorigin="3619,131" coordsize="4307,2156" path="m7734,705r-14,l7717,707r3,3l7734,710r2,-3l7734,705xe" fillcolor="#006fbf" stroked="f">
                <v:path arrowok="t"/>
              </v:shape>
              <v:shape id="_x0000_s3669" style="position:absolute;left:3619;top:131;width:4307;height:2156" coordorigin="3619,131" coordsize="4307,2156" path="m7770,705r-16,l7752,707r2,3l7770,710r2,-3l7770,705xe" fillcolor="#006fbf" stroked="f">
                <v:path arrowok="t"/>
              </v:shape>
              <v:shape id="_x0000_s3670" style="position:absolute;left:3619;top:131;width:4307;height:2156" coordorigin="3619,131" coordsize="4307,2156" path="m7805,705r-16,l7787,707r2,3l7805,710r2,-3l7805,705xe" fillcolor="#006fbf" stroked="f">
                <v:path arrowok="t"/>
              </v:shape>
              <v:shape id="_x0000_s3671" style="position:absolute;left:3619;top:131;width:4307;height:2156" coordorigin="3619,131" coordsize="4307,2156" path="m7840,705r-16,l7822,707r2,3l7840,710r2,-3l7840,705xe" fillcolor="#006fbf" stroked="f">
                <v:path arrowok="t"/>
              </v:shape>
              <v:shape id="_x0000_s3672" style="position:absolute;left:3619;top:131;width:4307;height:2156" coordorigin="3619,131" coordsize="4307,2156" path="m7874,705r-14,l7856,707r4,3l7874,710r3,-3l7874,705xe" fillcolor="#006fbf" stroked="f">
                <v:path arrowok="t"/>
              </v:shape>
              <v:shape id="_x0000_s3673" style="position:absolute;left:3619;top:131;width:4307;height:2156" coordorigin="3619,131" coordsize="4307,2156" path="m7909,705r-14,l7892,707r3,3l7909,710r3,-3l7909,705xe" fillcolor="#006fbf" stroked="f">
                <v:path arrowok="t"/>
              </v:shape>
              <v:shape id="_x0000_s3674" style="position:absolute;left:3619;top:131;width:4307;height:2156" coordorigin="3619,131" coordsize="4307,2156" path="m7922,711r-2,2l7920,729r2,2l7926,729r,-16l7922,711xe" fillcolor="#006fbf" stroked="f">
                <v:path arrowok="t"/>
              </v:shape>
              <v:shape id="_x0000_s3675" style="position:absolute;left:3619;top:131;width:4307;height:2156" coordorigin="3619,131" coordsize="4307,2156" path="m7922,746r-2,2l7920,764r2,2l7926,764r,-16l7922,746xe" fillcolor="#006fbf" stroked="f">
                <v:path arrowok="t"/>
              </v:shape>
              <v:shape id="_x0000_s3676" style="position:absolute;left:3619;top:131;width:4307;height:2156" coordorigin="3619,131" coordsize="4307,2156" path="m7922,780r-2,4l7920,798r2,3l7926,798r,-14l7922,780xe" fillcolor="#006fbf" stroked="f">
                <v:path arrowok="t"/>
              </v:shape>
              <v:shape id="_x0000_s3677" style="position:absolute;left:3619;top:131;width:4307;height:2156" coordorigin="3619,131" coordsize="4307,2156" path="m7922,816r-2,3l7920,833r2,3l7926,833r,-14l7922,816xe" fillcolor="#006fbf" stroked="f">
                <v:path arrowok="t"/>
              </v:shape>
              <v:shape id="_x0000_s3678" style="position:absolute;left:3619;top:131;width:4307;height:2156" coordorigin="3619,131" coordsize="4307,2156" path="m7920,848r-16,l7902,850r2,2l7920,852r2,-2l7920,848xe" fillcolor="#006fbf" stroked="f">
                <v:path arrowok="t"/>
              </v:shape>
              <v:shape id="_x0000_s3679" style="position:absolute;left:3619;top:131;width:4307;height:2156" coordorigin="3619,131" coordsize="4307,2156" path="m7885,848r-15,l7867,850r3,2l7885,852r3,-2l7885,848xe" fillcolor="#006fbf" stroked="f">
                <v:path arrowok="t"/>
              </v:shape>
              <v:shape id="_x0000_s3680" style="position:absolute;left:3619;top:131;width:4307;height:2156" coordorigin="3619,131" coordsize="4307,2156" path="m7850,848r-15,l7832,850r3,2l7850,852r3,-2l7850,848xe" fillcolor="#006fbf" stroked="f">
                <v:path arrowok="t"/>
              </v:shape>
              <v:shape id="_x0000_s3681" style="position:absolute;left:3619;top:131;width:4307;height:2156" coordorigin="3619,131" coordsize="4307,2156" path="m7814,848r-14,l7798,850r2,2l7814,852r4,-2l7814,848xe" fillcolor="#006fbf" stroked="f">
                <v:path arrowok="t"/>
              </v:shape>
              <v:shape id="_x0000_s3682" style="position:absolute;left:3619;top:131;width:4307;height:2156" coordorigin="3619,131" coordsize="4307,2156" path="m7780,848r-15,l7763,850r2,2l7780,852r2,-2l7780,848xe" fillcolor="#006fbf" stroked="f">
                <v:path arrowok="t"/>
              </v:shape>
              <v:shape id="_x0000_s3683" style="position:absolute;left:3619;top:131;width:4307;height:2156" coordorigin="3619,131" coordsize="4307,2156" path="m7745,848r-15,l7728,850r2,2l7745,852r2,-2l7745,848xe" fillcolor="#006fbf" stroked="f">
                <v:path arrowok="t"/>
              </v:shape>
              <v:shape id="_x0000_s3684" style="position:absolute;left:3619;top:131;width:4307;height:2156" coordorigin="3619,131" coordsize="4307,2156" path="m7710,848r-16,l7692,850r2,2l7710,852r2,-2l7710,848xe" fillcolor="#006fbf" stroked="f">
                <v:path arrowok="t"/>
              </v:shape>
              <v:shape id="_x0000_s3685" style="position:absolute;left:3619;top:131;width:4307;height:2156" coordorigin="3619,131" coordsize="4307,2156" path="m7675,848r-15,l7657,850r3,2l7675,852r3,-2l7675,848xe" fillcolor="#006fbf" stroked="f">
                <v:path arrowok="t"/>
              </v:shape>
              <v:shape id="_x0000_s3686" style="position:absolute;left:3619;top:131;width:4307;height:2156" coordorigin="3619,131" coordsize="4307,2156" path="m7640,848r-15,l7622,850r3,2l7640,852r3,-2l7640,848xe" fillcolor="#006fbf" stroked="f">
                <v:path arrowok="t"/>
              </v:shape>
              <v:shape id="_x0000_s3687" style="position:absolute;left:3619;top:131;width:4307;height:2156" coordorigin="3619,131" coordsize="4307,2156" path="m7604,848r-14,l7588,850r2,2l7604,852r4,-2l7604,848xe" fillcolor="#006fbf" stroked="f">
                <v:path arrowok="t"/>
              </v:shape>
              <v:shape id="_x0000_s3688" style="position:absolute;left:3619;top:131;width:4307;height:2156" coordorigin="3619,131" coordsize="4307,2156" path="m7570,848r-15,l7553,850r2,2l7570,852r2,-2l7570,848xe" fillcolor="#006fbf" stroked="f">
                <v:path arrowok="t"/>
              </v:shape>
              <v:shape id="_x0000_s3689" style="position:absolute;left:3619;top:131;width:4307;height:2156" coordorigin="3619,131" coordsize="4307,2156" path="m7535,848r-15,l7518,850r2,2l7535,852r2,-2l7535,848xe" fillcolor="#006fbf" stroked="f">
                <v:path arrowok="t"/>
              </v:shape>
              <v:shape id="_x0000_s3690" style="position:absolute;left:3619;top:131;width:4307;height:2156" coordorigin="3619,131" coordsize="4307,2156" path="m7500,848r-16,l7482,850r2,2l7500,852r2,-2l7500,848xe" fillcolor="#006fbf" stroked="f">
                <v:path arrowok="t"/>
              </v:shape>
              <v:shape id="_x0000_s3691" style="position:absolute;left:3619;top:131;width:4307;height:2156" coordorigin="3619,131" coordsize="4307,2156" path="m7465,848r-15,l7447,850r3,2l7465,852r3,-2l7465,848xe" fillcolor="#006fbf" stroked="f">
                <v:path arrowok="t"/>
              </v:shape>
              <v:shape id="_x0000_s3692" style="position:absolute;left:3619;top:131;width:4307;height:2156" coordorigin="3619,131" coordsize="4307,2156" path="m7430,848r-15,l7412,850r3,2l7430,852r3,-2l7430,848xe" fillcolor="#006fbf" stroked="f">
                <v:path arrowok="t"/>
              </v:shape>
              <v:shape id="_x0000_s3693" style="position:absolute;left:3619;top:131;width:4307;height:2156" coordorigin="3619,131" coordsize="4307,2156" path="m7394,848r-14,l7378,850r2,2l7394,852r4,-2l7394,848xe" fillcolor="#006fbf" stroked="f">
                <v:path arrowok="t"/>
              </v:shape>
              <v:shape id="_x0000_s3694" style="position:absolute;left:3619;top:131;width:4307;height:2156" coordorigin="3619,131" coordsize="4307,2156" path="m7360,848r-15,l7343,850r2,2l7360,852r2,-2l7360,848xe" fillcolor="#006fbf" stroked="f">
                <v:path arrowok="t"/>
              </v:shape>
              <v:shape id="_x0000_s3695" style="position:absolute;left:3619;top:131;width:4307;height:2156" coordorigin="3619,131" coordsize="4307,2156" path="m7325,848r-15,l7308,850r2,2l7325,852r2,-2l7325,848xe" fillcolor="#006fbf" stroked="f">
                <v:path arrowok="t"/>
              </v:shape>
              <v:shape id="_x0000_s3696" style="position:absolute;left:3619;top:131;width:4307;height:2156" coordorigin="3619,131" coordsize="4307,2156" path="m7290,848r-16,l7272,850r2,2l7290,852r2,-2l7290,848xe" fillcolor="#006fbf" stroked="f">
                <v:path arrowok="t"/>
              </v:shape>
              <v:shape id="_x0000_s3697" style="position:absolute;left:3619;top:131;width:4307;height:2156" coordorigin="3619,131" coordsize="4307,2156" path="m7255,848r-15,l7237,850r3,2l7255,852r3,-2l7255,848xe" fillcolor="#006fbf" stroked="f">
                <v:path arrowok="t"/>
              </v:shape>
              <v:shape id="_x0000_s3698" style="position:absolute;left:3619;top:131;width:4307;height:2156" coordorigin="3619,131" coordsize="4307,2156" path="m7220,848r-15,l7202,850r3,2l7220,852r3,-2l7220,848xe" fillcolor="#006fbf" stroked="f">
                <v:path arrowok="t"/>
              </v:shape>
              <v:shape id="_x0000_s3699" style="position:absolute;left:3619;top:131;width:4307;height:2156" coordorigin="3619,131" coordsize="4307,2156" path="m7184,848r-14,l7168,850r2,2l7184,852r4,-2l7184,848xe" fillcolor="#006fbf" stroked="f">
                <v:path arrowok="t"/>
              </v:shape>
              <v:shape id="_x0000_s3700" style="position:absolute;left:3619;top:131;width:4307;height:2156" coordorigin="3619,131" coordsize="4307,2156" path="m7150,848r-15,l7133,850r2,2l7150,852r2,-2l7150,848xe" fillcolor="#006fbf" stroked="f">
                <v:path arrowok="t"/>
              </v:shape>
              <v:shape id="_x0000_s3701" style="position:absolute;left:3619;top:131;width:4307;height:2156" coordorigin="3619,131" coordsize="4307,2156" path="m7115,848r-15,l7098,850r2,2l7115,852r2,-2l7115,848xe" fillcolor="#006fbf" stroked="f">
                <v:path arrowok="t"/>
              </v:shape>
              <v:shape id="_x0000_s3702" style="position:absolute;left:3619;top:131;width:4307;height:2156" coordorigin="3619,131" coordsize="4307,2156" path="m7080,848r-16,l7062,850r2,2l7080,852r2,-2l7080,848xe" fillcolor="#006fbf" stroked="f">
                <v:path arrowok="t"/>
              </v:shape>
              <v:shape id="_x0000_s3703" style="position:absolute;left:3619;top:131;width:4307;height:2156" coordorigin="3619,131" coordsize="4307,2156" path="m7045,848r-15,l7027,850r3,2l7045,852r3,-2l7045,848xe" fillcolor="#006fbf" stroked="f">
                <v:path arrowok="t"/>
              </v:shape>
              <v:shape id="_x0000_s3704" style="position:absolute;left:3619;top:131;width:4307;height:2156" coordorigin="3619,131" coordsize="4307,2156" path="m7010,848r-15,l6992,850r3,2l7010,852r3,-2l7010,848xe" fillcolor="#006fbf" stroked="f">
                <v:path arrowok="t"/>
              </v:shape>
              <v:shape id="_x0000_s3705" style="position:absolute;left:3619;top:131;width:4307;height:2156" coordorigin="3619,131" coordsize="4307,2156" path="m6974,848r-14,l6958,850r2,2l6974,852r4,-2l6974,848xe" fillcolor="#006fbf" stroked="f">
                <v:path arrowok="t"/>
              </v:shape>
              <v:shape id="_x0000_s3706" style="position:absolute;left:3619;top:131;width:4307;height:2156" coordorigin="3619,131" coordsize="4307,2156" path="m6940,848r-15,l6923,850r2,2l6940,852r2,-2l6940,848xe" fillcolor="#006fbf" stroked="f">
                <v:path arrowok="t"/>
              </v:shape>
              <v:shape id="_x0000_s3707" style="position:absolute;left:3619;top:131;width:4307;height:2156" coordorigin="3619,131" coordsize="4307,2156" path="m6905,848r-15,l6888,850r2,2l6905,852r2,-2l6905,848xe" fillcolor="#006fbf" stroked="f">
                <v:path arrowok="t"/>
              </v:shape>
              <v:shape id="_x0000_s3708" style="position:absolute;left:3619;top:131;width:4307;height:2156" coordorigin="3619,131" coordsize="4307,2156" path="m6870,848r-16,l6852,850r2,2l6870,852r2,-2l6870,848xe" fillcolor="#006fbf" stroked="f">
                <v:path arrowok="t"/>
              </v:shape>
              <v:shape id="_x0000_s3709" style="position:absolute;left:3619;top:131;width:4307;height:2156" coordorigin="3619,131" coordsize="4307,2156" path="m6835,848r-15,l6817,850r3,2l6835,852r3,-2l6835,848xe" fillcolor="#006fbf" stroked="f">
                <v:path arrowok="t"/>
              </v:shape>
              <v:shape id="_x0000_s3710" style="position:absolute;left:3619;top:131;width:4307;height:2156" coordorigin="3619,131" coordsize="4307,2156" path="m6800,848r-15,l6782,850r3,2l6800,852r3,-2l6800,848xe" fillcolor="#006fbf" stroked="f">
                <v:path arrowok="t"/>
              </v:shape>
              <v:shape id="_x0000_s3711" style="position:absolute;left:3619;top:131;width:4307;height:2156" coordorigin="3619,131" coordsize="4307,2156" path="m6764,848r-14,l6748,850r2,2l6764,852r4,-2l6764,848xe" fillcolor="#006fbf" stroked="f">
                <v:path arrowok="t"/>
              </v:shape>
              <v:shape id="_x0000_s3712" style="position:absolute;left:3619;top:131;width:4307;height:2156" coordorigin="3619,131" coordsize="4307,2156" path="m6730,848r-15,l6713,850r2,2l6730,852r2,-2l6730,848xe" fillcolor="#006fbf" stroked="f">
                <v:path arrowok="t"/>
              </v:shape>
              <v:shape id="_x0000_s3713" style="position:absolute;left:3619;top:131;width:4307;height:2156" coordorigin="3619,131" coordsize="4307,2156" path="m6695,848r-15,l6678,850r2,2l6695,852r2,-2l6695,848xe" fillcolor="#006fbf" stroked="f">
                <v:path arrowok="t"/>
              </v:shape>
              <v:shape id="_x0000_s3714" style="position:absolute;left:3619;top:131;width:4307;height:2156" coordorigin="3619,131" coordsize="4307,2156" path="m6660,848r-16,l6642,850r2,2l6660,852r2,-2l6660,848xe" fillcolor="#006fbf" stroked="f">
                <v:path arrowok="t"/>
              </v:shape>
              <v:shape id="_x0000_s3715" style="position:absolute;left:3619;top:131;width:4307;height:2156" coordorigin="3619,131" coordsize="4307,2156" path="m6625,848r-15,l6607,850r3,2l6625,852r3,-2l6625,848xe" fillcolor="#006fbf" stroked="f">
                <v:path arrowok="t"/>
              </v:shape>
              <v:shape id="_x0000_s3716" style="position:absolute;left:3619;top:131;width:4307;height:2156" coordorigin="3619,131" coordsize="4307,2156" path="m6590,848r-15,l6572,850r3,2l6590,852r3,-2l6590,848xe" fillcolor="#006fbf" stroked="f">
                <v:path arrowok="t"/>
              </v:shape>
              <v:shape id="_x0000_s3717" style="position:absolute;left:3619;top:131;width:4307;height:2156" coordorigin="3619,131" coordsize="4307,2156" path="m6554,848r-14,l6538,850r2,2l6554,852r4,-2l6554,848xe" fillcolor="#006fbf" stroked="f">
                <v:path arrowok="t"/>
              </v:shape>
              <v:shape id="_x0000_s3718" style="position:absolute;left:3619;top:131;width:4307;height:2156" coordorigin="3619,131" coordsize="4307,2156" path="m6520,848r-15,l6503,850r2,2l6520,852r2,-2l6520,848xe" fillcolor="#006fbf" stroked="f">
                <v:path arrowok="t"/>
              </v:shape>
              <v:shape id="_x0000_s3719" style="position:absolute;left:3619;top:131;width:4307;height:2156" coordorigin="3619,131" coordsize="4307,2156" path="m6485,848r-15,l6468,850r2,2l6485,852r2,-2l6485,848xe" fillcolor="#006fbf" stroked="f">
                <v:path arrowok="t"/>
              </v:shape>
              <v:shape id="_x0000_s3720" style="position:absolute;left:3619;top:131;width:4307;height:2156" coordorigin="3619,131" coordsize="4307,2156" path="m6450,848r-16,l6432,850r2,2l6450,852r2,-2l6450,848xe" fillcolor="#006fbf" stroked="f">
                <v:path arrowok="t"/>
              </v:shape>
              <v:shape id="_x0000_s3721" style="position:absolute;left:3619;top:131;width:4307;height:2156" coordorigin="3619,131" coordsize="4307,2156" path="m6415,848r-15,l6397,850r3,2l6415,852r3,-2l6415,848xe" fillcolor="#006fbf" stroked="f">
                <v:path arrowok="t"/>
              </v:shape>
              <v:shape id="_x0000_s3722" style="position:absolute;left:3619;top:131;width:4307;height:2156" coordorigin="3619,131" coordsize="4307,2156" path="m6380,848r-15,l6362,850r3,2l6380,852r3,-2l6380,848xe" fillcolor="#006fbf" stroked="f">
                <v:path arrowok="t"/>
              </v:shape>
              <v:shape id="_x0000_s3723" style="position:absolute;left:3619;top:131;width:4307;height:2156" coordorigin="3619,131" coordsize="4307,2156" path="m6344,848r-14,l6328,850r2,2l6344,852r4,-2l6344,848xe" fillcolor="#006fbf" stroked="f">
                <v:path arrowok="t"/>
              </v:shape>
              <v:shape id="_x0000_s3724" style="position:absolute;left:3619;top:131;width:4307;height:2156" coordorigin="3619,131" coordsize="4307,2156" path="m6310,848r-15,l6293,850r2,2l6310,852r2,-2l6310,848xe" fillcolor="#006fbf" stroked="f">
                <v:path arrowok="t"/>
              </v:shape>
              <v:shape id="_x0000_s3725" style="position:absolute;left:3619;top:131;width:4307;height:2156" coordorigin="3619,131" coordsize="4307,2156" path="m6275,848r-15,l6258,850r2,2l6275,852r2,-2l6275,848xe" fillcolor="#006fbf" stroked="f">
                <v:path arrowok="t"/>
              </v:shape>
              <v:shape id="_x0000_s3726" style="position:absolute;left:3619;top:131;width:4307;height:2156" coordorigin="3619,131" coordsize="4307,2156" path="m6240,848r-16,l6222,850r2,2l6240,852r2,-2l6240,848xe" fillcolor="#006fbf" stroked="f">
                <v:path arrowok="t"/>
              </v:shape>
              <v:shape id="_x0000_s3727" style="position:absolute;left:3619;top:131;width:4307;height:2156" coordorigin="3619,131" coordsize="4307,2156" path="m6205,848r-15,l6187,850r3,2l6205,852r3,-2l6205,848xe" fillcolor="#006fbf" stroked="f">
                <v:path arrowok="t"/>
              </v:shape>
              <v:shape id="_x0000_s3728" style="position:absolute;left:3619;top:131;width:4307;height:2156" coordorigin="3619,131" coordsize="4307,2156" path="m6170,848r-15,l6152,850r3,2l6170,852r3,-2l6170,848xe" fillcolor="#006fbf" stroked="f">
                <v:path arrowok="t"/>
              </v:shape>
              <v:shape id="_x0000_s3729" style="position:absolute;left:3619;top:131;width:4307;height:2156" coordorigin="3619,131" coordsize="4307,2156" path="m6134,848r-14,l6118,850r2,2l6134,852r4,-2l6134,848xe" fillcolor="#006fbf" stroked="f">
                <v:path arrowok="t"/>
              </v:shape>
              <v:shape id="_x0000_s3730" style="position:absolute;left:3619;top:131;width:4307;height:2156" coordorigin="3619,131" coordsize="4307,2156" path="m6100,848r-15,l6083,850r2,2l6100,852r2,-2l6100,848xe" fillcolor="#006fbf" stroked="f">
                <v:path arrowok="t"/>
              </v:shape>
              <v:shape id="_x0000_s3731" style="position:absolute;left:3619;top:131;width:4307;height:2156" coordorigin="3619,131" coordsize="4307,2156" path="m6065,848r-15,l6048,850r2,2l6065,852r2,-2l6065,848xe" fillcolor="#006fbf" stroked="f">
                <v:path arrowok="t"/>
              </v:shape>
              <v:shape id="_x0000_s3732" style="position:absolute;left:3619;top:131;width:4307;height:2156" coordorigin="3619,131" coordsize="4307,2156" path="m6030,848r-16,l6012,850r2,2l6030,852r2,-2l6030,848xe" fillcolor="#006fbf" stroked="f">
                <v:path arrowok="t"/>
              </v:shape>
              <v:shape id="_x0000_s3733" style="position:absolute;left:3619;top:131;width:4307;height:2156" coordorigin="3619,131" coordsize="4307,2156" path="m5995,848r-15,l5977,850r3,2l5995,852r3,-2l5995,848xe" fillcolor="#006fbf" stroked="f">
                <v:path arrowok="t"/>
              </v:shape>
              <v:shape id="_x0000_s3734" style="position:absolute;left:3619;top:131;width:4307;height:2156" coordorigin="3619,131" coordsize="4307,2156" path="m5960,848r-15,l5942,850r3,2l5960,852r3,-2l5960,848xe" fillcolor="#006fbf" stroked="f">
                <v:path arrowok="t"/>
              </v:shape>
              <v:shape id="_x0000_s3735" style="position:absolute;left:3619;top:131;width:4307;height:2156" coordorigin="3619,131" coordsize="4307,2156" path="m5924,848r-14,l5908,850r2,2l5924,852r4,-2l5924,848xe" fillcolor="#006fbf" stroked="f">
                <v:path arrowok="t"/>
              </v:shape>
              <v:shape id="_x0000_s3736" style="position:absolute;left:3619;top:131;width:4307;height:2156" coordorigin="3619,131" coordsize="4307,2156" path="m5890,848r-15,l5873,850r2,2l5890,852r2,-2l5890,848xe" fillcolor="#006fbf" stroked="f">
                <v:path arrowok="t"/>
              </v:shape>
              <v:shape id="_x0000_s3737" style="position:absolute;left:3619;top:131;width:4307;height:2156" coordorigin="3619,131" coordsize="4307,2156" path="m5855,848r-15,l5838,850r2,2l5855,852r2,-2l5855,848xe" fillcolor="#006fbf" stroked="f">
                <v:path arrowok="t"/>
              </v:shape>
              <v:shape id="_x0000_s3738" style="position:absolute;left:3619;top:131;width:4307;height:2156" coordorigin="3619,131" coordsize="4307,2156" path="m5820,848r-16,l5802,850r2,2l5820,852r2,-2l5820,848xe" fillcolor="#006fbf" stroked="f">
                <v:path arrowok="t"/>
              </v:shape>
              <v:shape id="_x0000_s3739" style="position:absolute;left:3619;top:131;width:4307;height:2156" coordorigin="3619,131" coordsize="4307,2156" path="m5785,848r-15,l5767,850r3,2l5785,852r3,-2l5785,848xe" fillcolor="#006fbf" stroked="f">
                <v:path arrowok="t"/>
              </v:shape>
              <v:shape id="_x0000_s3740" style="position:absolute;left:3619;top:131;width:4307;height:2156" coordorigin="3619,131" coordsize="4307,2156" path="m5750,848r-15,l5732,850r3,2l5750,852r3,-2l5750,848xe" fillcolor="#006fbf" stroked="f">
                <v:path arrowok="t"/>
              </v:shape>
              <v:shape id="_x0000_s3741" style="position:absolute;left:3619;top:131;width:4307;height:2156" coordorigin="3619,131" coordsize="4307,2156" path="m5714,848r-14,l5698,850r2,2l5714,852r4,-2l5714,848xe" fillcolor="#006fbf" stroked="f">
                <v:path arrowok="t"/>
              </v:shape>
              <v:shape id="_x0000_s3742" style="position:absolute;left:3619;top:131;width:4307;height:2156" coordorigin="3619,131" coordsize="4307,2156" path="m5680,848r-15,l5663,850r2,2l5680,852r2,-2l5680,848xe" fillcolor="#006fbf" stroked="f">
                <v:path arrowok="t"/>
              </v:shape>
              <v:shape id="_x0000_s3743" style="position:absolute;left:3619;top:131;width:4307;height:2156" coordorigin="3619,131" coordsize="4307,2156" path="m5645,848r-15,l5628,850r2,2l5645,852r2,-2l5645,848xe" fillcolor="#006fbf" stroked="f">
                <v:path arrowok="t"/>
              </v:shape>
              <v:shape id="_x0000_s3744" style="position:absolute;left:3619;top:131;width:4307;height:2156" coordorigin="3619,131" coordsize="4307,2156" path="m5610,848r-16,l5592,850r2,2l5610,852r2,-2l5610,848xe" fillcolor="#006fbf" stroked="f">
                <v:path arrowok="t"/>
              </v:shape>
              <v:shape id="_x0000_s3745" style="position:absolute;left:3619;top:131;width:4307;height:2156" coordorigin="3619,131" coordsize="4307,2156" path="m5575,848r-15,l5557,850r3,2l5575,852r3,-2l5575,848xe" fillcolor="#006fbf" stroked="f">
                <v:path arrowok="t"/>
              </v:shape>
              <v:shape id="_x0000_s3746" style="position:absolute;left:3619;top:131;width:4307;height:2156" coordorigin="3619,131" coordsize="4307,2156" path="m5540,848r-15,l5522,850r3,2l5540,852r3,-2l5540,848xe" fillcolor="#006fbf" stroked="f">
                <v:path arrowok="t"/>
              </v:shape>
              <v:shape id="_x0000_s3747" style="position:absolute;left:3619;top:131;width:4307;height:2156" coordorigin="3619,131" coordsize="4307,2156" path="m5504,848r-14,l5488,850r2,2l5504,852r4,-2l5504,848xe" fillcolor="#006fbf" stroked="f">
                <v:path arrowok="t"/>
              </v:shape>
              <v:shape id="_x0000_s3748" style="position:absolute;left:3619;top:131;width:4307;height:2156" coordorigin="3619,131" coordsize="4307,2156" path="m5470,848r-15,l5453,850r2,2l5470,852r2,-2l5470,848xe" fillcolor="#006fbf" stroked="f">
                <v:path arrowok="t"/>
              </v:shape>
              <v:shape id="_x0000_s3749" style="position:absolute;left:3619;top:131;width:4307;height:2156" coordorigin="3619,131" coordsize="4307,2156" path="m5435,848r-15,l5418,850r2,2l5435,852r2,-2l5435,848xe" fillcolor="#006fbf" stroked="f">
                <v:path arrowok="t"/>
              </v:shape>
              <v:shape id="_x0000_s3750" style="position:absolute;left:3619;top:131;width:4307;height:2156" coordorigin="3619,131" coordsize="4307,2156" path="m5400,848r-16,l5382,850r2,2l5400,852r2,-2l5400,848xe" fillcolor="#006fbf" stroked="f">
                <v:path arrowok="t"/>
              </v:shape>
              <v:shape id="_x0000_s3751" style="position:absolute;left:3619;top:131;width:4307;height:2156" coordorigin="3619,131" coordsize="4307,2156" path="m5365,848r-15,l5347,850r3,2l5365,852r3,-2l5365,848xe" fillcolor="#006fbf" stroked="f">
                <v:path arrowok="t"/>
              </v:shape>
              <v:shape id="_x0000_s3752" style="position:absolute;left:3619;top:131;width:4307;height:2156" coordorigin="3619,131" coordsize="4307,2156" path="m5330,848r-15,l5312,850r3,2l5330,852r3,-2l5330,848xe" fillcolor="#006fbf" stroked="f">
                <v:path arrowok="t"/>
              </v:shape>
              <v:shape id="_x0000_s3753" style="position:absolute;left:3619;top:131;width:4307;height:2156" coordorigin="3619,131" coordsize="4307,2156" path="m5294,848r-14,l5278,850r2,2l5294,852r4,-2l5294,848xe" fillcolor="#006fbf" stroked="f">
                <v:path arrowok="t"/>
              </v:shape>
              <v:shape id="_x0000_s3754" style="position:absolute;left:3619;top:131;width:4307;height:2156" coordorigin="3619,131" coordsize="4307,2156" path="m5260,848r-15,l5243,850r2,2l5260,852r2,-2l5260,848xe" fillcolor="#006fbf" stroked="f">
                <v:path arrowok="t"/>
              </v:shape>
              <v:shape id="_x0000_s3755" style="position:absolute;left:3619;top:131;width:4307;height:2156" coordorigin="3619,131" coordsize="4307,2156" path="m5225,848r-15,l5208,850r2,2l5225,852r2,-2l5225,848xe" fillcolor="#006fbf" stroked="f">
                <v:path arrowok="t"/>
              </v:shape>
              <v:shape id="_x0000_s3756" style="position:absolute;left:3619;top:131;width:4307;height:2156" coordorigin="3619,131" coordsize="4307,2156" path="m5190,848r-16,l5172,850r2,2l5190,852r2,-2l5190,848xe" fillcolor="#006fbf" stroked="f">
                <v:path arrowok="t"/>
              </v:shape>
              <v:shape id="_x0000_s3757" style="position:absolute;left:3619;top:131;width:4307;height:2156" coordorigin="3619,131" coordsize="4307,2156" path="m5155,848r-15,l5137,850r3,2l5155,852r3,-2l5155,848xe" fillcolor="#006fbf" stroked="f">
                <v:path arrowok="t"/>
              </v:shape>
              <v:shape id="_x0000_s3758" style="position:absolute;left:3619;top:131;width:4307;height:2156" coordorigin="3619,131" coordsize="4307,2156" path="m5120,848r-15,l5102,850r3,2l5120,852r3,-2l5120,848xe" fillcolor="#006fbf" stroked="f">
                <v:path arrowok="t"/>
              </v:shape>
              <v:shape id="_x0000_s3759" style="position:absolute;left:3619;top:131;width:4307;height:2156" coordorigin="3619,131" coordsize="4307,2156" path="m5084,848r-14,l5068,850r2,2l5084,852r4,-2l5084,848xe" fillcolor="#006fbf" stroked="f">
                <v:path arrowok="t"/>
              </v:shape>
              <v:shape id="_x0000_s3760" style="position:absolute;left:3619;top:131;width:4307;height:2156" coordorigin="3619,131" coordsize="4307,2156" path="m5050,848r-15,l5033,850r2,2l5050,852r2,-2l5050,848xe" fillcolor="#006fbf" stroked="f">
                <v:path arrowok="t"/>
              </v:shape>
              <v:shape id="_x0000_s3761" style="position:absolute;left:3619;top:131;width:4307;height:2156" coordorigin="3619,131" coordsize="4307,2156" path="m5015,848r-15,l4998,850r2,2l5015,852r2,-2l5015,848xe" fillcolor="#006fbf" stroked="f">
                <v:path arrowok="t"/>
              </v:shape>
              <v:shape id="_x0000_s3762" style="position:absolute;left:3619;top:131;width:4307;height:2156" coordorigin="3619,131" coordsize="4307,2156" path="m4980,848r-16,l4962,850r2,2l4980,852r2,-2l4980,848xe" fillcolor="#006fbf" stroked="f">
                <v:path arrowok="t"/>
              </v:shape>
              <v:shape id="_x0000_s3763" style="position:absolute;left:3619;top:131;width:4307;height:2156" coordorigin="3619,131" coordsize="4307,2156" path="m4945,848r-15,l4927,850r3,2l4945,852r3,-2l4945,848xe" fillcolor="#006fbf" stroked="f">
                <v:path arrowok="t"/>
              </v:shape>
              <v:shape id="_x0000_s3764" style="position:absolute;left:3619;top:131;width:4307;height:2156" coordorigin="3619,131" coordsize="4307,2156" path="m4910,848r-15,l4892,850r3,2l4910,852r3,-2l4910,848xe" fillcolor="#006fbf" stroked="f">
                <v:path arrowok="t"/>
              </v:shape>
              <v:shape id="_x0000_s3765" style="position:absolute;left:3619;top:131;width:4307;height:2156" coordorigin="3619,131" coordsize="4307,2156" path="m4874,848r-14,l4858,850r2,2l4874,852r4,-2l4874,848xe" fillcolor="#006fbf" stroked="f">
                <v:path arrowok="t"/>
              </v:shape>
              <v:shape id="_x0000_s3766" style="position:absolute;left:3619;top:131;width:4307;height:2156" coordorigin="3619,131" coordsize="4307,2156" path="m4840,848r-15,l4823,850r2,2l4840,852r2,-2l4840,848xe" fillcolor="#006fbf" stroked="f">
                <v:path arrowok="t"/>
              </v:shape>
              <v:shape id="_x0000_s3767" style="position:absolute;left:3619;top:131;width:4307;height:2156" coordorigin="3619,131" coordsize="4307,2156" path="m4805,848r-15,l4788,850r2,2l4805,852r2,-2l4805,848xe" fillcolor="#006fbf" stroked="f">
                <v:path arrowok="t"/>
              </v:shape>
              <v:shape id="_x0000_s3768" style="position:absolute;left:3619;top:131;width:4307;height:2156" coordorigin="3619,131" coordsize="4307,2156" path="m4770,848r-16,l4752,850r2,2l4770,852r2,-2l4770,848xe" fillcolor="#006fbf" stroked="f">
                <v:path arrowok="t"/>
              </v:shape>
              <v:shape id="_x0000_s3769" style="position:absolute;left:3619;top:131;width:4307;height:2156" coordorigin="3619,131" coordsize="4307,2156" path="m4735,848r-15,l4717,850r3,2l4735,852r3,-2l4735,848xe" fillcolor="#006fbf" stroked="f">
                <v:path arrowok="t"/>
              </v:shape>
              <v:shape id="_x0000_s3770" style="position:absolute;left:3619;top:131;width:4307;height:2156" coordorigin="3619,131" coordsize="4307,2156" path="m4700,848r-15,l4682,850r3,2l4700,852r3,-2l4700,848xe" fillcolor="#006fbf" stroked="f">
                <v:path arrowok="t"/>
              </v:shape>
              <v:shape id="_x0000_s3771" style="position:absolute;left:3619;top:131;width:4307;height:2156" coordorigin="3619,131" coordsize="4307,2156" path="m4664,848r-14,l4648,850r2,2l4664,852r4,-2l4664,848xe" fillcolor="#006fbf" stroked="f">
                <v:path arrowok="t"/>
              </v:shape>
              <v:shape id="_x0000_s3772" style="position:absolute;left:3619;top:131;width:4307;height:2156" coordorigin="3619,131" coordsize="4307,2156" path="m4630,848r-15,l4613,850r2,2l4630,852r2,-2l4630,848xe" fillcolor="#006fbf" stroked="f">
                <v:path arrowok="t"/>
              </v:shape>
              <v:shape id="_x0000_s3773" style="position:absolute;left:3619;top:131;width:4307;height:2156" coordorigin="3619,131" coordsize="4307,2156" path="m4595,848r-15,l4578,850r2,2l4595,852r2,-2l4595,848xe" fillcolor="#006fbf" stroked="f">
                <v:path arrowok="t"/>
              </v:shape>
              <v:shape id="_x0000_s3774" style="position:absolute;left:3619;top:131;width:4307;height:2156" coordorigin="3619,131" coordsize="4307,2156" path="m4560,848r-16,l4542,850r2,2l4560,852r2,-2l4560,848xe" fillcolor="#006fbf" stroked="f">
                <v:path arrowok="t"/>
              </v:shape>
              <v:shape id="_x0000_s3775" style="position:absolute;left:3619;top:131;width:4307;height:2156" coordorigin="3619,131" coordsize="4307,2156" path="m4525,848r-15,l4507,850r3,2l4525,852r3,-2l4525,848xe" fillcolor="#006fbf" stroked="f">
                <v:path arrowok="t"/>
              </v:shape>
              <v:shape id="_x0000_s3776" style="position:absolute;left:3619;top:131;width:4307;height:2156" coordorigin="3619,131" coordsize="4307,2156" path="m4490,848r-15,l4472,850r3,2l4490,852r3,-2l4490,848xe" fillcolor="#006fbf" stroked="f">
                <v:path arrowok="t"/>
              </v:shape>
              <v:shape id="_x0000_s3777" style="position:absolute;left:3619;top:131;width:4307;height:2156" coordorigin="3619,131" coordsize="4307,2156" path="m4454,848r-14,l4438,850r2,2l4454,852r4,-2l4454,848xe" fillcolor="#006fbf" stroked="f">
                <v:path arrowok="t"/>
              </v:shape>
              <v:shape id="_x0000_s3778" style="position:absolute;left:3619;top:131;width:4307;height:2156" coordorigin="3619,131" coordsize="4307,2156" path="m4420,848r-15,l4403,850r2,2l4420,852r2,-2l4420,848xe" fillcolor="#006fbf" stroked="f">
                <v:path arrowok="t"/>
              </v:shape>
              <v:shape id="_x0000_s3779" style="position:absolute;left:3619;top:131;width:4307;height:2156" coordorigin="3619,131" coordsize="4307,2156" path="m4385,848r-15,l4368,850r2,2l4385,852r2,-2l4385,848xe" fillcolor="#006fbf" stroked="f">
                <v:path arrowok="t"/>
              </v:shape>
              <v:shape id="_x0000_s3780" style="position:absolute;left:3619;top:131;width:4307;height:2156" coordorigin="3619,131" coordsize="4307,2156" path="m4350,848r-16,l4332,850r2,2l4350,852r2,-2l4350,848xe" fillcolor="#006fbf" stroked="f">
                <v:path arrowok="t"/>
              </v:shape>
              <v:shape id="_x0000_s3781" style="position:absolute;left:3619;top:131;width:4307;height:2156" coordorigin="3619,131" coordsize="4307,2156" path="m4315,848r-15,l4297,850r3,2l4315,852r3,-2l4315,848xe" fillcolor="#006fbf" stroked="f">
                <v:path arrowok="t"/>
              </v:shape>
              <v:shape id="_x0000_s3782" style="position:absolute;left:3619;top:131;width:4307;height:2156" coordorigin="3619,131" coordsize="4307,2156" path="m4280,848r-15,l4262,850r3,2l4280,852r3,-2l4280,848xe" fillcolor="#006fbf" stroked="f">
                <v:path arrowok="t"/>
              </v:shape>
              <v:shape id="_x0000_s3783" style="position:absolute;left:3619;top:131;width:4307;height:2156" coordorigin="3619,131" coordsize="4307,2156" path="m4244,848r-14,l4228,850r2,2l4244,852r4,-2l4244,848xe" fillcolor="#006fbf" stroked="f">
                <v:path arrowok="t"/>
              </v:shape>
              <v:shape id="_x0000_s3784" style="position:absolute;left:3619;top:131;width:4307;height:2156" coordorigin="3619,131" coordsize="4307,2156" path="m4210,848r-15,l4193,850r2,2l4210,852r2,-2l4210,848xe" fillcolor="#006fbf" stroked="f">
                <v:path arrowok="t"/>
              </v:shape>
              <v:shape id="_x0000_s3785" style="position:absolute;left:3619;top:131;width:4307;height:2156" coordorigin="3619,131" coordsize="4307,2156" path="m4175,848r-15,l4158,850r2,2l4175,852r2,-2l4175,848xe" fillcolor="#006fbf" stroked="f">
                <v:path arrowok="t"/>
              </v:shape>
              <v:shape id="_x0000_s3786" style="position:absolute;left:3619;top:131;width:4307;height:2156" coordorigin="3619,131" coordsize="4307,2156" path="m4140,848r-16,l4122,850r2,2l4140,852r2,-2l4140,848xe" fillcolor="#006fbf" stroked="f">
                <v:path arrowok="t"/>
              </v:shape>
              <v:shape id="_x0000_s3787" style="position:absolute;left:3619;top:131;width:4307;height:2156" coordorigin="3619,131" coordsize="4307,2156" path="m4105,848r-15,l4087,850r3,2l4105,852r3,-2l4105,848xe" fillcolor="#006fbf" stroked="f">
                <v:path arrowok="t"/>
              </v:shape>
              <v:shape id="_x0000_s3788" style="position:absolute;left:3619;top:131;width:4307;height:2156" coordorigin="3619,131" coordsize="4307,2156" path="m4070,848r-15,l4052,850r3,2l4070,852r3,-2l4070,848xe" fillcolor="#006fbf" stroked="f">
                <v:path arrowok="t"/>
              </v:shape>
              <v:shape id="_x0000_s3789" style="position:absolute;left:3619;top:131;width:4307;height:2156" coordorigin="3619,131" coordsize="4307,2156" path="m4034,848r-14,l4018,850r2,2l4034,852r4,-2l4034,848xe" fillcolor="#006fbf" stroked="f">
                <v:path arrowok="t"/>
              </v:shape>
              <v:shape id="_x0000_s3790" style="position:absolute;left:3619;top:131;width:4307;height:2156" coordorigin="3619,131" coordsize="4307,2156" path="m4000,848r-15,l3983,850r2,2l4000,852r2,-2l4000,848xe" fillcolor="#006fbf" stroked="f">
                <v:path arrowok="t"/>
              </v:shape>
              <v:shape id="_x0000_s3791" style="position:absolute;left:3619;top:131;width:4307;height:2156" coordorigin="3619,131" coordsize="4307,2156" path="m3965,848r-15,l3948,850r2,2l3965,852r2,-2l3965,848xe" fillcolor="#006fbf" stroked="f">
                <v:path arrowok="t"/>
              </v:shape>
              <v:shape id="_x0000_s3792" style="position:absolute;left:3619;top:131;width:4307;height:2156" coordorigin="3619,131" coordsize="4307,2156" path="m3930,848r-16,l3912,850r2,2l3930,852r2,-2l3930,848xe" fillcolor="#006fbf" stroked="f">
                <v:path arrowok="t"/>
              </v:shape>
              <v:shape id="_x0000_s3793" style="position:absolute;left:3619;top:131;width:4307;height:2156" coordorigin="3619,131" coordsize="4307,2156" path="m3895,848r-15,l3877,850r3,2l3895,852r3,-2l3895,848xe" fillcolor="#006fbf" stroked="f">
                <v:path arrowok="t"/>
              </v:shape>
              <v:shape id="_x0000_s3794" style="position:absolute;left:3619;top:131;width:4307;height:2156" coordorigin="3619,131" coordsize="4307,2156" path="m3860,848r-15,l3842,850r3,2l3860,852r3,-2l3860,848xe" fillcolor="#006fbf" stroked="f">
                <v:path arrowok="t"/>
              </v:shape>
              <v:shape id="_x0000_s3795" style="position:absolute;left:3619;top:131;width:4307;height:2156" coordorigin="3619,131" coordsize="4307,2156" path="m3824,848r-14,l3808,850r2,2l3824,852r4,-2l3824,848xe" fillcolor="#006fbf" stroked="f">
                <v:path arrowok="t"/>
              </v:shape>
              <v:shape id="_x0000_s3796" style="position:absolute;left:3619;top:131;width:4307;height:2156" coordorigin="3619,131" coordsize="4307,2156" path="m3790,848r-15,l3773,850r2,2l3790,852r2,-2l3790,848xe" fillcolor="#006fbf" stroked="f">
                <v:path arrowok="t"/>
              </v:shape>
              <v:shape id="_x0000_s3797" style="position:absolute;left:3619;top:131;width:4307;height:2156" coordorigin="3619,131" coordsize="4307,2156" path="m3755,848r-15,l3738,850r2,2l3755,852r2,-2l3755,848xe" fillcolor="#006fbf" stroked="f">
                <v:path arrowok="t"/>
              </v:shape>
              <v:shape id="_x0000_s3798" style="position:absolute;left:3619;top:131;width:4307;height:2156" coordorigin="3619,131" coordsize="4307,2156" path="m3720,848r-16,l3702,850r2,2l3720,852r2,-2l3720,848xe" fillcolor="#006fbf" stroked="f">
                <v:path arrowok="t"/>
              </v:shape>
              <v:shape id="_x0000_s3799" style="position:absolute;left:3619;top:131;width:4307;height:2156" coordorigin="3619,131" coordsize="4307,2156" path="m3685,848r-15,l3667,850r3,2l3685,852r3,-2l3685,848xe" fillcolor="#006fbf" stroked="f">
                <v:path arrowok="t"/>
              </v:shape>
              <v:shape id="_x0000_s3800" style="position:absolute;left:3619;top:131;width:4307;height:2156" coordorigin="3619,131" coordsize="4307,2156" path="m3650,848r-15,l3632,850r3,2l3650,852r3,-2l3650,848xe" fillcolor="#006fbf" stroked="f">
                <v:path arrowok="t"/>
              </v:shape>
              <v:shape id="_x0000_s3801" style="position:absolute;left:3619;top:131;width:4307;height:2156" coordorigin="3619,131" coordsize="4307,2156" path="m3622,855r-3,2l3619,873r3,2l3624,873r,-16l3622,855xe" fillcolor="#006fbf" stroked="f">
                <v:path arrowok="t"/>
              </v:shape>
              <v:shape id="_x0000_s3802" style="position:absolute;left:3619;top:131;width:4307;height:2156" coordorigin="3619,131" coordsize="4307,2156" path="m3622,890r-3,2l3619,908r3,2l3624,908r,-16l3622,890xe" fillcolor="#006fbf" stroked="f">
                <v:path arrowok="t"/>
              </v:shape>
              <v:shape id="_x0000_s3803" style="position:absolute;left:3619;top:131;width:4307;height:2156" coordorigin="3619,131" coordsize="4307,2156" path="m3622,924r-3,4l3619,942r3,3l3624,942r,-14l3622,924xe" fillcolor="#006fbf" stroked="f">
                <v:path arrowok="t"/>
              </v:shape>
              <v:shape id="_x0000_s3804" style="position:absolute;left:3619;top:131;width:4307;height:2156" coordorigin="3619,131" coordsize="4307,2156" path="m3622,960r-3,3l3619,977r3,3l3624,977r,-14l3622,960xe" fillcolor="#006fbf" stroked="f">
                <v:path arrowok="t"/>
              </v:shape>
              <v:shape id="_x0000_s3805" style="position:absolute;left:3619;top:131;width:4307;height:2156" coordorigin="3619,131" coordsize="4307,2156" path="m3641,992r-16,l3623,994r2,2l3641,996r2,-2l3641,992xe" fillcolor="#006fbf" stroked="f">
                <v:path arrowok="t"/>
              </v:shape>
              <v:shape id="_x0000_s3806" style="position:absolute;left:3619;top:131;width:4307;height:2156" coordorigin="3619,131" coordsize="4307,2156" path="m3676,992r-15,l3658,994r3,2l3676,996r2,-2l3676,992xe" fillcolor="#006fbf" stroked="f">
                <v:path arrowok="t"/>
              </v:shape>
              <v:shape id="_x0000_s3807" style="position:absolute;left:3619;top:131;width:4307;height:2156" coordorigin="3619,131" coordsize="4307,2156" path="m3710,992r-14,l3694,994r2,2l3710,996r3,-2l3710,992xe" fillcolor="#006fbf" stroked="f">
                <v:path arrowok="t"/>
              </v:shape>
              <v:shape id="_x0000_s3808" style="position:absolute;left:3619;top:131;width:4307;height:2156" coordorigin="3619,131" coordsize="4307,2156" path="m3745,992r-14,l3728,994r3,2l3745,996r3,-2l3745,992xe" fillcolor="#006fbf" stroked="f">
                <v:path arrowok="t"/>
              </v:shape>
              <v:shape id="_x0000_s3809" style="position:absolute;left:3619;top:131;width:4307;height:2156" coordorigin="3619,131" coordsize="4307,2156" path="m3781,992r-15,l3763,994r3,2l3781,996r3,-2l3781,992xe" fillcolor="#006fbf" stroked="f">
                <v:path arrowok="t"/>
              </v:shape>
              <v:shape id="_x0000_s3810" style="position:absolute;left:3619;top:131;width:4307;height:2156" coordorigin="3619,131" coordsize="4307,2156" path="m3816,992r-16,l3798,994r2,2l3816,996r2,-2l3816,992xe" fillcolor="#006fbf" stroked="f">
                <v:path arrowok="t"/>
              </v:shape>
              <v:shape id="_x0000_s3811" style="position:absolute;left:3619;top:131;width:4307;height:2156" coordorigin="3619,131" coordsize="4307,2156" path="m3851,992r-16,l3833,994r2,2l3851,996r2,-2l3851,992xe" fillcolor="#006fbf" stroked="f">
                <v:path arrowok="t"/>
              </v:shape>
              <v:shape id="_x0000_s3812" style="position:absolute;left:3619;top:131;width:4307;height:2156" coordorigin="3619,131" coordsize="4307,2156" path="m3886,992r-15,l3868,994r3,2l3886,996r2,-2l3886,992xe" fillcolor="#006fbf" stroked="f">
                <v:path arrowok="t"/>
              </v:shape>
              <v:shape id="_x0000_s3813" style="position:absolute;left:3619;top:131;width:4307;height:2156" coordorigin="3619,131" coordsize="4307,2156" path="m3920,992r-14,l3904,994r2,2l3920,996r3,-2l3920,992xe" fillcolor="#006fbf" stroked="f">
                <v:path arrowok="t"/>
              </v:shape>
              <v:shape id="_x0000_s3814" style="position:absolute;left:3619;top:131;width:4307;height:2156" coordorigin="3619,131" coordsize="4307,2156" path="m3955,992r-14,l3938,994r3,2l3955,996r3,-2l3955,992xe" fillcolor="#006fbf" stroked="f">
                <v:path arrowok="t"/>
              </v:shape>
              <v:shape id="_x0000_s3815" style="position:absolute;left:3619;top:131;width:4307;height:2156" coordorigin="3619,131" coordsize="4307,2156" path="m3991,992r-15,l3973,994r3,2l3991,996r3,-2l3991,992xe" fillcolor="#006fbf" stroked="f">
                <v:path arrowok="t"/>
              </v:shape>
              <v:shape id="_x0000_s3816" style="position:absolute;left:3619;top:131;width:4307;height:2156" coordorigin="3619,131" coordsize="4307,2156" path="m4026,992r-16,l4008,994r2,2l4026,996r2,-2l4026,992xe" fillcolor="#006fbf" stroked="f">
                <v:path arrowok="t"/>
              </v:shape>
              <v:shape id="_x0000_s3817" style="position:absolute;left:3619;top:131;width:4307;height:2156" coordorigin="3619,131" coordsize="4307,2156" path="m4061,992r-16,l4043,994r2,2l4061,996r2,-2l4061,992xe" fillcolor="#006fbf" stroked="f">
                <v:path arrowok="t"/>
              </v:shape>
              <v:shape id="_x0000_s3818" style="position:absolute;left:3619;top:131;width:4307;height:2156" coordorigin="3619,131" coordsize="4307,2156" path="m4096,992r-15,l4078,994r3,2l4096,996r2,-2l4096,992xe" fillcolor="#006fbf" stroked="f">
                <v:path arrowok="t"/>
              </v:shape>
              <v:shape id="_x0000_s3819" style="position:absolute;left:3619;top:131;width:4307;height:2156" coordorigin="3619,131" coordsize="4307,2156" path="m4130,992r-14,l4114,994r2,2l4130,996r3,-2l4130,992xe" fillcolor="#006fbf" stroked="f">
                <v:path arrowok="t"/>
              </v:shape>
              <v:shape id="_x0000_s3820" style="position:absolute;left:3619;top:131;width:4307;height:2156" coordorigin="3619,131" coordsize="4307,2156" path="m4165,992r-14,l4148,994r3,2l4165,996r3,-2l4165,992xe" fillcolor="#006fbf" stroked="f">
                <v:path arrowok="t"/>
              </v:shape>
              <v:shape id="_x0000_s3821" style="position:absolute;left:3619;top:131;width:4307;height:2156" coordorigin="3619,131" coordsize="4307,2156" path="m4201,992r-15,l4183,994r3,2l4201,996r3,-2l4201,992xe" fillcolor="#006fbf" stroked="f">
                <v:path arrowok="t"/>
              </v:shape>
              <v:shape id="_x0000_s3822" style="position:absolute;left:3619;top:131;width:4307;height:2156" coordorigin="3619,131" coordsize="4307,2156" path="m4236,992r-16,l4218,994r2,2l4236,996r2,-2l4236,992xe" fillcolor="#006fbf" stroked="f">
                <v:path arrowok="t"/>
              </v:shape>
              <v:shape id="_x0000_s3823" style="position:absolute;left:3619;top:131;width:4307;height:2156" coordorigin="3619,131" coordsize="4307,2156" path="m4271,992r-16,l4253,994r2,2l4271,996r2,-2l4271,992xe" fillcolor="#006fbf" stroked="f">
                <v:path arrowok="t"/>
              </v:shape>
              <v:shape id="_x0000_s3824" style="position:absolute;left:3619;top:131;width:4307;height:2156" coordorigin="3619,131" coordsize="4307,2156" path="m4306,992r-15,l4288,994r3,2l4306,996r2,-2l4306,992xe" fillcolor="#006fbf" stroked="f">
                <v:path arrowok="t"/>
              </v:shape>
              <v:shape id="_x0000_s3825" style="position:absolute;left:3619;top:131;width:4307;height:2156" coordorigin="3619,131" coordsize="4307,2156" path="m4340,992r-14,l4324,994r2,2l4340,996r3,-2l4340,992xe" fillcolor="#006fbf" stroked="f">
                <v:path arrowok="t"/>
              </v:shape>
              <v:shape id="_x0000_s3826" style="position:absolute;left:3619;top:131;width:4307;height:2156" coordorigin="3619,131" coordsize="4307,2156" path="m4375,992r-14,l4358,994r3,2l4375,996r3,-2l4375,992xe" fillcolor="#006fbf" stroked="f">
                <v:path arrowok="t"/>
              </v:shape>
              <v:shape id="_x0000_s3827" style="position:absolute;left:3619;top:131;width:4307;height:2156" coordorigin="3619,131" coordsize="4307,2156" path="m4411,992r-15,l4393,994r3,2l4411,996r3,-2l4411,992xe" fillcolor="#006fbf" stroked="f">
                <v:path arrowok="t"/>
              </v:shape>
              <v:shape id="_x0000_s3828" style="position:absolute;left:3619;top:131;width:4307;height:2156" coordorigin="3619,131" coordsize="4307,2156" path="m4446,992r-16,l4428,994r2,2l4446,996r2,-2l4446,992xe" fillcolor="#006fbf" stroked="f">
                <v:path arrowok="t"/>
              </v:shape>
              <v:shape id="_x0000_s3829" style="position:absolute;left:3619;top:131;width:4307;height:2156" coordorigin="3619,131" coordsize="4307,2156" path="m4481,992r-16,l4463,994r2,2l4481,996r2,-2l4481,992xe" fillcolor="#006fbf" stroked="f">
                <v:path arrowok="t"/>
              </v:shape>
              <v:shape id="_x0000_s3830" style="position:absolute;left:3619;top:131;width:4307;height:2156" coordorigin="3619,131" coordsize="4307,2156" path="m4516,992r-15,l4498,994r3,2l4516,996r2,-2l4516,992xe" fillcolor="#006fbf" stroked="f">
                <v:path arrowok="t"/>
              </v:shape>
              <v:shape id="_x0000_s3831" style="position:absolute;left:3619;top:131;width:4307;height:2156" coordorigin="3619,131" coordsize="4307,2156" path="m4550,992r-14,l4534,994r2,2l4550,996r3,-2l4550,992xe" fillcolor="#006fbf" stroked="f">
                <v:path arrowok="t"/>
              </v:shape>
              <v:shape id="_x0000_s3832" style="position:absolute;left:3619;top:131;width:4307;height:2156" coordorigin="3619,131" coordsize="4307,2156" path="m4585,992r-14,l4568,994r3,2l4585,996r3,-2l4585,992xe" fillcolor="#006fbf" stroked="f">
                <v:path arrowok="t"/>
              </v:shape>
              <v:shape id="_x0000_s3833" style="position:absolute;left:3619;top:131;width:4307;height:2156" coordorigin="3619,131" coordsize="4307,2156" path="m4621,992r-15,l4603,994r3,2l4621,996r3,-2l4621,992xe" fillcolor="#006fbf" stroked="f">
                <v:path arrowok="t"/>
              </v:shape>
              <v:shape id="_x0000_s3834" style="position:absolute;left:3619;top:131;width:4307;height:2156" coordorigin="3619,131" coordsize="4307,2156" path="m4656,992r-16,l4638,994r2,2l4656,996r2,-2l4656,992xe" fillcolor="#006fbf" stroked="f">
                <v:path arrowok="t"/>
              </v:shape>
              <v:shape id="_x0000_s3835" style="position:absolute;left:3619;top:131;width:4307;height:2156" coordorigin="3619,131" coordsize="4307,2156" path="m4691,992r-16,l4673,994r2,2l4691,996r2,-2l4691,992xe" fillcolor="#006fbf" stroked="f">
                <v:path arrowok="t"/>
              </v:shape>
              <v:shape id="_x0000_s3836" style="position:absolute;left:3619;top:131;width:4307;height:2156" coordorigin="3619,131" coordsize="4307,2156" path="m4726,992r-15,l4708,994r3,2l4726,996r2,-2l4726,992xe" fillcolor="#006fbf" stroked="f">
                <v:path arrowok="t"/>
              </v:shape>
              <v:shape id="_x0000_s3837" style="position:absolute;left:3619;top:131;width:4307;height:2156" coordorigin="3619,131" coordsize="4307,2156" path="m4760,992r-14,l4744,994r2,2l4760,996r3,-2l4760,992xe" fillcolor="#006fbf" stroked="f">
                <v:path arrowok="t"/>
              </v:shape>
              <v:shape id="_x0000_s3838" style="position:absolute;left:3619;top:131;width:4307;height:2156" coordorigin="3619,131" coordsize="4307,2156" path="m4795,992r-14,l4778,994r3,2l4795,996r3,-2l4795,992xe" fillcolor="#006fbf" stroked="f">
                <v:path arrowok="t"/>
              </v:shape>
              <v:shape id="_x0000_s3839" style="position:absolute;left:3619;top:131;width:4307;height:2156" coordorigin="3619,131" coordsize="4307,2156" path="m4831,992r-15,l4813,994r3,2l4831,996r3,-2l4831,992xe" fillcolor="#006fbf" stroked="f">
                <v:path arrowok="t"/>
              </v:shape>
              <v:shape id="_x0000_s3840" style="position:absolute;left:3619;top:131;width:4307;height:2156" coordorigin="3619,131" coordsize="4307,2156" path="m4866,992r-16,l4848,994r2,2l4866,996r2,-2l4866,992xe" fillcolor="#006fbf" stroked="f">
                <v:path arrowok="t"/>
              </v:shape>
              <v:shape id="_x0000_s3841" style="position:absolute;left:3619;top:131;width:4307;height:2156" coordorigin="3619,131" coordsize="4307,2156" path="m4901,992r-16,l4883,994r2,2l4901,996r2,-2l4901,992xe" fillcolor="#006fbf" stroked="f">
                <v:path arrowok="t"/>
              </v:shape>
              <v:shape id="_x0000_s3842" style="position:absolute;left:3619;top:131;width:4307;height:2156" coordorigin="3619,131" coordsize="4307,2156" path="m4936,992r-15,l4918,994r3,2l4936,996r2,-2l4936,992xe" fillcolor="#006fbf" stroked="f">
                <v:path arrowok="t"/>
              </v:shape>
              <v:shape id="_x0000_s3843" style="position:absolute;left:3619;top:131;width:4307;height:2156" coordorigin="3619,131" coordsize="4307,2156" path="m4970,992r-14,l4954,994r2,2l4970,996r3,-2l4970,992xe" fillcolor="#006fbf" stroked="f">
                <v:path arrowok="t"/>
              </v:shape>
              <v:shape id="_x0000_s3844" style="position:absolute;left:3619;top:131;width:4307;height:2156" coordorigin="3619,131" coordsize="4307,2156" path="m5005,992r-14,l4988,994r3,2l5005,996r3,-2l5005,992xe" fillcolor="#006fbf" stroked="f">
                <v:path arrowok="t"/>
              </v:shape>
              <v:shape id="_x0000_s3845" style="position:absolute;left:3619;top:131;width:4307;height:2156" coordorigin="3619,131" coordsize="4307,2156" path="m5041,992r-15,l5023,994r3,2l5041,996r3,-2l5041,992xe" fillcolor="#006fbf" stroked="f">
                <v:path arrowok="t"/>
              </v:shape>
              <v:shape id="_x0000_s3846" style="position:absolute;left:3619;top:131;width:4307;height:2156" coordorigin="3619,131" coordsize="4307,2156" path="m5076,992r-16,l5058,994r2,2l5076,996r2,-2l5076,992xe" fillcolor="#006fbf" stroked="f">
                <v:path arrowok="t"/>
              </v:shape>
              <v:shape id="_x0000_s3847" style="position:absolute;left:3619;top:131;width:4307;height:2156" coordorigin="3619,131" coordsize="4307,2156" path="m5111,992r-16,l5093,994r2,2l5111,996r2,-2l5111,992xe" fillcolor="#006fbf" stroked="f">
                <v:path arrowok="t"/>
              </v:shape>
              <v:shape id="_x0000_s3848" style="position:absolute;left:3619;top:131;width:4307;height:2156" coordorigin="3619,131" coordsize="4307,2156" path="m5146,992r-15,l5128,994r3,2l5146,996r2,-2l5146,992xe" fillcolor="#006fbf" stroked="f">
                <v:path arrowok="t"/>
              </v:shape>
              <v:shape id="_x0000_s3849" style="position:absolute;left:3619;top:131;width:4307;height:2156" coordorigin="3619,131" coordsize="4307,2156" path="m5180,992r-14,l5164,994r2,2l5180,996r3,-2l5180,992xe" fillcolor="#006fbf" stroked="f">
                <v:path arrowok="t"/>
              </v:shape>
              <v:shape id="_x0000_s3850" style="position:absolute;left:3619;top:131;width:4307;height:2156" coordorigin="3619,131" coordsize="4307,2156" path="m5215,992r-14,l5198,994r3,2l5215,996r3,-2l5215,992xe" fillcolor="#006fbf" stroked="f">
                <v:path arrowok="t"/>
              </v:shape>
              <v:shape id="_x0000_s3851" style="position:absolute;left:3619;top:131;width:4307;height:2156" coordorigin="3619,131" coordsize="4307,2156" path="m5251,992r-15,l5233,994r3,2l5251,996r3,-2l5251,992xe" fillcolor="#006fbf" stroked="f">
                <v:path arrowok="t"/>
              </v:shape>
              <v:shape id="_x0000_s3852" style="position:absolute;left:3619;top:131;width:4307;height:2156" coordorigin="3619,131" coordsize="4307,2156" path="m5286,992r-16,l5268,994r2,2l5286,996r2,-2l5286,992xe" fillcolor="#006fbf" stroked="f">
                <v:path arrowok="t"/>
              </v:shape>
              <v:shape id="_x0000_s3853" style="position:absolute;left:3619;top:131;width:4307;height:2156" coordorigin="3619,131" coordsize="4307,2156" path="m5321,992r-16,l5303,994r2,2l5321,996r2,-2l5321,992xe" fillcolor="#006fbf" stroked="f">
                <v:path arrowok="t"/>
              </v:shape>
              <v:shape id="_x0000_s3854" style="position:absolute;left:3619;top:131;width:4307;height:2156" coordorigin="3619,131" coordsize="4307,2156" path="m5356,992r-15,l5338,994r3,2l5356,996r2,-2l5356,992xe" fillcolor="#006fbf" stroked="f">
                <v:path arrowok="t"/>
              </v:shape>
              <v:shape id="_x0000_s3855" style="position:absolute;left:3619;top:131;width:4307;height:2156" coordorigin="3619,131" coordsize="4307,2156" path="m5390,992r-14,l5374,994r2,2l5390,996r3,-2l5390,992xe" fillcolor="#006fbf" stroked="f">
                <v:path arrowok="t"/>
              </v:shape>
              <v:shape id="_x0000_s3856" style="position:absolute;left:3619;top:131;width:4307;height:2156" coordorigin="3619,131" coordsize="4307,2156" path="m5425,992r-14,l5408,994r3,2l5425,996r3,-2l5425,992xe" fillcolor="#006fbf" stroked="f">
                <v:path arrowok="t"/>
              </v:shape>
              <v:shape id="_x0000_s3857" style="position:absolute;left:3619;top:131;width:4307;height:2156" coordorigin="3619,131" coordsize="4307,2156" path="m5461,992r-15,l5443,994r3,2l5461,996r3,-2l5461,992xe" fillcolor="#006fbf" stroked="f">
                <v:path arrowok="t"/>
              </v:shape>
              <v:shape id="_x0000_s3858" style="position:absolute;left:3619;top:131;width:4307;height:2156" coordorigin="3619,131" coordsize="4307,2156" path="m5496,992r-16,l5478,994r2,2l5496,996r2,-2l5496,992xe" fillcolor="#006fbf" stroked="f">
                <v:path arrowok="t"/>
              </v:shape>
              <v:shape id="_x0000_s3859" style="position:absolute;left:3619;top:131;width:4307;height:2156" coordorigin="3619,131" coordsize="4307,2156" path="m5531,992r-16,l5513,994r2,2l5531,996r2,-2l5531,992xe" fillcolor="#006fbf" stroked="f">
                <v:path arrowok="t"/>
              </v:shape>
              <v:shape id="_x0000_s3860" style="position:absolute;left:3619;top:131;width:4307;height:2156" coordorigin="3619,131" coordsize="4307,2156" path="m5566,992r-15,l5548,994r3,2l5566,996r2,-2l5566,992xe" fillcolor="#006fbf" stroked="f">
                <v:path arrowok="t"/>
              </v:shape>
              <v:shape id="_x0000_s3861" style="position:absolute;left:3619;top:131;width:4307;height:2156" coordorigin="3619,131" coordsize="4307,2156" path="m5600,992r-14,l5584,994r2,2l5600,996r3,-2l5600,992xe" fillcolor="#006fbf" stroked="f">
                <v:path arrowok="t"/>
              </v:shape>
              <v:shape id="_x0000_s3862" style="position:absolute;left:3619;top:131;width:4307;height:2156" coordorigin="3619,131" coordsize="4307,2156" path="m5635,992r-14,l5618,994r3,2l5635,996r3,-2l5635,992xe" fillcolor="#006fbf" stroked="f">
                <v:path arrowok="t"/>
              </v:shape>
              <v:shape id="_x0000_s3863" style="position:absolute;left:3619;top:131;width:4307;height:2156" coordorigin="3619,131" coordsize="4307,2156" path="m5671,992r-15,l5653,994r3,2l5671,996r3,-2l5671,992xe" fillcolor="#006fbf" stroked="f">
                <v:path arrowok="t"/>
              </v:shape>
              <v:shape id="_x0000_s3864" style="position:absolute;left:3619;top:131;width:4307;height:2156" coordorigin="3619,131" coordsize="4307,2156" path="m5706,992r-16,l5688,994r2,2l5706,996r2,-2l5706,992xe" fillcolor="#006fbf" stroked="f">
                <v:path arrowok="t"/>
              </v:shape>
              <v:shape id="_x0000_s3865" style="position:absolute;left:3619;top:131;width:4307;height:2156" coordorigin="3619,131" coordsize="4307,2156" path="m5741,992r-16,l5723,994r2,2l5741,996r2,-2l5741,992xe" fillcolor="#006fbf" stroked="f">
                <v:path arrowok="t"/>
              </v:shape>
              <v:shape id="_x0000_s3866" style="position:absolute;left:3619;top:131;width:4307;height:2156" coordorigin="3619,131" coordsize="4307,2156" path="m5776,992r-15,l5758,994r3,2l5776,996r2,-2l5776,992xe" fillcolor="#006fbf" stroked="f">
                <v:path arrowok="t"/>
              </v:shape>
              <v:shape id="_x0000_s3867" style="position:absolute;left:3619;top:131;width:4307;height:2156" coordorigin="3619,131" coordsize="4307,2156" path="m5810,992r-14,l5794,994r2,2l5810,996r3,-2l5810,992xe" fillcolor="#006fbf" stroked="f">
                <v:path arrowok="t"/>
              </v:shape>
              <v:shape id="_x0000_s3868" style="position:absolute;left:3619;top:131;width:4307;height:2156" coordorigin="3619,131" coordsize="4307,2156" path="m5845,992r-14,l5828,994r3,2l5845,996r3,-2l5845,992xe" fillcolor="#006fbf" stroked="f">
                <v:path arrowok="t"/>
              </v:shape>
              <v:shape id="_x0000_s3869" style="position:absolute;left:3619;top:131;width:4307;height:2156" coordorigin="3619,131" coordsize="4307,2156" path="m5881,992r-15,l5863,994r3,2l5881,996r3,-2l5881,992xe" fillcolor="#006fbf" stroked="f">
                <v:path arrowok="t"/>
              </v:shape>
              <v:shape id="_x0000_s3870" style="position:absolute;left:3619;top:131;width:4307;height:2156" coordorigin="3619,131" coordsize="4307,2156" path="m5916,992r-16,l5898,994r2,2l5916,996r2,-2l5916,992xe" fillcolor="#006fbf" stroked="f">
                <v:path arrowok="t"/>
              </v:shape>
              <v:shape id="_x0000_s3871" style="position:absolute;left:3619;top:131;width:4307;height:2156" coordorigin="3619,131" coordsize="4307,2156" path="m5951,992r-16,l5933,994r2,2l5951,996r2,-2l5951,992xe" fillcolor="#006fbf" stroked="f">
                <v:path arrowok="t"/>
              </v:shape>
              <v:shape id="_x0000_s3872" style="position:absolute;left:3619;top:131;width:4307;height:2156" coordorigin="3619,131" coordsize="4307,2156" path="m5986,992r-15,l5968,994r3,2l5986,996r2,-2l5986,992xe" fillcolor="#006fbf" stroked="f">
                <v:path arrowok="t"/>
              </v:shape>
              <v:shape id="_x0000_s3873" style="position:absolute;left:3619;top:131;width:4307;height:2156" coordorigin="3619,131" coordsize="4307,2156" path="m6020,992r-14,l6004,994r2,2l6020,996r3,-2l6020,992xe" fillcolor="#006fbf" stroked="f">
                <v:path arrowok="t"/>
              </v:shape>
              <v:shape id="_x0000_s3874" style="position:absolute;left:3619;top:131;width:4307;height:2156" coordorigin="3619,131" coordsize="4307,2156" path="m6055,992r-14,l6038,994r3,2l6055,996r3,-2l6055,992xe" fillcolor="#006fbf" stroked="f">
                <v:path arrowok="t"/>
              </v:shape>
              <v:shape id="_x0000_s3875" style="position:absolute;left:3619;top:131;width:4307;height:2156" coordorigin="3619,131" coordsize="4307,2156" path="m6091,992r-15,l6073,994r3,2l6091,996r3,-2l6091,992xe" fillcolor="#006fbf" stroked="f">
                <v:path arrowok="t"/>
              </v:shape>
              <v:shape id="_x0000_s3876" style="position:absolute;left:3619;top:131;width:4307;height:2156" coordorigin="3619,131" coordsize="4307,2156" path="m6126,992r-16,l6108,994r2,2l6126,996r2,-2l6126,992xe" fillcolor="#006fbf" stroked="f">
                <v:path arrowok="t"/>
              </v:shape>
              <v:shape id="_x0000_s3877" style="position:absolute;left:3619;top:131;width:4307;height:2156" coordorigin="3619,131" coordsize="4307,2156" path="m6161,992r-16,l6143,994r2,2l6161,996r2,-2l6161,992xe" fillcolor="#006fbf" stroked="f">
                <v:path arrowok="t"/>
              </v:shape>
              <v:shape id="_x0000_s3878" style="position:absolute;left:3619;top:131;width:4307;height:2156" coordorigin="3619,131" coordsize="4307,2156" path="m6196,992r-15,l6178,994r3,2l6196,996r2,-2l6196,992xe" fillcolor="#006fbf" stroked="f">
                <v:path arrowok="t"/>
              </v:shape>
              <v:shape id="_x0000_s3879" style="position:absolute;left:3619;top:131;width:4307;height:2156" coordorigin="3619,131" coordsize="4307,2156" path="m6230,992r-14,l6214,994r2,2l6230,996r3,-2l6230,992xe" fillcolor="#006fbf" stroked="f">
                <v:path arrowok="t"/>
              </v:shape>
              <v:shape id="_x0000_s3880" style="position:absolute;left:3619;top:131;width:4307;height:2156" coordorigin="3619,131" coordsize="4307,2156" path="m6265,992r-14,l6248,994r3,2l6265,996r3,-2l6265,992xe" fillcolor="#006fbf" stroked="f">
                <v:path arrowok="t"/>
              </v:shape>
              <v:shape id="_x0000_s3881" style="position:absolute;left:3619;top:131;width:4307;height:2156" coordorigin="3619,131" coordsize="4307,2156" path="m6301,992r-15,l6283,994r3,2l6301,996r3,-2l6301,992xe" fillcolor="#006fbf" stroked="f">
                <v:path arrowok="t"/>
              </v:shape>
              <v:shape id="_x0000_s3882" style="position:absolute;left:3619;top:131;width:4307;height:2156" coordorigin="3619,131" coordsize="4307,2156" path="m6336,992r-16,l6318,994r2,2l6336,996r2,-2l6336,992xe" fillcolor="#006fbf" stroked="f">
                <v:path arrowok="t"/>
              </v:shape>
              <v:shape id="_x0000_s3883" style="position:absolute;left:3619;top:131;width:4307;height:2156" coordorigin="3619,131" coordsize="4307,2156" path="m6371,992r-16,l6353,994r2,2l6371,996r2,-2l6371,992xe" fillcolor="#006fbf" stroked="f">
                <v:path arrowok="t"/>
              </v:shape>
              <v:shape id="_x0000_s3884" style="position:absolute;left:3619;top:131;width:4307;height:2156" coordorigin="3619,131" coordsize="4307,2156" path="m6406,992r-15,l6388,994r3,2l6406,996r2,-2l6406,992xe" fillcolor="#006fbf" stroked="f">
                <v:path arrowok="t"/>
              </v:shape>
              <v:shape id="_x0000_s3885" style="position:absolute;left:3619;top:131;width:4307;height:2156" coordorigin="3619,131" coordsize="4307,2156" path="m6440,992r-14,l6424,994r2,2l6440,996r3,-2l6440,992xe" fillcolor="#006fbf" stroked="f">
                <v:path arrowok="t"/>
              </v:shape>
              <v:shape id="_x0000_s3886" style="position:absolute;left:3619;top:131;width:4307;height:2156" coordorigin="3619,131" coordsize="4307,2156" path="m6475,992r-14,l6458,994r3,2l6475,996r3,-2l6475,992xe" fillcolor="#006fbf" stroked="f">
                <v:path arrowok="t"/>
              </v:shape>
              <v:shape id="_x0000_s3887" style="position:absolute;left:3619;top:131;width:4307;height:2156" coordorigin="3619,131" coordsize="4307,2156" path="m6511,992r-15,l6493,994r3,2l6511,996r3,-2l6511,992xe" fillcolor="#006fbf" stroked="f">
                <v:path arrowok="t"/>
              </v:shape>
              <v:shape id="_x0000_s3888" style="position:absolute;left:3619;top:131;width:4307;height:2156" coordorigin="3619,131" coordsize="4307,2156" path="m6546,992r-16,l6528,994r2,2l6546,996r2,-2l6546,992xe" fillcolor="#006fbf" stroked="f">
                <v:path arrowok="t"/>
              </v:shape>
              <v:shape id="_x0000_s3889" style="position:absolute;left:3619;top:131;width:4307;height:2156" coordorigin="3619,131" coordsize="4307,2156" path="m6581,992r-16,l6563,994r2,2l6581,996r2,-2l6581,992xe" fillcolor="#006fbf" stroked="f">
                <v:path arrowok="t"/>
              </v:shape>
              <v:shape id="_x0000_s3890" style="position:absolute;left:3619;top:131;width:4307;height:2156" coordorigin="3619,131" coordsize="4307,2156" path="m6616,992r-15,l6598,994r3,2l6616,996r2,-2l6616,992xe" fillcolor="#006fbf" stroked="f">
                <v:path arrowok="t"/>
              </v:shape>
              <v:shape id="_x0000_s3891" style="position:absolute;left:3619;top:131;width:4307;height:2156" coordorigin="3619,131" coordsize="4307,2156" path="m6650,992r-14,l6634,994r2,2l6650,996r3,-2l6650,992xe" fillcolor="#006fbf" stroked="f">
                <v:path arrowok="t"/>
              </v:shape>
              <v:shape id="_x0000_s3892" style="position:absolute;left:3619;top:131;width:4307;height:2156" coordorigin="3619,131" coordsize="4307,2156" path="m6685,992r-14,l6668,994r3,2l6685,996r3,-2l6685,992xe" fillcolor="#006fbf" stroked="f">
                <v:path arrowok="t"/>
              </v:shape>
              <v:shape id="_x0000_s3893" style="position:absolute;left:3619;top:131;width:4307;height:2156" coordorigin="3619,131" coordsize="4307,2156" path="m6721,992r-15,l6703,994r3,2l6721,996r3,-2l6721,992xe" fillcolor="#006fbf" stroked="f">
                <v:path arrowok="t"/>
              </v:shape>
              <v:shape id="_x0000_s3894" style="position:absolute;left:3619;top:131;width:4307;height:2156" coordorigin="3619,131" coordsize="4307,2156" path="m6756,992r-16,l6738,994r2,2l6756,996r2,-2l6756,992xe" fillcolor="#006fbf" stroked="f">
                <v:path arrowok="t"/>
              </v:shape>
              <v:shape id="_x0000_s3895" style="position:absolute;left:3619;top:131;width:4307;height:2156" coordorigin="3619,131" coordsize="4307,2156" path="m6791,992r-16,l6773,994r2,2l6791,996r2,-2l6791,992xe" fillcolor="#006fbf" stroked="f">
                <v:path arrowok="t"/>
              </v:shape>
              <v:shape id="_x0000_s3896" style="position:absolute;left:3619;top:131;width:4307;height:2156" coordorigin="3619,131" coordsize="4307,2156" path="m6826,992r-15,l6808,994r3,2l6826,996r2,-2l6826,992xe" fillcolor="#006fbf" stroked="f">
                <v:path arrowok="t"/>
              </v:shape>
              <v:shape id="_x0000_s3897" style="position:absolute;left:3619;top:131;width:4307;height:2156" coordorigin="3619,131" coordsize="4307,2156" path="m6860,992r-14,l6844,994r2,2l6860,996r3,-2l6860,992xe" fillcolor="#006fbf" stroked="f">
                <v:path arrowok="t"/>
              </v:shape>
              <v:shape id="_x0000_s3898" style="position:absolute;left:3619;top:131;width:4307;height:2156" coordorigin="3619,131" coordsize="4307,2156" path="m6895,992r-14,l6878,994r3,2l6895,996r3,-2l6895,992xe" fillcolor="#006fbf" stroked="f">
                <v:path arrowok="t"/>
              </v:shape>
              <v:shape id="_x0000_s3899" style="position:absolute;left:3619;top:131;width:4307;height:2156" coordorigin="3619,131" coordsize="4307,2156" path="m6931,992r-15,l6913,994r3,2l6931,996r3,-2l6931,992xe" fillcolor="#006fbf" stroked="f">
                <v:path arrowok="t"/>
              </v:shape>
              <v:shape id="_x0000_s3900" style="position:absolute;left:3619;top:131;width:4307;height:2156" coordorigin="3619,131" coordsize="4307,2156" path="m6966,992r-16,l6948,994r2,2l6966,996r2,-2l6966,992xe" fillcolor="#006fbf" stroked="f">
                <v:path arrowok="t"/>
              </v:shape>
              <v:shape id="_x0000_s3901" style="position:absolute;left:3619;top:131;width:4307;height:2156" coordorigin="3619,131" coordsize="4307,2156" path="m7001,992r-16,l6983,994r2,2l7001,996r2,-2l7001,992xe" fillcolor="#006fbf" stroked="f">
                <v:path arrowok="t"/>
              </v:shape>
              <v:shape id="_x0000_s3902" style="position:absolute;left:3619;top:131;width:4307;height:2156" coordorigin="3619,131" coordsize="4307,2156" path="m7036,992r-15,l7018,994r3,2l7036,996r2,-2l7036,992xe" fillcolor="#006fbf" stroked="f">
                <v:path arrowok="t"/>
              </v:shape>
              <v:shape id="_x0000_s3903" style="position:absolute;left:3619;top:131;width:4307;height:2156" coordorigin="3619,131" coordsize="4307,2156" path="m7070,992r-14,l7054,994r2,2l7070,996r3,-2l7070,992xe" fillcolor="#006fbf" stroked="f">
                <v:path arrowok="t"/>
              </v:shape>
              <v:shape id="_x0000_s3904" style="position:absolute;left:3619;top:131;width:4307;height:2156" coordorigin="3619,131" coordsize="4307,2156" path="m7105,992r-14,l7088,994r3,2l7105,996r3,-2l7105,992xe" fillcolor="#006fbf" stroked="f">
                <v:path arrowok="t"/>
              </v:shape>
              <v:shape id="_x0000_s3905" style="position:absolute;left:3619;top:131;width:4307;height:2156" coordorigin="3619,131" coordsize="4307,2156" path="m7141,992r-15,l7123,994r3,2l7141,996r3,-2l7141,992xe" fillcolor="#006fbf" stroked="f">
                <v:path arrowok="t"/>
              </v:shape>
              <v:shape id="_x0000_s3906" style="position:absolute;left:3619;top:131;width:4307;height:2156" coordorigin="3619,131" coordsize="4307,2156" path="m7176,992r-16,l7158,994r2,2l7176,996r2,-2l7176,992xe" fillcolor="#006fbf" stroked="f">
                <v:path arrowok="t"/>
              </v:shape>
              <v:shape id="_x0000_s3907" style="position:absolute;left:3619;top:131;width:4307;height:2156" coordorigin="3619,131" coordsize="4307,2156" path="m7211,992r-16,l7193,994r2,2l7211,996r2,-2l7211,992xe" fillcolor="#006fbf" stroked="f">
                <v:path arrowok="t"/>
              </v:shape>
              <v:shape id="_x0000_s3908" style="position:absolute;left:3619;top:131;width:4307;height:2156" coordorigin="3619,131" coordsize="4307,2156" path="m7246,992r-15,l7228,994r3,2l7246,996r2,-2l7246,992xe" fillcolor="#006fbf" stroked="f">
                <v:path arrowok="t"/>
              </v:shape>
              <v:shape id="_x0000_s3909" style="position:absolute;left:3619;top:131;width:4307;height:2156" coordorigin="3619,131" coordsize="4307,2156" path="m7280,992r-14,l7264,994r2,2l7280,996r3,-2l7280,992xe" fillcolor="#006fbf" stroked="f">
                <v:path arrowok="t"/>
              </v:shape>
              <v:shape id="_x0000_s3910" style="position:absolute;left:3619;top:131;width:4307;height:2156" coordorigin="3619,131" coordsize="4307,2156" path="m7315,992r-14,l7298,994r3,2l7315,996r3,-2l7315,992xe" fillcolor="#006fbf" stroked="f">
                <v:path arrowok="t"/>
              </v:shape>
              <v:shape id="_x0000_s3911" style="position:absolute;left:3619;top:131;width:4307;height:2156" coordorigin="3619,131" coordsize="4307,2156" path="m7351,992r-15,l7333,994r3,2l7351,996r3,-2l7351,992xe" fillcolor="#006fbf" stroked="f">
                <v:path arrowok="t"/>
              </v:shape>
              <v:shape id="_x0000_s3912" style="position:absolute;left:3619;top:131;width:4307;height:2156" coordorigin="3619,131" coordsize="4307,2156" path="m7386,992r-16,l7368,994r2,2l7386,996r2,-2l7386,992xe" fillcolor="#006fbf" stroked="f">
                <v:path arrowok="t"/>
              </v:shape>
              <v:shape id="_x0000_s3913" style="position:absolute;left:3619;top:131;width:4307;height:2156" coordorigin="3619,131" coordsize="4307,2156" path="m7421,992r-16,l7403,994r2,2l7421,996r2,-2l7421,992xe" fillcolor="#006fbf" stroked="f">
                <v:path arrowok="t"/>
              </v:shape>
              <v:shape id="_x0000_s3914" style="position:absolute;left:3619;top:131;width:4307;height:2156" coordorigin="3619,131" coordsize="4307,2156" path="m7456,992r-15,l7438,994r3,2l7456,996r2,-2l7456,992xe" fillcolor="#006fbf" stroked="f">
                <v:path arrowok="t"/>
              </v:shape>
              <v:shape id="_x0000_s3915" style="position:absolute;left:3619;top:131;width:4307;height:2156" coordorigin="3619,131" coordsize="4307,2156" path="m7490,992r-14,l7474,994r2,2l7490,996r3,-2l7490,992xe" fillcolor="#006fbf" stroked="f">
                <v:path arrowok="t"/>
              </v:shape>
              <v:shape id="_x0000_s3916" style="position:absolute;left:3619;top:131;width:4307;height:2156" coordorigin="3619,131" coordsize="4307,2156" path="m7525,992r-14,l7508,994r3,2l7525,996r3,-2l7525,992xe" fillcolor="#006fbf" stroked="f">
                <v:path arrowok="t"/>
              </v:shape>
              <v:shape id="_x0000_s3917" style="position:absolute;left:3619;top:131;width:4307;height:2156" coordorigin="3619,131" coordsize="4307,2156" path="m7561,992r-15,l7543,994r3,2l7561,996r3,-2l7561,992xe" fillcolor="#006fbf" stroked="f">
                <v:path arrowok="t"/>
              </v:shape>
              <v:shape id="_x0000_s3918" style="position:absolute;left:3619;top:131;width:4307;height:2156" coordorigin="3619,131" coordsize="4307,2156" path="m7596,992r-16,l7578,994r2,2l7596,996r2,-2l7596,992xe" fillcolor="#006fbf" stroked="f">
                <v:path arrowok="t"/>
              </v:shape>
              <v:shape id="_x0000_s3919" style="position:absolute;left:3619;top:131;width:4307;height:2156" coordorigin="3619,131" coordsize="4307,2156" path="m7631,992r-16,l7613,994r2,2l7631,996r2,-2l7631,992xe" fillcolor="#006fbf" stroked="f">
                <v:path arrowok="t"/>
              </v:shape>
              <v:shape id="_x0000_s3920" style="position:absolute;left:3619;top:131;width:4307;height:2156" coordorigin="3619,131" coordsize="4307,2156" path="m7666,992r-15,l7648,994r3,2l7666,996r2,-2l7666,992xe" fillcolor="#006fbf" stroked="f">
                <v:path arrowok="t"/>
              </v:shape>
              <v:shape id="_x0000_s3921" style="position:absolute;left:3619;top:131;width:4307;height:2156" coordorigin="3619,131" coordsize="4307,2156" path="m7700,992r-14,l7684,994r2,2l7700,996r3,-2l7700,992xe" fillcolor="#006fbf" stroked="f">
                <v:path arrowok="t"/>
              </v:shape>
              <v:shape id="_x0000_s3922" style="position:absolute;left:3619;top:131;width:4307;height:2156" coordorigin="3619,131" coordsize="4307,2156" path="m7735,992r-14,l7718,994r3,2l7735,996r3,-2l7735,992xe" fillcolor="#006fbf" stroked="f">
                <v:path arrowok="t"/>
              </v:shape>
              <v:shape id="_x0000_s3923" style="position:absolute;left:3619;top:131;width:4307;height:2156" coordorigin="3619,131" coordsize="4307,2156" path="m7771,992r-15,l7753,994r3,2l7771,996r3,-2l7771,992xe" fillcolor="#006fbf" stroked="f">
                <v:path arrowok="t"/>
              </v:shape>
              <v:shape id="_x0000_s3924" style="position:absolute;left:3619;top:131;width:4307;height:2156" coordorigin="3619,131" coordsize="4307,2156" path="m7806,992r-16,l7788,994r2,2l7806,996r2,-2l7806,992xe" fillcolor="#006fbf" stroked="f">
                <v:path arrowok="t"/>
              </v:shape>
              <v:shape id="_x0000_s3925" style="position:absolute;left:3619;top:131;width:4307;height:2156" coordorigin="3619,131" coordsize="4307,2156" path="m7841,992r-16,l7823,994r2,2l7841,996r2,-2l7841,992xe" fillcolor="#006fbf" stroked="f">
                <v:path arrowok="t"/>
              </v:shape>
              <v:shape id="_x0000_s3926" style="position:absolute;left:3619;top:131;width:4307;height:2156" coordorigin="3619,131" coordsize="4307,2156" path="m7876,992r-15,l7858,994r3,2l7876,996r2,-2l7876,992xe" fillcolor="#006fbf" stroked="f">
                <v:path arrowok="t"/>
              </v:shape>
              <v:shape id="_x0000_s3927" style="position:absolute;left:3619;top:131;width:4307;height:2156" coordorigin="3619,131" coordsize="4307,2156" path="m7910,992r-14,l7894,994r2,2l7910,996r3,-2l7910,992xe" fillcolor="#006fbf" stroked="f">
                <v:path arrowok="t"/>
              </v:shape>
              <v:shape id="_x0000_s3928" style="position:absolute;left:3619;top:131;width:4307;height:2156" coordorigin="3619,131" coordsize="4307,2156" path="m7922,999r-2,2l7920,1017r2,2l7926,1017r,-16l7922,999xe" fillcolor="#006fbf" stroked="f">
                <v:path arrowok="t"/>
              </v:shape>
              <v:shape id="_x0000_s3929" style="position:absolute;left:3619;top:131;width:4307;height:2156" coordorigin="3619,131" coordsize="4307,2156" path="m7922,1034r-2,2l7920,1052r2,2l7926,1052r,-16l7922,1034xe" fillcolor="#006fbf" stroked="f">
                <v:path arrowok="t"/>
              </v:shape>
              <v:shape id="_x0000_s3930" style="position:absolute;left:3619;top:131;width:4307;height:2156" coordorigin="3619,131" coordsize="4307,2156" path="m7922,1068r-2,4l7920,1086r2,3l7926,1086r,-14l7922,1068xe" fillcolor="#006fbf" stroked="f">
                <v:path arrowok="t"/>
              </v:shape>
              <v:shape id="_x0000_s3931" style="position:absolute;left:3619;top:131;width:4307;height:2156" coordorigin="3619,131" coordsize="4307,2156" path="m7922,1104r-2,3l7920,1121r2,3l7926,1121r,-14l7922,1104xe" fillcolor="#006fbf" stroked="f">
                <v:path arrowok="t"/>
              </v:shape>
              <v:shape id="_x0000_s3932" style="position:absolute;left:3619;top:131;width:4307;height:2156" coordorigin="3619,131" coordsize="4307,2156" path="m7919,1134r-16,l7901,1137r2,2l7919,1139r2,-2l7919,1134xe" fillcolor="#006fbf" stroked="f">
                <v:path arrowok="t"/>
              </v:shape>
              <v:shape id="_x0000_s3933" style="position:absolute;left:3619;top:131;width:4307;height:2156" coordorigin="3619,131" coordsize="4307,2156" path="m7884,1134r-16,l7866,1137r2,2l7884,1139r2,-2l7884,1134xe" fillcolor="#006fbf" stroked="f">
                <v:path arrowok="t"/>
              </v:shape>
              <v:shape id="_x0000_s3934" style="position:absolute;left:3619;top:131;width:4307;height:2156" coordorigin="3619,131" coordsize="4307,2156" path="m7849,1134r-15,l7831,1137r3,2l7849,1139r3,-2l7849,1134xe" fillcolor="#006fbf" stroked="f">
                <v:path arrowok="t"/>
              </v:shape>
              <v:shape id="_x0000_s3935" style="position:absolute;left:3619;top:131;width:4307;height:2156" coordorigin="3619,131" coordsize="4307,2156" path="m7813,1134r-14,l7796,1137r3,2l7813,1139r4,-2l7813,1134xe" fillcolor="#006fbf" stroked="f">
                <v:path arrowok="t"/>
              </v:shape>
              <v:shape id="_x0000_s3936" style="position:absolute;left:3619;top:131;width:4307;height:2156" coordorigin="3619,131" coordsize="4307,2156" path="m7778,1134r-14,l7762,1137r2,2l7778,1139r3,-2l7778,1134xe" fillcolor="#006fbf" stroked="f">
                <v:path arrowok="t"/>
              </v:shape>
              <v:shape id="_x0000_s3937" style="position:absolute;left:3619;top:131;width:4307;height:2156" coordorigin="3619,131" coordsize="4307,2156" path="m7744,1134r-15,l7727,1137r2,2l7744,1139r2,-2l7744,1134xe" fillcolor="#006fbf" stroked="f">
                <v:path arrowok="t"/>
              </v:shape>
              <v:shape id="_x0000_s3938" style="position:absolute;left:3619;top:131;width:4307;height:2156" coordorigin="3619,131" coordsize="4307,2156" path="m7709,1134r-16,l7691,1137r2,2l7709,1139r2,-2l7709,1134xe" fillcolor="#006fbf" stroked="f">
                <v:path arrowok="t"/>
              </v:shape>
              <v:shape id="_x0000_s3939" style="position:absolute;left:3619;top:131;width:4307;height:2156" coordorigin="3619,131" coordsize="4307,2156" path="m7674,1134r-16,l7656,1137r2,2l7674,1139r2,-2l7674,1134xe" fillcolor="#006fbf" stroked="f">
                <v:path arrowok="t"/>
              </v:shape>
              <v:shape id="_x0000_s3940" style="position:absolute;left:3619;top:131;width:4307;height:2156" coordorigin="3619,131" coordsize="4307,2156" path="m7639,1134r-15,l7621,1137r3,2l7639,1139r3,-2l7639,1134xe" fillcolor="#006fbf" stroked="f">
                <v:path arrowok="t"/>
              </v:shape>
              <v:shape id="_x0000_s3941" style="position:absolute;left:3619;top:131;width:4307;height:2156" coordorigin="3619,131" coordsize="4307,2156" path="m7603,1134r-14,l7586,1137r3,2l7603,1139r4,-2l7603,1134xe" fillcolor="#006fbf" stroked="f">
                <v:path arrowok="t"/>
              </v:shape>
              <v:shape id="_x0000_s3942" style="position:absolute;left:3619;top:131;width:4307;height:2156" coordorigin="3619,131" coordsize="4307,2156" path="m7568,1134r-14,l7552,1137r2,2l7568,1139r3,-2l7568,1134xe" fillcolor="#006fbf" stroked="f">
                <v:path arrowok="t"/>
              </v:shape>
              <v:shape id="_x0000_s3943" style="position:absolute;left:3619;top:131;width:4307;height:2156" coordorigin="3619,131" coordsize="4307,2156" path="m7534,1134r-15,l7517,1137r2,2l7534,1139r2,-2l7534,1134xe" fillcolor="#006fbf" stroked="f">
                <v:path arrowok="t"/>
              </v:shape>
              <v:shape id="_x0000_s3944" style="position:absolute;left:3619;top:131;width:4307;height:2156" coordorigin="3619,131" coordsize="4307,2156" path="m7499,1134r-16,l7481,1137r2,2l7499,1139r2,-2l7499,1134xe" fillcolor="#006fbf" stroked="f">
                <v:path arrowok="t"/>
              </v:shape>
              <v:shape id="_x0000_s3945" style="position:absolute;left:3619;top:131;width:4307;height:2156" coordorigin="3619,131" coordsize="4307,2156" path="m7464,1134r-16,l7446,1137r2,2l7464,1139r2,-2l7464,1134xe" fillcolor="#006fbf" stroked="f">
                <v:path arrowok="t"/>
              </v:shape>
              <v:shape id="_x0000_s3946" style="position:absolute;left:3619;top:131;width:4307;height:2156" coordorigin="3619,131" coordsize="4307,2156" path="m7429,1134r-15,l7411,1137r3,2l7429,1139r3,-2l7429,1134xe" fillcolor="#006fbf" stroked="f">
                <v:path arrowok="t"/>
              </v:shape>
              <v:shape id="_x0000_s3947" style="position:absolute;left:3619;top:131;width:4307;height:2156" coordorigin="3619,131" coordsize="4307,2156" path="m7393,1134r-14,l7376,1137r3,2l7393,1139r4,-2l7393,1134xe" fillcolor="#006fbf" stroked="f">
                <v:path arrowok="t"/>
              </v:shape>
              <v:shape id="_x0000_s3948" style="position:absolute;left:3619;top:131;width:4307;height:2156" coordorigin="3619,131" coordsize="4307,2156" path="m7358,1134r-14,l7342,1137r2,2l7358,1139r3,-2l7358,1134xe" fillcolor="#006fbf" stroked="f">
                <v:path arrowok="t"/>
              </v:shape>
              <v:shape id="_x0000_s3949" style="position:absolute;left:3619;top:131;width:4307;height:2156" coordorigin="3619,131" coordsize="4307,2156" path="m7324,1134r-15,l7307,1137r2,2l7324,1139r2,-2l7324,1134xe" fillcolor="#006fbf" stroked="f">
                <v:path arrowok="t"/>
              </v:shape>
              <v:shape id="_x0000_s3950" style="position:absolute;left:3619;top:131;width:4307;height:2156" coordorigin="3619,131" coordsize="4307,2156" path="m7289,1134r-16,l7271,1137r2,2l7289,1139r2,-2l7289,1134xe" fillcolor="#006fbf" stroked="f">
                <v:path arrowok="t"/>
              </v:shape>
              <v:shape id="_x0000_s3951" style="position:absolute;left:3619;top:131;width:4307;height:2156" coordorigin="3619,131" coordsize="4307,2156" path="m7254,1134r-16,l7236,1137r2,2l7254,1139r2,-2l7254,1134xe" fillcolor="#006fbf" stroked="f">
                <v:path arrowok="t"/>
              </v:shape>
              <v:shape id="_x0000_s3952" style="position:absolute;left:3619;top:131;width:4307;height:2156" coordorigin="3619,131" coordsize="4307,2156" path="m7219,1134r-15,l7201,1137r3,2l7219,1139r3,-2l7219,1134xe" fillcolor="#006fbf" stroked="f">
                <v:path arrowok="t"/>
              </v:shape>
              <v:shape id="_x0000_s3953" style="position:absolute;left:3619;top:131;width:4307;height:2156" coordorigin="3619,131" coordsize="4307,2156" path="m7183,1134r-14,l7166,1137r3,2l7183,1139r4,-2l7183,1134xe" fillcolor="#006fbf" stroked="f">
                <v:path arrowok="t"/>
              </v:shape>
              <v:shape id="_x0000_s3954" style="position:absolute;left:3619;top:131;width:4307;height:2156" coordorigin="3619,131" coordsize="4307,2156" path="m7148,1134r-14,l7132,1137r2,2l7148,1139r3,-2l7148,1134xe" fillcolor="#006fbf" stroked="f">
                <v:path arrowok="t"/>
              </v:shape>
              <v:shape id="_x0000_s3955" style="position:absolute;left:3619;top:131;width:4307;height:2156" coordorigin="3619,131" coordsize="4307,2156" path="m7114,1134r-15,l7097,1137r2,2l7114,1139r2,-2l7114,1134xe" fillcolor="#006fbf" stroked="f">
                <v:path arrowok="t"/>
              </v:shape>
              <v:shape id="_x0000_s3956" style="position:absolute;left:3619;top:131;width:4307;height:2156" coordorigin="3619,131" coordsize="4307,2156" path="m7079,1134r-16,l7061,1137r2,2l7079,1139r2,-2l7079,1134xe" fillcolor="#006fbf" stroked="f">
                <v:path arrowok="t"/>
              </v:shape>
              <v:shape id="_x0000_s3957" style="position:absolute;left:3619;top:131;width:4307;height:2156" coordorigin="3619,131" coordsize="4307,2156" path="m7044,1134r-16,l7026,1137r2,2l7044,1139r2,-2l7044,1134xe" fillcolor="#006fbf" stroked="f">
                <v:path arrowok="t"/>
              </v:shape>
              <v:shape id="_x0000_s3958" style="position:absolute;left:3619;top:131;width:4307;height:2156" coordorigin="3619,131" coordsize="4307,2156" path="m7009,1134r-15,l6991,1137r3,2l7009,1139r3,-2l7009,1134xe" fillcolor="#006fbf" stroked="f">
                <v:path arrowok="t"/>
              </v:shape>
              <v:shape id="_x0000_s3959" style="position:absolute;left:3619;top:131;width:4307;height:2156" coordorigin="3619,131" coordsize="4307,2156" path="m6973,1134r-14,l6956,1137r3,2l6973,1139r4,-2l6973,1134xe" fillcolor="#006fbf" stroked="f">
                <v:path arrowok="t"/>
              </v:shape>
              <v:shape id="_x0000_s3960" style="position:absolute;left:3619;top:131;width:4307;height:2156" coordorigin="3619,131" coordsize="4307,2156" path="m6938,1134r-14,l6922,1137r2,2l6938,1139r3,-2l6938,1134xe" fillcolor="#006fbf" stroked="f">
                <v:path arrowok="t"/>
              </v:shape>
              <v:shape id="_x0000_s3961" style="position:absolute;left:3619;top:131;width:4307;height:2156" coordorigin="3619,131" coordsize="4307,2156" path="m6904,1134r-15,l6887,1137r2,2l6904,1139r2,-2l6904,1134xe" fillcolor="#006fbf" stroked="f">
                <v:path arrowok="t"/>
              </v:shape>
              <v:shape id="_x0000_s3962" style="position:absolute;left:3619;top:131;width:4307;height:2156" coordorigin="3619,131" coordsize="4307,2156" path="m6869,1134r-16,l6851,1137r2,2l6869,1139r2,-2l6869,1134xe" fillcolor="#006fbf" stroked="f">
                <v:path arrowok="t"/>
              </v:shape>
              <v:shape id="_x0000_s3963" style="position:absolute;left:3619;top:131;width:4307;height:2156" coordorigin="3619,131" coordsize="4307,2156" path="m6834,1134r-16,l6816,1137r2,2l6834,1139r2,-2l6834,1134xe" fillcolor="#006fbf" stroked="f">
                <v:path arrowok="t"/>
              </v:shape>
              <v:shape id="_x0000_s3964" style="position:absolute;left:3619;top:131;width:4307;height:2156" coordorigin="3619,131" coordsize="4307,2156" path="m6799,1134r-15,l6781,1137r3,2l6799,1139r3,-2l6799,1134xe" fillcolor="#006fbf" stroked="f">
                <v:path arrowok="t"/>
              </v:shape>
              <v:shape id="_x0000_s3965" style="position:absolute;left:3619;top:131;width:4307;height:2156" coordorigin="3619,131" coordsize="4307,2156" path="m6763,1134r-14,l6746,1137r3,2l6763,1139r4,-2l6763,1134xe" fillcolor="#006fbf" stroked="f">
                <v:path arrowok="t"/>
              </v:shape>
              <v:shape id="_x0000_s3966" style="position:absolute;left:3619;top:131;width:4307;height:2156" coordorigin="3619,131" coordsize="4307,2156" path="m6728,1134r-14,l6712,1137r2,2l6728,1139r3,-2l6728,1134xe" fillcolor="#006fbf" stroked="f">
                <v:path arrowok="t"/>
              </v:shape>
              <v:shape id="_x0000_s3967" style="position:absolute;left:3619;top:131;width:4307;height:2156" coordorigin="3619,131" coordsize="4307,2156" path="m6694,1134r-15,l6677,1137r2,2l6694,1139r2,-2l6694,1134xe" fillcolor="#006fbf" stroked="f">
                <v:path arrowok="t"/>
              </v:shape>
              <v:shape id="_x0000_s3968" style="position:absolute;left:3619;top:131;width:4307;height:2156" coordorigin="3619,131" coordsize="4307,2156" path="m6659,1134r-16,l6641,1137r2,2l6659,1139r2,-2l6659,1134xe" fillcolor="#006fbf" stroked="f">
                <v:path arrowok="t"/>
              </v:shape>
              <v:shape id="_x0000_s3969" style="position:absolute;left:3619;top:131;width:4307;height:2156" coordorigin="3619,131" coordsize="4307,2156" path="m6624,1134r-16,l6606,1137r2,2l6624,1139r2,-2l6624,1134xe" fillcolor="#006fbf" stroked="f">
                <v:path arrowok="t"/>
              </v:shape>
              <v:shape id="_x0000_s3970" style="position:absolute;left:3619;top:131;width:4307;height:2156" coordorigin="3619,131" coordsize="4307,2156" path="m6589,1134r-15,l6571,1137r3,2l6589,1139r3,-2l6589,1134xe" fillcolor="#006fbf" stroked="f">
                <v:path arrowok="t"/>
              </v:shape>
              <v:shape id="_x0000_s3971" style="position:absolute;left:3619;top:131;width:4307;height:2156" coordorigin="3619,131" coordsize="4307,2156" path="m6553,1134r-14,l6536,1137r3,2l6553,1139r4,-2l6553,1134xe" fillcolor="#006fbf" stroked="f">
                <v:path arrowok="t"/>
              </v:shape>
              <v:shape id="_x0000_s3972" style="position:absolute;left:3619;top:131;width:4307;height:2156" coordorigin="3619,131" coordsize="4307,2156" path="m6518,1134r-14,l6502,1137r2,2l6518,1139r3,-2l6518,1134xe" fillcolor="#006fbf" stroked="f">
                <v:path arrowok="t"/>
              </v:shape>
              <v:shape id="_x0000_s3973" style="position:absolute;left:3619;top:131;width:4307;height:2156" coordorigin="3619,131" coordsize="4307,2156" path="m6484,1134r-15,l6467,1137r2,2l6484,1139r2,-2l6484,1134xe" fillcolor="#006fbf" stroked="f">
                <v:path arrowok="t"/>
              </v:shape>
              <v:shape id="_x0000_s3974" style="position:absolute;left:3619;top:131;width:4307;height:2156" coordorigin="3619,131" coordsize="4307,2156" path="m6449,1134r-16,l6431,1137r2,2l6449,1139r2,-2l6449,1134xe" fillcolor="#006fbf" stroked="f">
                <v:path arrowok="t"/>
              </v:shape>
              <v:shape id="_x0000_s3975" style="position:absolute;left:3619;top:131;width:4307;height:2156" coordorigin="3619,131" coordsize="4307,2156" path="m6414,1134r-16,l6396,1137r2,2l6414,1139r2,-2l6414,1134xe" fillcolor="#006fbf" stroked="f">
                <v:path arrowok="t"/>
              </v:shape>
              <v:shape id="_x0000_s3976" style="position:absolute;left:3619;top:131;width:4307;height:2156" coordorigin="3619,131" coordsize="4307,2156" path="m6379,1134r-15,l6361,1137r3,2l6379,1139r3,-2l6379,1134xe" fillcolor="#006fbf" stroked="f">
                <v:path arrowok="t"/>
              </v:shape>
              <v:shape id="_x0000_s3977" style="position:absolute;left:3619;top:131;width:4307;height:2156" coordorigin="3619,131" coordsize="4307,2156" path="m6343,1134r-14,l6326,1137r3,2l6343,1139r4,-2l6343,1134xe" fillcolor="#006fbf" stroked="f">
                <v:path arrowok="t"/>
              </v:shape>
              <v:shape id="_x0000_s3978" style="position:absolute;left:3619;top:131;width:4307;height:2156" coordorigin="3619,131" coordsize="4307,2156" path="m6308,1134r-14,l6292,1137r2,2l6308,1139r3,-2l6308,1134xe" fillcolor="#006fbf" stroked="f">
                <v:path arrowok="t"/>
              </v:shape>
              <v:shape id="_x0000_s3979" style="position:absolute;left:3619;top:131;width:4307;height:2156" coordorigin="3619,131" coordsize="4307,2156" path="m6274,1134r-15,l6257,1137r2,2l6274,1139r2,-2l6274,1134xe" fillcolor="#006fbf" stroked="f">
                <v:path arrowok="t"/>
              </v:shape>
              <v:shape id="_x0000_s3980" style="position:absolute;left:3619;top:131;width:4307;height:2156" coordorigin="3619,131" coordsize="4307,2156" path="m6239,1134r-16,l6221,1137r2,2l6239,1139r2,-2l6239,1134xe" fillcolor="#006fbf" stroked="f">
                <v:path arrowok="t"/>
              </v:shape>
              <v:shape id="_x0000_s3981" style="position:absolute;left:3619;top:131;width:4307;height:2156" coordorigin="3619,131" coordsize="4307,2156" path="m6204,1134r-16,l6186,1137r2,2l6204,1139r2,-2l6204,1134xe" fillcolor="#006fbf" stroked="f">
                <v:path arrowok="t"/>
              </v:shape>
              <v:shape id="_x0000_s3982" style="position:absolute;left:3619;top:131;width:4307;height:2156" coordorigin="3619,131" coordsize="4307,2156" path="m6169,1134r-15,l6151,1137r3,2l6169,1139r3,-2l6169,1134xe" fillcolor="#006fbf" stroked="f">
                <v:path arrowok="t"/>
              </v:shape>
              <v:shape id="_x0000_s3983" style="position:absolute;left:3619;top:131;width:4307;height:2156" coordorigin="3619,131" coordsize="4307,2156" path="m6133,1134r-14,l6116,1137r3,2l6133,1139r4,-2l6133,1134xe" fillcolor="#006fbf" stroked="f">
                <v:path arrowok="t"/>
              </v:shape>
              <v:shape id="_x0000_s3984" style="position:absolute;left:3619;top:131;width:4307;height:2156" coordorigin="3619,131" coordsize="4307,2156" path="m6098,1134r-14,l6082,1137r2,2l6098,1139r3,-2l6098,1134xe" fillcolor="#006fbf" stroked="f">
                <v:path arrowok="t"/>
              </v:shape>
              <v:shape id="_x0000_s3985" style="position:absolute;left:3619;top:131;width:4307;height:2156" coordorigin="3619,131" coordsize="4307,2156" path="m6064,1134r-15,l6047,1137r2,2l6064,1139r2,-2l6064,1134xe" fillcolor="#006fbf" stroked="f">
                <v:path arrowok="t"/>
              </v:shape>
              <v:shape id="_x0000_s3986" style="position:absolute;left:3619;top:131;width:4307;height:2156" coordorigin="3619,131" coordsize="4307,2156" path="m6029,1134r-16,l6011,1137r2,2l6029,1139r2,-2l6029,1134xe" fillcolor="#006fbf" stroked="f">
                <v:path arrowok="t"/>
              </v:shape>
              <v:shape id="_x0000_s3987" style="position:absolute;left:3619;top:131;width:4307;height:2156" coordorigin="3619,131" coordsize="4307,2156" path="m5994,1134r-16,l5976,1137r2,2l5994,1139r2,-2l5994,1134xe" fillcolor="#006fbf" stroked="f">
                <v:path arrowok="t"/>
              </v:shape>
              <v:shape id="_x0000_s3988" style="position:absolute;left:3619;top:131;width:4307;height:2156" coordorigin="3619,131" coordsize="4307,2156" path="m5959,1134r-15,l5941,1137r3,2l5959,1139r3,-2l5959,1134xe" fillcolor="#006fbf" stroked="f">
                <v:path arrowok="t"/>
              </v:shape>
              <v:shape id="_x0000_s3989" style="position:absolute;left:3619;top:131;width:4307;height:2156" coordorigin="3619,131" coordsize="4307,2156" path="m5923,1134r-14,l5906,1137r3,2l5923,1139r4,-2l5923,1134xe" fillcolor="#006fbf" stroked="f">
                <v:path arrowok="t"/>
              </v:shape>
              <v:shape id="_x0000_s3990" style="position:absolute;left:3619;top:131;width:4307;height:2156" coordorigin="3619,131" coordsize="4307,2156" path="m5888,1134r-14,l5872,1137r2,2l5888,1139r3,-2l5888,1134xe" fillcolor="#006fbf" stroked="f">
                <v:path arrowok="t"/>
              </v:shape>
              <v:shape id="_x0000_s3991" style="position:absolute;left:3619;top:131;width:4307;height:2156" coordorigin="3619,131" coordsize="4307,2156" path="m5854,1134r-15,l5837,1137r2,2l5854,1139r2,-2l5854,1134xe" fillcolor="#006fbf" stroked="f">
                <v:path arrowok="t"/>
              </v:shape>
              <v:shape id="_x0000_s3992" style="position:absolute;left:3619;top:131;width:4307;height:2156" coordorigin="3619,131" coordsize="4307,2156" path="m5819,1134r-16,l5801,1137r2,2l5819,1139r2,-2l5819,1134xe" fillcolor="#006fbf" stroked="f">
                <v:path arrowok="t"/>
              </v:shape>
              <v:shape id="_x0000_s3993" style="position:absolute;left:3619;top:131;width:4307;height:2156" coordorigin="3619,131" coordsize="4307,2156" path="m5784,1134r-16,l5766,1137r2,2l5784,1139r2,-2l5784,1134xe" fillcolor="#006fbf" stroked="f">
                <v:path arrowok="t"/>
              </v:shape>
              <v:shape id="_x0000_s3994" style="position:absolute;left:3619;top:131;width:4307;height:2156" coordorigin="3619,131" coordsize="4307,2156" path="m5749,1134r-15,l5731,1137r3,2l5749,1139r3,-2l5749,1134xe" fillcolor="#006fbf" stroked="f">
                <v:path arrowok="t"/>
              </v:shape>
              <v:shape id="_x0000_s3995" style="position:absolute;left:3619;top:131;width:4307;height:2156" coordorigin="3619,131" coordsize="4307,2156" path="m5713,1134r-14,l5696,1137r3,2l5713,1139r3,-2l5713,1134xe" fillcolor="#006fbf" stroked="f">
                <v:path arrowok="t"/>
              </v:shape>
              <v:shape id="_x0000_s3996" style="position:absolute;left:3619;top:131;width:4307;height:2156" coordorigin="3619,131" coordsize="4307,2156" path="m5678,1134r-14,l5662,1137r2,2l5678,1139r3,-2l5678,1134xe" fillcolor="#006fbf" stroked="f">
                <v:path arrowok="t"/>
              </v:shape>
              <v:shape id="_x0000_s3997" style="position:absolute;left:3619;top:131;width:4307;height:2156" coordorigin="3619,131" coordsize="4307,2156" path="m5644,1134r-15,l5626,1137r3,2l5644,1139r2,-2l5644,1134xe" fillcolor="#006fbf" stroked="f">
                <v:path arrowok="t"/>
              </v:shape>
              <v:shape id="_x0000_s3998" style="position:absolute;left:3619;top:131;width:4307;height:2156" coordorigin="3619,131" coordsize="4307,2156" path="m5609,1134r-16,l5591,1137r2,2l5609,1139r2,-2l5609,1134xe" fillcolor="#006fbf" stroked="f">
                <v:path arrowok="t"/>
              </v:shape>
              <v:shape id="_x0000_s3999" style="position:absolute;left:3619;top:131;width:4307;height:2156" coordorigin="3619,131" coordsize="4307,2156" path="m5574,1134r-16,l5556,1137r2,2l5574,1139r2,-2l5574,1134xe" fillcolor="#006fbf" stroked="f">
                <v:path arrowok="t"/>
              </v:shape>
              <v:shape id="_x0000_s4000" style="position:absolute;left:3619;top:131;width:4307;height:2156" coordorigin="3619,131" coordsize="4307,2156" path="m5539,1134r-15,l5521,1137r3,2l5539,1139r3,-2l5539,1134xe" fillcolor="#006fbf" stroked="f">
                <v:path arrowok="t"/>
              </v:shape>
              <v:shape id="_x0000_s4001" style="position:absolute;left:3619;top:131;width:4307;height:2156" coordorigin="3619,131" coordsize="4307,2156" path="m5503,1134r-14,l5486,1137r3,2l5503,1139r3,-2l5503,1134xe" fillcolor="#006fbf" stroked="f">
                <v:path arrowok="t"/>
              </v:shape>
              <v:shape id="_x0000_s4002" style="position:absolute;left:3619;top:131;width:4307;height:2156" coordorigin="3619,131" coordsize="4307,2156" path="m5468,1134r-14,l5452,1137r2,2l5468,1139r3,-2l5468,1134xe" fillcolor="#006fbf" stroked="f">
                <v:path arrowok="t"/>
              </v:shape>
              <v:shape id="_x0000_s4003" style="position:absolute;left:3619;top:131;width:4307;height:2156" coordorigin="3619,131" coordsize="4307,2156" path="m5434,1134r-15,l5416,1137r3,2l5434,1139r2,-2l5434,1134xe" fillcolor="#006fbf" stroked="f">
                <v:path arrowok="t"/>
              </v:shape>
              <v:shape id="_x0000_s4004" style="position:absolute;left:3619;top:131;width:4307;height:2156" coordorigin="3619,131" coordsize="4307,2156" path="m5399,1134r-16,l5381,1137r2,2l5399,1139r2,-2l5399,1134xe" fillcolor="#006fbf" stroked="f">
                <v:path arrowok="t"/>
              </v:shape>
              <v:shape id="_x0000_s4005" style="position:absolute;left:3619;top:131;width:4307;height:2156" coordorigin="3619,131" coordsize="4307,2156" path="m5364,1134r-16,l5346,1137r2,2l5364,1139r2,-2l5364,1134xe" fillcolor="#006fbf" stroked="f">
                <v:path arrowok="t"/>
              </v:shape>
              <v:shape id="_x0000_s4006" style="position:absolute;left:3619;top:131;width:4307;height:2156" coordorigin="3619,131" coordsize="4307,2156" path="m5329,1134r-15,l5311,1137r3,2l5329,1139r3,-2l5329,1134xe" fillcolor="#006fbf" stroked="f">
                <v:path arrowok="t"/>
              </v:shape>
              <v:shape id="_x0000_s4007" style="position:absolute;left:3619;top:131;width:4307;height:2156" coordorigin="3619,131" coordsize="4307,2156" path="m5293,1134r-14,l5276,1137r3,2l5293,1139r4,-2l5293,1134xe" fillcolor="#006fbf" stroked="f">
                <v:path arrowok="t"/>
              </v:shape>
              <v:shape id="_x0000_s4008" style="position:absolute;left:3619;top:131;width:4307;height:2156" coordorigin="3619,131" coordsize="4307,2156" path="m5258,1134r-14,l5242,1137r2,2l5258,1139r3,-2l5258,1134xe" fillcolor="#006fbf" stroked="f">
                <v:path arrowok="t"/>
              </v:shape>
              <v:shape id="_x0000_s4009" style="position:absolute;left:3619;top:131;width:4307;height:2156" coordorigin="3619,131" coordsize="4307,2156" path="m5224,1134r-15,l5207,1137r2,2l5224,1139r2,-2l5224,1134xe" fillcolor="#006fbf" stroked="f">
                <v:path arrowok="t"/>
              </v:shape>
              <v:shape id="_x0000_s4010" style="position:absolute;left:3619;top:131;width:4307;height:2156" coordorigin="3619,131" coordsize="4307,2156" path="m5189,1134r-16,l5171,1137r2,2l5189,1139r2,-2l5189,1134xe" fillcolor="#006fbf" stroked="f">
                <v:path arrowok="t"/>
              </v:shape>
              <v:shape id="_x0000_s4011" style="position:absolute;left:3619;top:131;width:4307;height:2156" coordorigin="3619,131" coordsize="4307,2156" path="m5154,1134r-16,l5136,1137r2,2l5154,1139r2,-2l5154,1134xe" fillcolor="#006fbf" stroked="f">
                <v:path arrowok="t"/>
              </v:shape>
              <v:shape id="_x0000_s4012" style="position:absolute;left:3619;top:131;width:4307;height:2156" coordorigin="3619,131" coordsize="4307,2156" path="m5119,1134r-15,l5101,1137r3,2l5119,1139r3,-2l5119,1134xe" fillcolor="#006fbf" stroked="f">
                <v:path arrowok="t"/>
              </v:shape>
              <v:shape id="_x0000_s4013" style="position:absolute;left:3619;top:131;width:4307;height:2156" coordorigin="3619,131" coordsize="4307,2156" path="m5083,1134r-14,l5066,1137r3,2l5083,1139r4,-2l5083,1134xe" fillcolor="#006fbf" stroked="f">
                <v:path arrowok="t"/>
              </v:shape>
              <v:shape id="_x0000_s4014" style="position:absolute;left:3619;top:131;width:4307;height:2156" coordorigin="3619,131" coordsize="4307,2156" path="m5048,1134r-14,l5032,1137r2,2l5048,1139r3,-2l5048,1134xe" fillcolor="#006fbf" stroked="f">
                <v:path arrowok="t"/>
              </v:shape>
              <v:shape id="_x0000_s4015" style="position:absolute;left:3619;top:131;width:4307;height:2156" coordorigin="3619,131" coordsize="4307,2156" path="m5014,1134r-15,l4997,1137r2,2l5014,1139r2,-2l5014,1134xe" fillcolor="#006fbf" stroked="f">
                <v:path arrowok="t"/>
              </v:shape>
              <v:shape id="_x0000_s4016" style="position:absolute;left:3619;top:131;width:4307;height:2156" coordorigin="3619,131" coordsize="4307,2156" path="m4979,1134r-16,l4961,1137r2,2l4979,1139r2,-2l4979,1134xe" fillcolor="#006fbf" stroked="f">
                <v:path arrowok="t"/>
              </v:shape>
              <v:shape id="_x0000_s4017" style="position:absolute;left:3619;top:131;width:4307;height:2156" coordorigin="3619,131" coordsize="4307,2156" path="m4944,1134r-16,l4926,1137r2,2l4944,1139r2,-2l4944,1134xe" fillcolor="#006fbf" stroked="f">
                <v:path arrowok="t"/>
              </v:shape>
              <v:shape id="_x0000_s4018" style="position:absolute;left:3619;top:131;width:4307;height:2156" coordorigin="3619,131" coordsize="4307,2156" path="m4909,1134r-15,l4891,1137r3,2l4909,1139r3,-2l4909,1134xe" fillcolor="#006fbf" stroked="f">
                <v:path arrowok="t"/>
              </v:shape>
              <v:shape id="_x0000_s4019" style="position:absolute;left:3619;top:131;width:4307;height:2156" coordorigin="3619,131" coordsize="4307,2156" path="m4873,1134r-14,l4856,1137r3,2l4873,1139r4,-2l4873,1134xe" fillcolor="#006fbf" stroked="f">
                <v:path arrowok="t"/>
              </v:shape>
              <v:shape id="_x0000_s4020" style="position:absolute;left:3619;top:131;width:4307;height:2156" coordorigin="3619,131" coordsize="4307,2156" path="m4838,1134r-14,l4822,1137r2,2l4838,1139r3,-2l4838,1134xe" fillcolor="#006fbf" stroked="f">
                <v:path arrowok="t"/>
              </v:shape>
              <v:shape id="_x0000_s4021" style="position:absolute;left:3619;top:131;width:4307;height:2156" coordorigin="3619,131" coordsize="4307,2156" path="m4804,1134r-15,l4787,1137r2,2l4804,1139r2,-2l4804,1134xe" fillcolor="#006fbf" stroked="f">
                <v:path arrowok="t"/>
              </v:shape>
              <v:shape id="_x0000_s4022" style="position:absolute;left:3619;top:131;width:4307;height:2156" coordorigin="3619,131" coordsize="4307,2156" path="m4769,1134r-16,l4751,1137r2,2l4769,1139r2,-2l4769,1134xe" fillcolor="#006fbf" stroked="f">
                <v:path arrowok="t"/>
              </v:shape>
              <v:shape id="_x0000_s4023" style="position:absolute;left:3619;top:131;width:4307;height:2156" coordorigin="3619,131" coordsize="4307,2156" path="m4734,1134r-16,l4716,1137r2,2l4734,1139r2,-2l4734,1134xe" fillcolor="#006fbf" stroked="f">
                <v:path arrowok="t"/>
              </v:shape>
              <v:shape id="_x0000_s4024" style="position:absolute;left:3619;top:131;width:4307;height:2156" coordorigin="3619,131" coordsize="4307,2156" path="m4699,1134r-15,l4681,1137r3,2l4699,1139r3,-2l4699,1134xe" fillcolor="#006fbf" stroked="f">
                <v:path arrowok="t"/>
              </v:shape>
              <v:shape id="_x0000_s4025" style="position:absolute;left:3619;top:131;width:4307;height:2156" coordorigin="3619,131" coordsize="4307,2156" path="m4663,1134r-14,l4646,1137r3,2l4663,1139r4,-2l4663,1134xe" fillcolor="#006fbf" stroked="f">
                <v:path arrowok="t"/>
              </v:shape>
              <v:shape id="_x0000_s4026" style="position:absolute;left:3619;top:131;width:4307;height:2156" coordorigin="3619,131" coordsize="4307,2156" path="m4628,1134r-14,l4612,1137r2,2l4628,1139r3,-2l4628,1134xe" fillcolor="#006fbf" stroked="f">
                <v:path arrowok="t"/>
              </v:shape>
              <v:shape id="_x0000_s4027" style="position:absolute;left:3619;top:131;width:4307;height:2156" coordorigin="3619,131" coordsize="4307,2156" path="m4594,1134r-15,l4577,1137r2,2l4594,1139r2,-2l4594,1134xe" fillcolor="#006fbf" stroked="f">
                <v:path arrowok="t"/>
              </v:shape>
              <v:shape id="_x0000_s4028" style="position:absolute;left:3619;top:131;width:4307;height:2156" coordorigin="3619,131" coordsize="4307,2156" path="m4559,1134r-16,l4541,1137r2,2l4559,1139r2,-2l4559,1134xe" fillcolor="#006fbf" stroked="f">
                <v:path arrowok="t"/>
              </v:shape>
              <v:shape id="_x0000_s4029" style="position:absolute;left:3619;top:131;width:4307;height:2156" coordorigin="3619,131" coordsize="4307,2156" path="m4524,1134r-16,l4506,1137r2,2l4524,1139r2,-2l4524,1134xe" fillcolor="#006fbf" stroked="f">
                <v:path arrowok="t"/>
              </v:shape>
              <v:shape id="_x0000_s4030" style="position:absolute;left:3619;top:131;width:4307;height:2156" coordorigin="3619,131" coordsize="4307,2156" path="m4489,1134r-15,l4471,1137r3,2l4489,1139r3,-2l4489,1134xe" fillcolor="#006fbf" stroked="f">
                <v:path arrowok="t"/>
              </v:shape>
              <v:shape id="_x0000_s4031" style="position:absolute;left:3619;top:131;width:4307;height:2156" coordorigin="3619,131" coordsize="4307,2156" path="m4453,1134r-14,l4436,1137r3,2l4453,1139r4,-2l4453,1134xe" fillcolor="#006fbf" stroked="f">
                <v:path arrowok="t"/>
              </v:shape>
              <v:shape id="_x0000_s4032" style="position:absolute;left:3619;top:131;width:4307;height:2156" coordorigin="3619,131" coordsize="4307,2156" path="m4418,1134r-14,l4402,1137r2,2l4418,1139r3,-2l4418,1134xe" fillcolor="#006fbf" stroked="f">
                <v:path arrowok="t"/>
              </v:shape>
              <v:shape id="_x0000_s4033" style="position:absolute;left:3619;top:131;width:4307;height:2156" coordorigin="3619,131" coordsize="4307,2156" path="m4384,1134r-15,l4367,1137r2,2l4384,1139r2,-2l4384,1134xe" fillcolor="#006fbf" stroked="f">
                <v:path arrowok="t"/>
              </v:shape>
              <v:shape id="_x0000_s4034" style="position:absolute;left:3619;top:131;width:4307;height:2156" coordorigin="3619,131" coordsize="4307,2156" path="m4349,1134r-16,l4331,1137r2,2l4349,1139r2,-2l4349,1134xe" fillcolor="#006fbf" stroked="f">
                <v:path arrowok="t"/>
              </v:shape>
              <v:shape id="_x0000_s4035" style="position:absolute;left:3619;top:131;width:4307;height:2156" coordorigin="3619,131" coordsize="4307,2156" path="m4314,1134r-16,l4296,1137r2,2l4314,1139r2,-2l4314,1134xe" fillcolor="#006fbf" stroked="f">
                <v:path arrowok="t"/>
              </v:shape>
              <v:shape id="_x0000_s4036" style="position:absolute;left:3619;top:131;width:4307;height:2156" coordorigin="3619,131" coordsize="4307,2156" path="m4279,1134r-15,l4261,1137r3,2l4279,1139r3,-2l4279,1134xe" fillcolor="#006fbf" stroked="f">
                <v:path arrowok="t"/>
              </v:shape>
              <v:shape id="_x0000_s4037" style="position:absolute;left:3619;top:131;width:4307;height:2156" coordorigin="3619,131" coordsize="4307,2156" path="m4243,1134r-14,l4226,1137r3,2l4243,1139r4,-2l4243,1134xe" fillcolor="#006fbf" stroked="f">
                <v:path arrowok="t"/>
              </v:shape>
              <v:shape id="_x0000_s4038" style="position:absolute;left:3619;top:131;width:4307;height:2156" coordorigin="3619,131" coordsize="4307,2156" path="m4208,1134r-14,l4192,1137r2,2l4208,1139r3,-2l4208,1134xe" fillcolor="#006fbf" stroked="f">
                <v:path arrowok="t"/>
              </v:shape>
              <v:shape id="_x0000_s4039" style="position:absolute;left:3619;top:131;width:4307;height:2156" coordorigin="3619,131" coordsize="4307,2156" path="m4174,1134r-15,l4157,1137r2,2l4174,1139r2,-2l4174,1134xe" fillcolor="#006fbf" stroked="f">
                <v:path arrowok="t"/>
              </v:shape>
              <v:shape id="_x0000_s4040" style="position:absolute;left:3619;top:131;width:4307;height:2156" coordorigin="3619,131" coordsize="4307,2156" path="m4139,1134r-16,l4121,1137r2,2l4139,1139r2,-2l4139,1134xe" fillcolor="#006fbf" stroked="f">
                <v:path arrowok="t"/>
              </v:shape>
              <v:shape id="_x0000_s4041" style="position:absolute;left:3619;top:131;width:4307;height:2156" coordorigin="3619,131" coordsize="4307,2156" path="m4104,1134r-16,l4086,1137r2,2l4104,1139r2,-2l4104,1134xe" fillcolor="#006fbf" stroked="f">
                <v:path arrowok="t"/>
              </v:shape>
              <v:shape id="_x0000_s4042" style="position:absolute;left:3619;top:131;width:4307;height:2156" coordorigin="3619,131" coordsize="4307,2156" path="m4069,1134r-15,l4051,1137r3,2l4069,1139r3,-2l4069,1134xe" fillcolor="#006fbf" stroked="f">
                <v:path arrowok="t"/>
              </v:shape>
              <v:shape id="_x0000_s4043" style="position:absolute;left:3619;top:131;width:4307;height:2156" coordorigin="3619,131" coordsize="4307,2156" path="m4033,1134r-14,l4016,1137r3,2l4033,1139r4,-2l4033,1134xe" fillcolor="#006fbf" stroked="f">
                <v:path arrowok="t"/>
              </v:shape>
              <v:shape id="_x0000_s4044" style="position:absolute;left:3619;top:131;width:4307;height:2156" coordorigin="3619,131" coordsize="4307,2156" path="m3998,1134r-14,l3982,1137r2,2l3998,1139r3,-2l3998,1134xe" fillcolor="#006fbf" stroked="f">
                <v:path arrowok="t"/>
              </v:shape>
              <v:shape id="_x0000_s4045" style="position:absolute;left:3619;top:131;width:4307;height:2156" coordorigin="3619,131" coordsize="4307,2156" path="m3964,1134r-15,l3947,1137r2,2l3964,1139r2,-2l3964,1134xe" fillcolor="#006fbf" stroked="f">
                <v:path arrowok="t"/>
              </v:shape>
              <v:shape id="_x0000_s4046" style="position:absolute;left:3619;top:131;width:4307;height:2156" coordorigin="3619,131" coordsize="4307,2156" path="m3929,1134r-16,l3911,1137r2,2l3929,1139r2,-2l3929,1134xe" fillcolor="#006fbf" stroked="f">
                <v:path arrowok="t"/>
              </v:shape>
              <v:shape id="_x0000_s4047" style="position:absolute;left:3619;top:131;width:4307;height:2156" coordorigin="3619,131" coordsize="4307,2156" path="m3894,1134r-16,l3876,1137r2,2l3894,1139r2,-2l3894,1134xe" fillcolor="#006fbf" stroked="f">
                <v:path arrowok="t"/>
              </v:shape>
              <v:shape id="_x0000_s4048" style="position:absolute;left:3619;top:131;width:4307;height:2156" coordorigin="3619,131" coordsize="4307,2156" path="m3859,1134r-15,l3841,1137r3,2l3859,1139r3,-2l3859,1134xe" fillcolor="#006fbf" stroked="f">
                <v:path arrowok="t"/>
              </v:shape>
              <v:shape id="_x0000_s4049" style="position:absolute;left:3619;top:131;width:4307;height:2156" coordorigin="3619,131" coordsize="4307,2156" path="m3823,1134r-14,l3806,1137r3,2l3823,1139r4,-2l3823,1134xe" fillcolor="#006fbf" stroked="f">
                <v:path arrowok="t"/>
              </v:shape>
              <v:shape id="_x0000_s4050" style="position:absolute;left:3619;top:131;width:4307;height:2156" coordorigin="3619,131" coordsize="4307,2156" path="m3788,1134r-14,l3772,1137r2,2l3788,1139r3,-2l3788,1134xe" fillcolor="#006fbf" stroked="f">
                <v:path arrowok="t"/>
              </v:shape>
              <v:shape id="_x0000_s4051" style="position:absolute;left:3619;top:131;width:4307;height:2156" coordorigin="3619,131" coordsize="4307,2156" path="m3754,1134r-15,l3737,1137r2,2l3754,1139r2,-2l3754,1134xe" fillcolor="#006fbf" stroked="f">
                <v:path arrowok="t"/>
              </v:shape>
              <v:shape id="_x0000_s4052" style="position:absolute;left:3619;top:131;width:4307;height:2156" coordorigin="3619,131" coordsize="4307,2156" path="m3719,1134r-16,l3701,1137r2,2l3719,1139r2,-2l3719,1134xe" fillcolor="#006fbf" stroked="f">
                <v:path arrowok="t"/>
              </v:shape>
              <v:shape id="_x0000_s4053" style="position:absolute;left:3619;top:131;width:4307;height:2156" coordorigin="3619,131" coordsize="4307,2156" path="m3684,1134r-16,l3666,1137r2,2l3684,1139r2,-2l3684,1134xe" fillcolor="#006fbf" stroked="f">
                <v:path arrowok="t"/>
              </v:shape>
              <v:shape id="_x0000_s4054" style="position:absolute;left:3619;top:131;width:4307;height:2156" coordorigin="3619,131" coordsize="4307,2156" path="m3649,1134r-15,l3631,1137r3,2l3649,1139r3,-2l3649,1134xe" fillcolor="#006fbf" stroked="f">
                <v:path arrowok="t"/>
              </v:shape>
              <v:shape id="_x0000_s4055" style="position:absolute;left:3619;top:131;width:4307;height:2156" coordorigin="3619,131" coordsize="4307,2156" path="m3622,1143r-3,2l3619,1161r3,2l3624,1161r,-16l3622,1143xe" fillcolor="#006fbf" stroked="f">
                <v:path arrowok="t"/>
              </v:shape>
              <v:shape id="_x0000_s4056" style="position:absolute;left:3619;top:131;width:4307;height:2156" coordorigin="3619,131" coordsize="4307,2156" path="m3622,1178r-3,2l3619,1196r3,2l3624,1196r,-16l3622,1178xe" fillcolor="#006fbf" stroked="f">
                <v:path arrowok="t"/>
              </v:shape>
              <v:shape id="_x0000_s4057" style="position:absolute;left:3619;top:131;width:4307;height:2156" coordorigin="3619,131" coordsize="4307,2156" path="m3622,1212r-3,4l3619,1230r3,3l3624,1230r,-14l3622,1212xe" fillcolor="#006fbf" stroked="f">
                <v:path arrowok="t"/>
              </v:shape>
              <v:shape id="_x0000_s4058" style="position:absolute;left:3619;top:131;width:4307;height:2156" coordorigin="3619,131" coordsize="4307,2156" path="m3622,1248r-3,3l3619,1265r3,3l3624,1265r,-14l3622,1248xe" fillcolor="#006fbf" stroked="f">
                <v:path arrowok="t"/>
              </v:shape>
              <v:shape id="_x0000_s4059" style="position:absolute;left:3619;top:131;width:4307;height:2156" coordorigin="3619,131" coordsize="4307,2156" path="m3642,1278r-16,l3624,1281r2,2l3642,1283r2,-2l3642,1278xe" fillcolor="#006fbf" stroked="f">
                <v:path arrowok="t"/>
              </v:shape>
              <v:shape id="_x0000_s4060" style="position:absolute;left:3619;top:131;width:4307;height:2156" coordorigin="3619,131" coordsize="4307,2156" path="m3677,1278r-15,l3659,1281r3,2l3677,1283r2,-2l3677,1278xe" fillcolor="#006fbf" stroked="f">
                <v:path arrowok="t"/>
              </v:shape>
              <v:shape id="_x0000_s4061" style="position:absolute;left:3619;top:131;width:4307;height:2156" coordorigin="3619,131" coordsize="4307,2156" path="m3712,1278r-15,l3695,1281r2,2l3712,1283r2,-2l3712,1278xe" fillcolor="#006fbf" stroked="f">
                <v:path arrowok="t"/>
              </v:shape>
              <v:shape id="_x0000_s4062" style="position:absolute;left:3619;top:131;width:4307;height:2156" coordorigin="3619,131" coordsize="4307,2156" path="m3746,1278r-14,l3730,1281r2,2l3746,1283r3,-2l3746,1278xe" fillcolor="#006fbf" stroked="f">
                <v:path arrowok="t"/>
              </v:shape>
              <v:shape id="_x0000_s4063" style="position:absolute;left:3619;top:131;width:4307;height:2156" coordorigin="3619,131" coordsize="4307,2156" path="m3782,1278r-15,l3764,1281r3,2l3782,1283r3,-2l3782,1278xe" fillcolor="#006fbf" stroked="f">
                <v:path arrowok="t"/>
              </v:shape>
              <v:shape id="_x0000_s4064" style="position:absolute;left:3619;top:131;width:4307;height:2156" coordorigin="3619,131" coordsize="4307,2156" path="m3817,1278r-15,l3799,1281r3,2l3817,1283r3,-2l3817,1278xe" fillcolor="#006fbf" stroked="f">
                <v:path arrowok="t"/>
              </v:shape>
              <v:shape id="_x0000_s4065" style="position:absolute;left:3619;top:131;width:4307;height:2156" coordorigin="3619,131" coordsize="4307,2156" path="m3852,1278r-16,l3834,1281r2,2l3852,1283r2,-2l3852,1278xe" fillcolor="#006fbf" stroked="f">
                <v:path arrowok="t"/>
              </v:shape>
              <v:shape id="_x0000_s4066" style="position:absolute;left:3619;top:131;width:4307;height:2156" coordorigin="3619,131" coordsize="4307,2156" path="m3887,1278r-15,l3869,1281r3,2l3887,1283r2,-2l3887,1278xe" fillcolor="#006fbf" stroked="f">
                <v:path arrowok="t"/>
              </v:shape>
              <v:shape id="_x0000_s4067" style="position:absolute;left:3619;top:131;width:4307;height:2156" coordorigin="3619,131" coordsize="4307,2156" path="m3922,1278r-15,l3905,1281r2,2l3922,1283r2,-2l3922,1278xe" fillcolor="#006fbf" stroked="f">
                <v:path arrowok="t"/>
              </v:shape>
              <v:shape id="_x0000_s4068" style="position:absolute;left:3619;top:131;width:4307;height:2156" coordorigin="3619,131" coordsize="4307,2156" path="m3956,1278r-14,l3940,1281r2,2l3956,1283r3,-2l3956,1278xe" fillcolor="#006fbf" stroked="f">
                <v:path arrowok="t"/>
              </v:shape>
              <v:shape id="_x0000_s4069" style="position:absolute;left:3619;top:131;width:4307;height:2156" coordorigin="3619,131" coordsize="4307,2156" path="m3992,1278r-15,l3974,1281r3,2l3992,1283r3,-2l3992,1278xe" fillcolor="#006fbf" stroked="f">
                <v:path arrowok="t"/>
              </v:shape>
              <v:shape id="_x0000_s4070" style="position:absolute;left:3619;top:131;width:4307;height:2156" coordorigin="3619,131" coordsize="4307,2156" path="m4027,1278r-15,l4009,1281r3,2l4027,1283r3,-2l4027,1278xe" fillcolor="#006fbf" stroked="f">
                <v:path arrowok="t"/>
              </v:shape>
              <v:shape id="_x0000_s4071" style="position:absolute;left:3619;top:131;width:4307;height:2156" coordorigin="3619,131" coordsize="4307,2156" path="m4062,1278r-16,l4044,1281r2,2l4062,1283r2,-2l4062,1278xe" fillcolor="#006fbf" stroked="f">
                <v:path arrowok="t"/>
              </v:shape>
              <v:shape id="_x0000_s4072" style="position:absolute;left:3619;top:131;width:4307;height:2156" coordorigin="3619,131" coordsize="4307,2156" path="m4097,1278r-15,l4079,1281r3,2l4097,1283r2,-2l4097,1278xe" fillcolor="#006fbf" stroked="f">
                <v:path arrowok="t"/>
              </v:shape>
              <v:shape id="_x0000_s4073" style="position:absolute;left:3619;top:131;width:4307;height:2156" coordorigin="3619,131" coordsize="4307,2156" path="m4132,1278r-15,l4115,1281r2,2l4132,1283r2,-2l4132,1278xe" fillcolor="#006fbf" stroked="f">
                <v:path arrowok="t"/>
              </v:shape>
              <v:shape id="_x0000_s4074" style="position:absolute;left:3619;top:131;width:4307;height:2156" coordorigin="3619,131" coordsize="4307,2156" path="m4166,1278r-14,l4150,1281r2,2l4166,1283r3,-2l4166,1278xe" fillcolor="#006fbf" stroked="f">
                <v:path arrowok="t"/>
              </v:shape>
              <v:shape id="_x0000_s4075" style="position:absolute;left:3619;top:131;width:4307;height:2156" coordorigin="3619,131" coordsize="4307,2156" path="m4202,1278r-15,l4184,1281r3,2l4202,1283r3,-2l4202,1278xe" fillcolor="#006fbf" stroked="f">
                <v:path arrowok="t"/>
              </v:shape>
              <v:shape id="_x0000_s4076" style="position:absolute;left:3619;top:131;width:4307;height:2156" coordorigin="3619,131" coordsize="4307,2156" path="m4237,1278r-15,l4219,1281r3,2l4237,1283r3,-2l4237,1278xe" fillcolor="#006fbf" stroked="f">
                <v:path arrowok="t"/>
              </v:shape>
              <v:shape id="_x0000_s4077" style="position:absolute;left:3619;top:131;width:4307;height:2156" coordorigin="3619,131" coordsize="4307,2156" path="m4272,1278r-16,l4254,1281r2,2l4272,1283r2,-2l4272,1278xe" fillcolor="#006fbf" stroked="f">
                <v:path arrowok="t"/>
              </v:shape>
              <v:shape id="_x0000_s4078" style="position:absolute;left:3619;top:131;width:4307;height:2156" coordorigin="3619,131" coordsize="4307,2156" path="m4307,1278r-15,l4289,1281r3,2l4307,1283r2,-2l4307,1278xe" fillcolor="#006fbf" stroked="f">
                <v:path arrowok="t"/>
              </v:shape>
              <v:shape id="_x0000_s4079" style="position:absolute;left:3619;top:131;width:4307;height:2156" coordorigin="3619,131" coordsize="4307,2156" path="m4342,1278r-15,l4325,1281r2,2l4342,1283r2,-2l4342,1278xe" fillcolor="#006fbf" stroked="f">
                <v:path arrowok="t"/>
              </v:shape>
              <v:shape id="_x0000_s4080" style="position:absolute;left:3619;top:131;width:4307;height:2156" coordorigin="3619,131" coordsize="4307,2156" path="m4376,1278r-14,l4360,1281r2,2l4376,1283r3,-2l4376,1278xe" fillcolor="#006fbf" stroked="f">
                <v:path arrowok="t"/>
              </v:shape>
              <v:shape id="_x0000_s4081" style="position:absolute;left:3619;top:131;width:4307;height:2156" coordorigin="3619,131" coordsize="4307,2156" path="m4412,1278r-15,l4394,1281r3,2l4412,1283r3,-2l4412,1278xe" fillcolor="#006fbf" stroked="f">
                <v:path arrowok="t"/>
              </v:shape>
              <v:shape id="_x0000_s4082" style="position:absolute;left:3619;top:131;width:4307;height:2156" coordorigin="3619,131" coordsize="4307,2156" path="m4447,1278r-15,l4429,1281r3,2l4447,1283r3,-2l4447,1278xe" fillcolor="#006fbf" stroked="f">
                <v:path arrowok="t"/>
              </v:shape>
              <v:shape id="_x0000_s4083" style="position:absolute;left:3619;top:131;width:4307;height:2156" coordorigin="3619,131" coordsize="4307,2156" path="m4482,1278r-16,l4464,1281r2,2l4482,1283r2,-2l4482,1278xe" fillcolor="#006fbf" stroked="f">
                <v:path arrowok="t"/>
              </v:shape>
              <v:shape id="_x0000_s4084" style="position:absolute;left:3619;top:131;width:4307;height:2156" coordorigin="3619,131" coordsize="4307,2156" path="m4517,1278r-15,l4499,1281r3,2l4517,1283r2,-2l4517,1278xe" fillcolor="#006fbf" stroked="f">
                <v:path arrowok="t"/>
              </v:shape>
              <v:shape id="_x0000_s4085" style="position:absolute;left:3619;top:131;width:4307;height:2156" coordorigin="3619,131" coordsize="4307,2156" path="m4552,1278r-15,l4535,1281r2,2l4552,1283r2,-2l4552,1278xe" fillcolor="#006fbf" stroked="f">
                <v:path arrowok="t"/>
              </v:shape>
              <v:shape id="_x0000_s4086" style="position:absolute;left:3619;top:131;width:4307;height:2156" coordorigin="3619,131" coordsize="4307,2156" path="m4586,1278r-14,l4570,1281r2,2l4586,1283r3,-2l4586,1278xe" fillcolor="#006fbf" stroked="f">
                <v:path arrowok="t"/>
              </v:shape>
              <v:shape id="_x0000_s4087" style="position:absolute;left:3619;top:131;width:4307;height:2156" coordorigin="3619,131" coordsize="4307,2156" path="m4622,1278r-15,l4604,1281r3,2l4622,1283r3,-2l4622,1278xe" fillcolor="#006fbf" stroked="f">
                <v:path arrowok="t"/>
              </v:shape>
              <v:shape id="_x0000_s4088" style="position:absolute;left:3619;top:131;width:4307;height:2156" coordorigin="3619,131" coordsize="4307,2156" path="m4657,1278r-15,l4639,1281r3,2l4657,1283r3,-2l4657,1278xe" fillcolor="#006fbf" stroked="f">
                <v:path arrowok="t"/>
              </v:shape>
              <v:shape id="_x0000_s4089" style="position:absolute;left:3619;top:131;width:4307;height:2156" coordorigin="3619,131" coordsize="4307,2156" path="m4692,1278r-16,l4674,1281r2,2l4692,1283r2,-2l4692,1278xe" fillcolor="#006fbf" stroked="f">
                <v:path arrowok="t"/>
              </v:shape>
              <v:shape id="_x0000_s4090" style="position:absolute;left:3619;top:131;width:4307;height:2156" coordorigin="3619,131" coordsize="4307,2156" path="m4727,1278r-15,l4709,1281r3,2l4727,1283r2,-2l4727,1278xe" fillcolor="#006fbf" stroked="f">
                <v:path arrowok="t"/>
              </v:shape>
              <v:shape id="_x0000_s4091" style="position:absolute;left:3619;top:131;width:4307;height:2156" coordorigin="3619,131" coordsize="4307,2156" path="m4762,1278r-15,l4745,1281r2,2l4762,1283r2,-2l4762,1278xe" fillcolor="#006fbf" stroked="f">
                <v:path arrowok="t"/>
              </v:shape>
              <v:shape id="_x0000_s4092" style="position:absolute;left:3619;top:131;width:4307;height:2156" coordorigin="3619,131" coordsize="4307,2156" path="m4796,1278r-14,l4780,1281r2,2l4796,1283r3,-2l4796,1278xe" fillcolor="#006fbf" stroked="f">
                <v:path arrowok="t"/>
              </v:shape>
              <v:shape id="_x0000_s4093" style="position:absolute;left:3619;top:131;width:4307;height:2156" coordorigin="3619,131" coordsize="4307,2156" path="m4832,1278r-15,l4814,1281r3,2l4832,1283r3,-2l4832,1278xe" fillcolor="#006fbf" stroked="f">
                <v:path arrowok="t"/>
              </v:shape>
              <v:shape id="_x0000_s4094" style="position:absolute;left:3619;top:131;width:4307;height:2156" coordorigin="3619,131" coordsize="4307,2156" path="m4867,1278r-15,l4849,1281r3,2l4867,1283r3,-2l4867,1278xe" fillcolor="#006fbf" stroked="f">
                <v:path arrowok="t"/>
              </v:shape>
              <v:shape id="_x0000_s4095" style="position:absolute;left:3619;top:131;width:4307;height:2156" coordorigin="3619,131" coordsize="4307,2156" path="m4902,1278r-16,l4884,1281r2,2l4902,1283r2,-2l4902,1278xe" fillcolor="#006fbf" stroked="f">
                <v:path arrowok="t"/>
              </v:shape>
              <v:shape id="_x0000_s4096" style="position:absolute;left:3619;top:131;width:4307;height:2156" coordorigin="3619,131" coordsize="4307,2156" path="m4937,1278r-15,l4919,1281r3,2l4937,1283r2,-2l4937,1278xe" fillcolor="#006fbf" stroked="f">
                <v:path arrowok="t"/>
              </v:shape>
              <v:shape id="_x0000_s4097" style="position:absolute;left:3619;top:131;width:4307;height:2156" coordorigin="3619,131" coordsize="4307,2156" path="m4972,1278r-15,l4955,1281r2,2l4972,1283r2,-2l4972,1278xe" fillcolor="#006fbf" stroked="f">
                <v:path arrowok="t"/>
              </v:shape>
              <v:shape id="_x0000_s4098" style="position:absolute;left:3619;top:131;width:4307;height:2156" coordorigin="3619,131" coordsize="4307,2156" path="m5006,1278r-14,l4990,1281r2,2l5006,1283r3,-2l5006,1278xe" fillcolor="#006fbf" stroked="f">
                <v:path arrowok="t"/>
              </v:shape>
              <v:shape id="_x0000_s4099" style="position:absolute;left:3619;top:131;width:4307;height:2156" coordorigin="3619,131" coordsize="4307,2156" path="m5042,1278r-15,l5024,1281r3,2l5042,1283r3,-2l5042,1278xe" fillcolor="#006fbf" stroked="f">
                <v:path arrowok="t"/>
              </v:shape>
              <v:shape id="_x0000_s4100" style="position:absolute;left:3619;top:131;width:4307;height:2156" coordorigin="3619,131" coordsize="4307,2156" path="m5077,1278r-15,l5059,1281r3,2l5077,1283r3,-2l5077,1278xe" fillcolor="#006fbf" stroked="f">
                <v:path arrowok="t"/>
              </v:shape>
              <v:shape id="_x0000_s4101" style="position:absolute;left:3619;top:131;width:4307;height:2156" coordorigin="3619,131" coordsize="4307,2156" path="m5112,1278r-16,l5094,1281r2,2l5112,1283r2,-2l5112,1278xe" fillcolor="#006fbf" stroked="f">
                <v:path arrowok="t"/>
              </v:shape>
              <v:shape id="_x0000_s4102" style="position:absolute;left:3619;top:131;width:4307;height:2156" coordorigin="3619,131" coordsize="4307,2156" path="m5147,1278r-15,l5129,1281r3,2l5147,1283r2,-2l5147,1278xe" fillcolor="#006fbf" stroked="f">
                <v:path arrowok="t"/>
              </v:shape>
              <v:shape id="_x0000_s4103" style="position:absolute;left:3619;top:131;width:4307;height:2156" coordorigin="3619,131" coordsize="4307,2156" path="m5182,1278r-15,l5165,1281r2,2l5182,1283r2,-2l5182,1278xe" fillcolor="#006fbf" stroked="f">
                <v:path arrowok="t"/>
              </v:shape>
              <v:shape id="_x0000_s4104" style="position:absolute;left:3619;top:131;width:4307;height:2156" coordorigin="3619,131" coordsize="4307,2156" path="m5216,1278r-14,l5200,1281r2,2l5216,1283r3,-2l5216,1278xe" fillcolor="#006fbf" stroked="f">
                <v:path arrowok="t"/>
              </v:shape>
              <v:shape id="_x0000_s4105" style="position:absolute;left:3619;top:131;width:4307;height:2156" coordorigin="3619,131" coordsize="4307,2156" path="m5252,1278r-15,l5234,1281r3,2l5252,1283r3,-2l5252,1278xe" fillcolor="#006fbf" stroked="f">
                <v:path arrowok="t"/>
              </v:shape>
              <v:shape id="_x0000_s4106" style="position:absolute;left:3619;top:131;width:4307;height:2156" coordorigin="3619,131" coordsize="4307,2156" path="m5287,1278r-15,l5269,1281r3,2l5287,1283r3,-2l5287,1278xe" fillcolor="#006fbf" stroked="f">
                <v:path arrowok="t"/>
              </v:shape>
              <v:shape id="_x0000_s4107" style="position:absolute;left:3619;top:131;width:4307;height:2156" coordorigin="3619,131" coordsize="4307,2156" path="m5322,1278r-16,l5304,1281r2,2l5322,1283r2,-2l5322,1278xe" fillcolor="#006fbf" stroked="f">
                <v:path arrowok="t"/>
              </v:shape>
              <v:shape id="_x0000_s4108" style="position:absolute;left:3619;top:131;width:4307;height:2156" coordorigin="3619,131" coordsize="4307,2156" path="m5357,1278r-15,l5339,1281r3,2l5357,1283r2,-2l5357,1278xe" fillcolor="#006fbf" stroked="f">
                <v:path arrowok="t"/>
              </v:shape>
              <v:shape id="_x0000_s4109" style="position:absolute;left:3619;top:131;width:4307;height:2156" coordorigin="3619,131" coordsize="4307,2156" path="m5392,1278r-15,l5375,1281r2,2l5392,1283r2,-2l5392,1278xe" fillcolor="#006fbf" stroked="f">
                <v:path arrowok="t"/>
              </v:shape>
              <v:shape id="_x0000_s4110" style="position:absolute;left:3619;top:131;width:4307;height:2156" coordorigin="3619,131" coordsize="4307,2156" path="m5426,1278r-14,l5410,1281r2,2l5426,1283r3,-2l5426,1278xe" fillcolor="#006fbf" stroked="f">
                <v:path arrowok="t"/>
              </v:shape>
              <v:shape id="_x0000_s4111" style="position:absolute;left:3619;top:131;width:4307;height:2156" coordorigin="3619,131" coordsize="4307,2156" path="m5462,1278r-15,l5444,1281r3,2l5462,1283r3,-2l5462,1278xe" fillcolor="#006fbf" stroked="f">
                <v:path arrowok="t"/>
              </v:shape>
              <v:shape id="_x0000_s4112" style="position:absolute;left:3619;top:131;width:4307;height:2156" coordorigin="3619,131" coordsize="4307,2156" path="m5497,1278r-15,l5479,1281r3,2l5497,1283r3,-2l5497,1278xe" fillcolor="#006fbf" stroked="f">
                <v:path arrowok="t"/>
              </v:shape>
              <v:shape id="_x0000_s4113" style="position:absolute;left:3619;top:131;width:4307;height:2156" coordorigin="3619,131" coordsize="4307,2156" path="m5532,1278r-16,l5514,1281r2,2l5532,1283r2,-2l5532,1278xe" fillcolor="#006fbf" stroked="f">
                <v:path arrowok="t"/>
              </v:shape>
              <v:shape id="_x0000_s4114" style="position:absolute;left:3619;top:131;width:4307;height:2156" coordorigin="3619,131" coordsize="4307,2156" path="m5567,1278r-15,l5549,1281r3,2l5567,1283r2,-2l5567,1278xe" fillcolor="#006fbf" stroked="f">
                <v:path arrowok="t"/>
              </v:shape>
              <v:shape id="_x0000_s4115" style="position:absolute;left:3619;top:131;width:4307;height:2156" coordorigin="3619,131" coordsize="4307,2156" path="m5602,1278r-15,l5585,1281r2,2l5602,1283r2,-2l5602,1278xe" fillcolor="#006fbf" stroked="f">
                <v:path arrowok="t"/>
              </v:shape>
              <v:shape id="_x0000_s4116" style="position:absolute;left:3619;top:131;width:4307;height:2156" coordorigin="3619,131" coordsize="4307,2156" path="m5636,1278r-14,l5620,1281r2,2l5636,1283r3,-2l5636,1278xe" fillcolor="#006fbf" stroked="f">
                <v:path arrowok="t"/>
              </v:shape>
              <v:shape id="_x0000_s4117" style="position:absolute;left:3619;top:131;width:4307;height:2156" coordorigin="3619,131" coordsize="4307,2156" path="m5672,1278r-15,l5654,1281r3,2l5672,1283r3,-2l5672,1278xe" fillcolor="#006fbf" stroked="f">
                <v:path arrowok="t"/>
              </v:shape>
              <v:shape id="_x0000_s4118" style="position:absolute;left:3619;top:131;width:4307;height:2156" coordorigin="3619,131" coordsize="4307,2156" path="m5707,1278r-15,l5689,1281r3,2l5707,1283r3,-2l5707,1278xe" fillcolor="#006fbf" stroked="f">
                <v:path arrowok="t"/>
              </v:shape>
              <v:shape id="_x0000_s4119" style="position:absolute;left:3619;top:131;width:4307;height:2156" coordorigin="3619,131" coordsize="4307,2156" path="m5742,1278r-16,l5724,1281r2,2l5742,1283r2,-2l5742,1278xe" fillcolor="#006fbf" stroked="f">
                <v:path arrowok="t"/>
              </v:shape>
              <v:shape id="_x0000_s4120" style="position:absolute;left:3619;top:131;width:4307;height:2156" coordorigin="3619,131" coordsize="4307,2156" path="m5777,1278r-15,l5759,1281r3,2l5777,1283r2,-2l5777,1278xe" fillcolor="#006fbf" stroked="f">
                <v:path arrowok="t"/>
              </v:shape>
              <v:shape id="_x0000_s4121" style="position:absolute;left:3619;top:131;width:4307;height:2156" coordorigin="3619,131" coordsize="4307,2156" path="m5812,1278r-15,l5795,1281r2,2l5812,1283r2,-2l5812,1278xe" fillcolor="#006fbf" stroked="f">
                <v:path arrowok="t"/>
              </v:shape>
              <v:shape id="_x0000_s4122" style="position:absolute;left:3619;top:131;width:4307;height:2156" coordorigin="3619,131" coordsize="4307,2156" path="m5846,1278r-14,l5830,1281r2,2l5846,1283r3,-2l5846,1278xe" fillcolor="#006fbf" stroked="f">
                <v:path arrowok="t"/>
              </v:shape>
              <v:shape id="_x0000_s4123" style="position:absolute;left:3619;top:131;width:4307;height:2156" coordorigin="3619,131" coordsize="4307,2156" path="m5882,1278r-15,l5864,1281r3,2l5882,1283r3,-2l5882,1278xe" fillcolor="#006fbf" stroked="f">
                <v:path arrowok="t"/>
              </v:shape>
              <v:shape id="_x0000_s4124" style="position:absolute;left:3619;top:131;width:4307;height:2156" coordorigin="3619,131" coordsize="4307,2156" path="m5917,1278r-15,l5899,1281r3,2l5917,1283r3,-2l5917,1278xe" fillcolor="#006fbf" stroked="f">
                <v:path arrowok="t"/>
              </v:shape>
              <v:shape id="_x0000_s4125" style="position:absolute;left:3619;top:131;width:4307;height:2156" coordorigin="3619,131" coordsize="4307,2156" path="m5952,1278r-16,l5934,1281r2,2l5952,1283r2,-2l5952,1278xe" fillcolor="#006fbf" stroked="f">
                <v:path arrowok="t"/>
              </v:shape>
              <v:shape id="_x0000_s4126" style="position:absolute;left:3619;top:131;width:4307;height:2156" coordorigin="3619,131" coordsize="4307,2156" path="m5987,1278r-15,l5969,1281r3,2l5987,1283r2,-2l5987,1278xe" fillcolor="#006fbf" stroked="f">
                <v:path arrowok="t"/>
              </v:shape>
              <v:shape id="_x0000_s4127" style="position:absolute;left:3619;top:131;width:4307;height:2156" coordorigin="3619,131" coordsize="4307,2156" path="m6022,1278r-15,l6005,1281r2,2l6022,1283r2,-2l6022,1278xe" fillcolor="#006fbf" stroked="f">
                <v:path arrowok="t"/>
              </v:shape>
              <v:shape id="_x0000_s4128" style="position:absolute;left:3619;top:131;width:4307;height:2156" coordorigin="3619,131" coordsize="4307,2156" path="m6056,1278r-14,l6040,1281r2,2l6056,1283r3,-2l6056,1278xe" fillcolor="#006fbf" stroked="f">
                <v:path arrowok="t"/>
              </v:shape>
              <v:shape id="_x0000_s4129" style="position:absolute;left:3619;top:131;width:4307;height:2156" coordorigin="3619,131" coordsize="4307,2156" path="m6092,1278r-15,l6074,1281r3,2l6092,1283r3,-2l6092,1278xe" fillcolor="#006fbf" stroked="f">
                <v:path arrowok="t"/>
              </v:shape>
              <v:shape id="_x0000_s4130" style="position:absolute;left:3619;top:131;width:4307;height:2156" coordorigin="3619,131" coordsize="4307,2156" path="m6127,1278r-15,l6109,1281r3,2l6127,1283r3,-2l6127,1278xe" fillcolor="#006fbf" stroked="f">
                <v:path arrowok="t"/>
              </v:shape>
              <v:shape id="_x0000_s4131" style="position:absolute;left:3619;top:131;width:4307;height:2156" coordorigin="3619,131" coordsize="4307,2156" path="m6162,1278r-16,l6144,1281r2,2l6162,1283r2,-2l6162,1278xe" fillcolor="#006fbf" stroked="f">
                <v:path arrowok="t"/>
              </v:shape>
              <v:shape id="_x0000_s4132" style="position:absolute;left:3619;top:131;width:4307;height:2156" coordorigin="3619,131" coordsize="4307,2156" path="m6197,1278r-15,l6179,1281r3,2l6197,1283r2,-2l6197,1278xe" fillcolor="#006fbf" stroked="f">
                <v:path arrowok="t"/>
              </v:shape>
              <v:shape id="_x0000_s4133" style="position:absolute;left:3619;top:131;width:4307;height:2156" coordorigin="3619,131" coordsize="4307,2156" path="m6232,1278r-15,l6215,1281r2,2l6232,1283r2,-2l6232,1278xe" fillcolor="#006fbf" stroked="f">
                <v:path arrowok="t"/>
              </v:shape>
              <v:shape id="_x0000_s4134" style="position:absolute;left:3619;top:131;width:4307;height:2156" coordorigin="3619,131" coordsize="4307,2156" path="m6266,1278r-14,l6250,1281r2,2l6266,1283r3,-2l6266,1278xe" fillcolor="#006fbf" stroked="f">
                <v:path arrowok="t"/>
              </v:shape>
              <v:shape id="_x0000_s4135" style="position:absolute;left:3619;top:131;width:4307;height:2156" coordorigin="3619,131" coordsize="4307,2156" path="m6302,1278r-15,l6284,1281r3,2l6302,1283r3,-2l6302,1278xe" fillcolor="#006fbf" stroked="f">
                <v:path arrowok="t"/>
              </v:shape>
              <v:shape id="_x0000_s4136" style="position:absolute;left:3619;top:131;width:4307;height:2156" coordorigin="3619,131" coordsize="4307,2156" path="m6337,1278r-15,l6319,1281r3,2l6337,1283r3,-2l6337,1278xe" fillcolor="#006fbf" stroked="f">
                <v:path arrowok="t"/>
              </v:shape>
              <v:shape id="_x0000_s4137" style="position:absolute;left:3619;top:131;width:4307;height:2156" coordorigin="3619,131" coordsize="4307,2156" path="m6372,1278r-16,l6354,1281r2,2l6372,1283r2,-2l6372,1278xe" fillcolor="#006fbf" stroked="f">
                <v:path arrowok="t"/>
              </v:shape>
              <v:shape id="_x0000_s4138" style="position:absolute;left:3619;top:131;width:4307;height:2156" coordorigin="3619,131" coordsize="4307,2156" path="m6407,1278r-15,l6389,1281r3,2l6407,1283r2,-2l6407,1278xe" fillcolor="#006fbf" stroked="f">
                <v:path arrowok="t"/>
              </v:shape>
              <v:shape id="_x0000_s4139" style="position:absolute;left:3619;top:131;width:4307;height:2156" coordorigin="3619,131" coordsize="4307,2156" path="m6442,1278r-15,l6425,1281r2,2l6442,1283r2,-2l6442,1278xe" fillcolor="#006fbf" stroked="f">
                <v:path arrowok="t"/>
              </v:shape>
              <v:shape id="_x0000_s4140" style="position:absolute;left:3619;top:131;width:4307;height:2156" coordorigin="3619,131" coordsize="4307,2156" path="m6476,1278r-14,l6460,1281r2,2l6476,1283r3,-2l6476,1278xe" fillcolor="#006fbf" stroked="f">
                <v:path arrowok="t"/>
              </v:shape>
              <v:shape id="_x0000_s4141" style="position:absolute;left:3619;top:131;width:4307;height:2156" coordorigin="3619,131" coordsize="4307,2156" path="m6512,1278r-15,l6494,1281r3,2l6512,1283r3,-2l6512,1278xe" fillcolor="#006fbf" stroked="f">
                <v:path arrowok="t"/>
              </v:shape>
              <v:shape id="_x0000_s4142" style="position:absolute;left:3619;top:131;width:4307;height:2156" coordorigin="3619,131" coordsize="4307,2156" path="m6547,1278r-15,l6529,1281r3,2l6547,1283r3,-2l6547,1278xe" fillcolor="#006fbf" stroked="f">
                <v:path arrowok="t"/>
              </v:shape>
              <v:shape id="_x0000_s4143" style="position:absolute;left:3619;top:131;width:4307;height:2156" coordorigin="3619,131" coordsize="4307,2156" path="m6582,1278r-16,l6564,1281r2,2l6582,1283r2,-2l6582,1278xe" fillcolor="#006fbf" stroked="f">
                <v:path arrowok="t"/>
              </v:shape>
              <v:shape id="_x0000_s4144" style="position:absolute;left:3619;top:131;width:4307;height:2156" coordorigin="3619,131" coordsize="4307,2156" path="m6617,1278r-15,l6599,1281r3,2l6617,1283r2,-2l6617,1278xe" fillcolor="#006fbf" stroked="f">
                <v:path arrowok="t"/>
              </v:shape>
              <v:shape id="_x0000_s4145" style="position:absolute;left:3619;top:131;width:4307;height:2156" coordorigin="3619,131" coordsize="4307,2156" path="m6652,1278r-15,l6635,1281r2,2l6652,1283r2,-2l6652,1278xe" fillcolor="#006fbf" stroked="f">
                <v:path arrowok="t"/>
              </v:shape>
              <v:shape id="_x0000_s4146" style="position:absolute;left:3619;top:131;width:4307;height:2156" coordorigin="3619,131" coordsize="4307,2156" path="m6686,1278r-14,l6670,1281r2,2l6686,1283r3,-2l6686,1278xe" fillcolor="#006fbf" stroked="f">
                <v:path arrowok="t"/>
              </v:shape>
              <v:shape id="_x0000_s4147" style="position:absolute;left:3619;top:131;width:4307;height:2156" coordorigin="3619,131" coordsize="4307,2156" path="m6722,1278r-15,l6704,1281r3,2l6722,1283r3,-2l6722,1278xe" fillcolor="#006fbf" stroked="f">
                <v:path arrowok="t"/>
              </v:shape>
              <v:shape id="_x0000_s4148" style="position:absolute;left:3619;top:131;width:4307;height:2156" coordorigin="3619,131" coordsize="4307,2156" path="m6757,1278r-15,l6739,1281r3,2l6757,1283r3,-2l6757,1278xe" fillcolor="#006fbf" stroked="f">
                <v:path arrowok="t"/>
              </v:shape>
              <v:shape id="_x0000_s4149" style="position:absolute;left:3619;top:131;width:4307;height:2156" coordorigin="3619,131" coordsize="4307,2156" path="m6792,1278r-16,l6774,1281r2,2l6792,1283r2,-2l6792,1278xe" fillcolor="#006fbf" stroked="f">
                <v:path arrowok="t"/>
              </v:shape>
              <v:shape id="_x0000_s4150" style="position:absolute;left:3619;top:131;width:4307;height:2156" coordorigin="3619,131" coordsize="4307,2156" path="m6827,1278r-15,l6809,1281r3,2l6827,1283r2,-2l6827,1278xe" fillcolor="#006fbf" stroked="f">
                <v:path arrowok="t"/>
              </v:shape>
              <v:shape id="_x0000_s4151" style="position:absolute;left:3619;top:131;width:4307;height:2156" coordorigin="3619,131" coordsize="4307,2156" path="m6862,1278r-15,l6845,1281r2,2l6862,1283r2,-2l6862,1278xe" fillcolor="#006fbf" stroked="f">
                <v:path arrowok="t"/>
              </v:shape>
              <v:shape id="_x0000_s4152" style="position:absolute;left:3619;top:131;width:4307;height:2156" coordorigin="3619,131" coordsize="4307,2156" path="m6896,1278r-14,l6880,1281r2,2l6896,1283r3,-2l6896,1278xe" fillcolor="#006fbf" stroked="f">
                <v:path arrowok="t"/>
              </v:shape>
              <v:shape id="_x0000_s4153" style="position:absolute;left:3619;top:131;width:4307;height:2156" coordorigin="3619,131" coordsize="4307,2156" path="m6932,1278r-15,l6914,1281r3,2l6932,1283r3,-2l6932,1278xe" fillcolor="#006fbf" stroked="f">
                <v:path arrowok="t"/>
              </v:shape>
              <v:shape id="_x0000_s4154" style="position:absolute;left:3619;top:131;width:4307;height:2156" coordorigin="3619,131" coordsize="4307,2156" path="m6967,1278r-15,l6949,1281r3,2l6967,1283r3,-2l6967,1278xe" fillcolor="#006fbf" stroked="f">
                <v:path arrowok="t"/>
              </v:shape>
              <v:shape id="_x0000_s4155" style="position:absolute;left:3619;top:131;width:4307;height:2156" coordorigin="3619,131" coordsize="4307,2156" path="m7002,1278r-16,l6984,1281r2,2l7002,1283r2,-2l7002,1278xe" fillcolor="#006fbf" stroked="f">
                <v:path arrowok="t"/>
              </v:shape>
              <v:shape id="_x0000_s4156" style="position:absolute;left:3619;top:131;width:4307;height:2156" coordorigin="3619,131" coordsize="4307,2156" path="m7037,1278r-15,l7019,1281r3,2l7037,1283r2,-2l7037,1278xe" fillcolor="#006fbf" stroked="f">
                <v:path arrowok="t"/>
              </v:shape>
              <v:shape id="_x0000_s4157" style="position:absolute;left:3619;top:131;width:4307;height:2156" coordorigin="3619,131" coordsize="4307,2156" path="m7072,1278r-15,l7055,1281r2,2l7072,1283r2,-2l7072,1278xe" fillcolor="#006fbf" stroked="f">
                <v:path arrowok="t"/>
              </v:shape>
              <v:shape id="_x0000_s4158" style="position:absolute;left:3619;top:131;width:4307;height:2156" coordorigin="3619,131" coordsize="4307,2156" path="m7106,1278r-14,l7090,1281r2,2l7106,1283r3,-2l7106,1278xe" fillcolor="#006fbf" stroked="f">
                <v:path arrowok="t"/>
              </v:shape>
              <v:shape id="_x0000_s4159" style="position:absolute;left:3619;top:131;width:4307;height:2156" coordorigin="3619,131" coordsize="4307,2156" path="m7142,1278r-15,l7124,1281r3,2l7142,1283r3,-2l7142,1278xe" fillcolor="#006fbf" stroked="f">
                <v:path arrowok="t"/>
              </v:shape>
              <v:shape id="_x0000_s4160" style="position:absolute;left:3619;top:131;width:4307;height:2156" coordorigin="3619,131" coordsize="4307,2156" path="m7177,1278r-15,l7159,1281r3,2l7177,1283r3,-2l7177,1278xe" fillcolor="#006fbf" stroked="f">
                <v:path arrowok="t"/>
              </v:shape>
              <v:shape id="_x0000_s4161" style="position:absolute;left:3619;top:131;width:4307;height:2156" coordorigin="3619,131" coordsize="4307,2156" path="m7212,1278r-16,l7194,1281r2,2l7212,1283r2,-2l7212,1278xe" fillcolor="#006fbf" stroked="f">
                <v:path arrowok="t"/>
              </v:shape>
              <v:shape id="_x0000_s4162" style="position:absolute;left:3619;top:131;width:4307;height:2156" coordorigin="3619,131" coordsize="4307,2156" path="m7247,1278r-15,l7229,1281r3,2l7247,1283r2,-2l7247,1278xe" fillcolor="#006fbf" stroked="f">
                <v:path arrowok="t"/>
              </v:shape>
              <v:shape id="_x0000_s4163" style="position:absolute;left:3619;top:131;width:4307;height:2156" coordorigin="3619,131" coordsize="4307,2156" path="m7282,1278r-15,l7265,1281r2,2l7282,1283r2,-2l7282,1278xe" fillcolor="#006fbf" stroked="f">
                <v:path arrowok="t"/>
              </v:shape>
              <v:shape id="_x0000_s4164" style="position:absolute;left:3619;top:131;width:4307;height:2156" coordorigin="3619,131" coordsize="4307,2156" path="m7316,1278r-14,l7300,1281r2,2l7316,1283r3,-2l7316,1278xe" fillcolor="#006fbf" stroked="f">
                <v:path arrowok="t"/>
              </v:shape>
              <v:shape id="_x0000_s4165" style="position:absolute;left:3619;top:131;width:4307;height:2156" coordorigin="3619,131" coordsize="4307,2156" path="m7352,1278r-15,l7334,1281r3,2l7352,1283r3,-2l7352,1278xe" fillcolor="#006fbf" stroked="f">
                <v:path arrowok="t"/>
              </v:shape>
              <v:shape id="_x0000_s4166" style="position:absolute;left:3619;top:131;width:4307;height:2156" coordorigin="3619,131" coordsize="4307,2156" path="m7387,1278r-15,l7369,1281r3,2l7387,1283r3,-2l7387,1278xe" fillcolor="#006fbf" stroked="f">
                <v:path arrowok="t"/>
              </v:shape>
              <v:shape id="_x0000_s4167" style="position:absolute;left:3619;top:131;width:4307;height:2156" coordorigin="3619,131" coordsize="4307,2156" path="m7422,1278r-16,l7404,1281r2,2l7422,1283r2,-2l7422,1278xe" fillcolor="#006fbf" stroked="f">
                <v:path arrowok="t"/>
              </v:shape>
              <v:shape id="_x0000_s4168" style="position:absolute;left:3619;top:131;width:4307;height:2156" coordorigin="3619,131" coordsize="4307,2156" path="m7457,1278r-15,l7439,1281r3,2l7457,1283r2,-2l7457,1278xe" fillcolor="#006fbf" stroked="f">
                <v:path arrowok="t"/>
              </v:shape>
              <v:shape id="_x0000_s4169" style="position:absolute;left:3619;top:131;width:4307;height:2156" coordorigin="3619,131" coordsize="4307,2156" path="m7492,1278r-15,l7475,1281r2,2l7492,1283r2,-2l7492,1278xe" fillcolor="#006fbf" stroked="f">
                <v:path arrowok="t"/>
              </v:shape>
              <v:shape id="_x0000_s4170" style="position:absolute;left:3619;top:131;width:4307;height:2156" coordorigin="3619,131" coordsize="4307,2156" path="m7526,1278r-14,l7510,1281r2,2l7526,1283r3,-2l7526,1278xe" fillcolor="#006fbf" stroked="f">
                <v:path arrowok="t"/>
              </v:shape>
              <v:shape id="_x0000_s4171" style="position:absolute;left:3619;top:131;width:4307;height:2156" coordorigin="3619,131" coordsize="4307,2156" path="m7562,1278r-15,l7544,1281r3,2l7562,1283r3,-2l7562,1278xe" fillcolor="#006fbf" stroked="f">
                <v:path arrowok="t"/>
              </v:shape>
              <v:shape id="_x0000_s4172" style="position:absolute;left:3619;top:131;width:4307;height:2156" coordorigin="3619,131" coordsize="4307,2156" path="m7597,1278r-15,l7579,1281r3,2l7597,1283r3,-2l7597,1278xe" fillcolor="#006fbf" stroked="f">
                <v:path arrowok="t"/>
              </v:shape>
              <v:shape id="_x0000_s4173" style="position:absolute;left:3619;top:131;width:4307;height:2156" coordorigin="3619,131" coordsize="4307,2156" path="m7632,1278r-16,l7614,1281r2,2l7632,1283r2,-2l7632,1278xe" fillcolor="#006fbf" stroked="f">
                <v:path arrowok="t"/>
              </v:shape>
              <v:shape id="_x0000_s4174" style="position:absolute;left:3619;top:131;width:4307;height:2156" coordorigin="3619,131" coordsize="4307,2156" path="m7667,1278r-15,l7649,1281r3,2l7667,1283r2,-2l7667,1278xe" fillcolor="#006fbf" stroked="f">
                <v:path arrowok="t"/>
              </v:shape>
              <v:shape id="_x0000_s4175" style="position:absolute;left:3619;top:131;width:4307;height:2156" coordorigin="3619,131" coordsize="4307,2156" path="m7702,1278r-15,l7685,1281r2,2l7702,1283r2,-2l7702,1278xe" fillcolor="#006fbf" stroked="f">
                <v:path arrowok="t"/>
              </v:shape>
              <v:shape id="_x0000_s4176" style="position:absolute;left:3619;top:131;width:4307;height:2156" coordorigin="3619,131" coordsize="4307,2156" path="m7736,1278r-14,l7720,1281r2,2l7736,1283r3,-2l7736,1278xe" fillcolor="#006fbf" stroked="f">
                <v:path arrowok="t"/>
              </v:shape>
              <v:shape id="_x0000_s4177" style="position:absolute;left:3619;top:131;width:4307;height:2156" coordorigin="3619,131" coordsize="4307,2156" path="m7772,1278r-15,l7754,1281r3,2l7772,1283r3,-2l7772,1278xe" fillcolor="#006fbf" stroked="f">
                <v:path arrowok="t"/>
              </v:shape>
              <v:shape id="_x0000_s4178" style="position:absolute;left:3619;top:131;width:4307;height:2156" coordorigin="3619,131" coordsize="4307,2156" path="m7807,1278r-15,l7789,1281r3,2l7807,1283r3,-2l7807,1278xe" fillcolor="#006fbf" stroked="f">
                <v:path arrowok="t"/>
              </v:shape>
              <v:shape id="_x0000_s4179" style="position:absolute;left:3619;top:131;width:4307;height:2156" coordorigin="3619,131" coordsize="4307,2156" path="m7842,1278r-16,l7824,1281r2,2l7842,1283r2,-2l7842,1278xe" fillcolor="#006fbf" stroked="f">
                <v:path arrowok="t"/>
              </v:shape>
              <v:shape id="_x0000_s4180" style="position:absolute;left:3619;top:131;width:4307;height:2156" coordorigin="3619,131" coordsize="4307,2156" path="m7877,1278r-15,l7859,1281r3,2l7877,1283r2,-2l7877,1278xe" fillcolor="#006fbf" stroked="f">
                <v:path arrowok="t"/>
              </v:shape>
              <v:shape id="_x0000_s4181" style="position:absolute;left:3619;top:131;width:4307;height:2156" coordorigin="3619,131" coordsize="4307,2156" path="m7912,1278r-15,l7895,1281r2,2l7912,1283r2,-2l7912,1278xe" fillcolor="#006fbf" stroked="f">
                <v:path arrowok="t"/>
              </v:shape>
              <v:shape id="_x0000_s4182" style="position:absolute;left:3619;top:131;width:4307;height:2156" coordorigin="3619,131" coordsize="4307,2156" path="m7922,1287r-2,2l7920,1305r2,2l7926,1305r,-16l7922,1287xe" fillcolor="#006fbf" stroked="f">
                <v:path arrowok="t"/>
              </v:shape>
              <v:shape id="_x0000_s4183" style="position:absolute;left:3619;top:131;width:4307;height:2156" coordorigin="3619,131" coordsize="4307,2156" path="m7922,1322r-2,2l7920,1340r2,2l7926,1340r,-16l7922,1322xe" fillcolor="#006fbf" stroked="f">
                <v:path arrowok="t"/>
              </v:shape>
              <v:shape id="_x0000_s4184" style="position:absolute;left:3619;top:131;width:4307;height:2156" coordorigin="3619,131" coordsize="4307,2156" path="m7922,1356r-2,4l7920,1374r2,3l7926,1374r,-14l7922,1356xe" fillcolor="#006fbf" stroked="f">
                <v:path arrowok="t"/>
              </v:shape>
              <v:shape id="_x0000_s4185" style="position:absolute;left:3619;top:131;width:4307;height:2156" coordorigin="3619,131" coordsize="4307,2156" path="m7922,1392r-2,3l7920,1409r2,3l7926,1409r,-14l7922,1392xe" fillcolor="#006fbf" stroked="f">
                <v:path arrowok="t"/>
              </v:shape>
              <v:shape id="_x0000_s4186" style="position:absolute;left:3619;top:131;width:4307;height:2156" coordorigin="3619,131" coordsize="4307,2156" path="m7918,1421r-16,l7900,1424r2,2l7918,1426r2,-2l7918,1421xe" fillcolor="#006fbf" stroked="f">
                <v:path arrowok="t"/>
              </v:shape>
              <v:shape id="_x0000_s4187" style="position:absolute;left:3619;top:131;width:4307;height:2156" coordorigin="3619,131" coordsize="4307,2156" path="m7883,1421r-16,l7865,1424r2,2l7883,1426r2,-2l7883,1421xe" fillcolor="#006fbf" stroked="f">
                <v:path arrowok="t"/>
              </v:shape>
              <v:shape id="_x0000_s4188" style="position:absolute;left:3619;top:131;width:4307;height:2156" coordorigin="3619,131" coordsize="4307,2156" path="m7848,1421r-16,l7830,1424r2,2l7848,1426r2,-2l7848,1421xe" fillcolor="#006fbf" stroked="f">
                <v:path arrowok="t"/>
              </v:shape>
              <v:shape id="_x0000_s4189" style="position:absolute;left:3619;top:131;width:4307;height:2156" coordorigin="3619,131" coordsize="4307,2156" path="m7812,1421r-14,l7795,1424r3,2l7812,1426r4,-2l7812,1421xe" fillcolor="#006fbf" stroked="f">
                <v:path arrowok="t"/>
              </v:shape>
              <v:shape id="_x0000_s4190" style="position:absolute;left:3619;top:131;width:4307;height:2156" coordorigin="3619,131" coordsize="4307,2156" path="m7777,1421r-14,l7760,1424r3,2l7777,1426r3,-2l7777,1421xe" fillcolor="#006fbf" stroked="f">
                <v:path arrowok="t"/>
              </v:shape>
              <v:shape id="_x0000_s4191" style="position:absolute;left:3619;top:131;width:4307;height:2156" coordorigin="3619,131" coordsize="4307,2156" path="m7742,1421r-14,l7726,1424r2,2l7742,1426r3,-2l7742,1421xe" fillcolor="#006fbf" stroked="f">
                <v:path arrowok="t"/>
              </v:shape>
              <v:shape id="_x0000_s4192" style="position:absolute;left:3619;top:131;width:4307;height:2156" coordorigin="3619,131" coordsize="4307,2156" path="m7708,1421r-16,l7690,1424r2,2l7708,1426r2,-2l7708,1421xe" fillcolor="#006fbf" stroked="f">
                <v:path arrowok="t"/>
              </v:shape>
              <v:shape id="_x0000_s4193" style="position:absolute;left:3619;top:131;width:4307;height:2156" coordorigin="3619,131" coordsize="4307,2156" path="m7673,1421r-16,l7655,1424r2,2l7673,1426r2,-2l7673,1421xe" fillcolor="#006fbf" stroked="f">
                <v:path arrowok="t"/>
              </v:shape>
              <v:shape id="_x0000_s4194" style="position:absolute;left:3619;top:131;width:4307;height:2156" coordorigin="3619,131" coordsize="4307,2156" path="m7638,1421r-16,l7620,1424r2,2l7638,1426r2,-2l7638,1421xe" fillcolor="#006fbf" stroked="f">
                <v:path arrowok="t"/>
              </v:shape>
              <v:shape id="_x0000_s4195" style="position:absolute;left:3619;top:131;width:4307;height:2156" coordorigin="3619,131" coordsize="4307,2156" path="m7602,1421r-14,l7585,1424r3,2l7602,1426r4,-2l7602,1421xe" fillcolor="#006fbf" stroked="f">
                <v:path arrowok="t"/>
              </v:shape>
              <v:shape id="_x0000_s4196" style="position:absolute;left:3619;top:131;width:4307;height:2156" coordorigin="3619,131" coordsize="4307,2156" path="m7567,1421r-14,l7550,1424r3,2l7567,1426r3,-2l7567,1421xe" fillcolor="#006fbf" stroked="f">
                <v:path arrowok="t"/>
              </v:shape>
              <v:shape id="_x0000_s4197" style="position:absolute;left:3619;top:131;width:4307;height:2156" coordorigin="3619,131" coordsize="4307,2156" path="m7532,1421r-14,l7516,1424r2,2l7532,1426r3,-2l7532,1421xe" fillcolor="#006fbf" stroked="f">
                <v:path arrowok="t"/>
              </v:shape>
              <v:shape id="_x0000_s4198" style="position:absolute;left:3619;top:131;width:4307;height:2156" coordorigin="3619,131" coordsize="4307,2156" path="m7498,1421r-16,l7480,1424r2,2l7498,1426r2,-2l7498,1421xe" fillcolor="#006fbf" stroked="f">
                <v:path arrowok="t"/>
              </v:shape>
              <v:shape id="_x0000_s4199" style="position:absolute;left:3619;top:131;width:4307;height:2156" coordorigin="3619,131" coordsize="4307,2156" path="m7463,1421r-16,l7445,1424r2,2l7463,1426r2,-2l7463,1421xe" fillcolor="#006fbf" stroked="f">
                <v:path arrowok="t"/>
              </v:shape>
              <v:shape id="_x0000_s4200" style="position:absolute;left:3619;top:131;width:4307;height:2156" coordorigin="3619,131" coordsize="4307,2156" path="m7428,1421r-16,l7410,1424r2,2l7428,1426r2,-2l7428,1421xe" fillcolor="#006fbf" stroked="f">
                <v:path arrowok="t"/>
              </v:shape>
              <v:shape id="_x0000_s4201" style="position:absolute;left:3619;top:131;width:4307;height:2156" coordorigin="3619,131" coordsize="4307,2156" path="m7392,1421r-14,l7375,1424r3,2l7392,1426r2,-2l7392,1421xe" fillcolor="#006fbf" stroked="f">
                <v:path arrowok="t"/>
              </v:shape>
              <v:shape id="_x0000_s4202" style="position:absolute;left:3619;top:131;width:4307;height:2156" coordorigin="3619,131" coordsize="4307,2156" path="m7357,1421r-14,l7340,1424r3,2l7357,1426r3,-2l7357,1421xe" fillcolor="#006fbf" stroked="f">
                <v:path arrowok="t"/>
              </v:shape>
              <v:shape id="_x0000_s4203" style="position:absolute;left:3619;top:131;width:4307;height:2156" coordorigin="3619,131" coordsize="4307,2156" path="m7322,1421r-14,l7304,1424r4,2l7322,1426r3,-2l7322,1421xe" fillcolor="#006fbf" stroked="f">
                <v:path arrowok="t"/>
              </v:shape>
              <v:shape id="_x0000_s4204" style="position:absolute;left:3619;top:131;width:4307;height:2156" coordorigin="3619,131" coordsize="4307,2156" path="m7288,1421r-16,l7270,1424r2,2l7288,1426r2,-2l7288,1421xe" fillcolor="#006fbf" stroked="f">
                <v:path arrowok="t"/>
              </v:shape>
              <v:shape id="_x0000_s4205" style="position:absolute;left:3619;top:131;width:4307;height:2156" coordorigin="3619,131" coordsize="4307,2156" path="m7253,1421r-16,l7235,1424r2,2l7253,1426r2,-2l7253,1421xe" fillcolor="#006fbf" stroked="f">
                <v:path arrowok="t"/>
              </v:shape>
              <v:shape id="_x0000_s4206" style="position:absolute;left:3619;top:131;width:4307;height:2156" coordorigin="3619,131" coordsize="4307,2156" path="m7218,1421r-16,l7200,1424r2,2l7218,1426r2,-2l7218,1421xe" fillcolor="#006fbf" stroked="f">
                <v:path arrowok="t"/>
              </v:shape>
              <v:shape id="_x0000_s4207" style="position:absolute;left:3619;top:131;width:4307;height:2156" coordorigin="3619,131" coordsize="4307,2156" path="m7182,1421r-14,l7165,1424r3,2l7182,1426r2,-2l7182,1421xe" fillcolor="#006fbf" stroked="f">
                <v:path arrowok="t"/>
              </v:shape>
              <v:shape id="_x0000_s4208" style="position:absolute;left:3619;top:131;width:4307;height:2156" coordorigin="3619,131" coordsize="4307,2156" path="m7147,1421r-14,l7130,1424r3,2l7147,1426r3,-2l7147,1421xe" fillcolor="#006fbf" stroked="f">
                <v:path arrowok="t"/>
              </v:shape>
              <v:shape id="_x0000_s4209" style="position:absolute;left:3619;top:131;width:4307;height:2156" coordorigin="3619,131" coordsize="4307,2156" path="m7112,1421r-14,l7094,1424r4,2l7112,1426r3,-2l7112,1421xe" fillcolor="#006fbf" stroked="f">
                <v:path arrowok="t"/>
              </v:shape>
              <v:shape id="_x0000_s4210" style="position:absolute;left:3619;top:131;width:4307;height:2156" coordorigin="3619,131" coordsize="4307,2156" path="m7078,1421r-16,l7060,1424r2,2l7078,1426r2,-2l7078,1421xe" fillcolor="#006fbf" stroked="f">
                <v:path arrowok="t"/>
              </v:shape>
              <v:shape id="_x0000_s4211" style="position:absolute;left:3619;top:131;width:4307;height:2156" coordorigin="3619,131" coordsize="4307,2156" path="m7043,1421r-16,l7025,1424r2,2l7043,1426r2,-2l7043,1421xe" fillcolor="#006fbf" stroked="f">
                <v:path arrowok="t"/>
              </v:shape>
              <v:shape id="_x0000_s4212" style="position:absolute;left:3619;top:131;width:4307;height:2156" coordorigin="3619,131" coordsize="4307,2156" path="m7008,1421r-16,l6990,1424r2,2l7008,1426r2,-2l7008,1421xe" fillcolor="#006fbf" stroked="f">
                <v:path arrowok="t"/>
              </v:shape>
              <v:shape id="_x0000_s4213" style="position:absolute;left:3619;top:131;width:4307;height:2156" coordorigin="3619,131" coordsize="4307,2156" path="m6972,1421r-14,l6955,1424r3,2l6972,1426r2,-2l6972,1421xe" fillcolor="#006fbf" stroked="f">
                <v:path arrowok="t"/>
              </v:shape>
              <v:shape id="_x0000_s4214" style="position:absolute;left:3619;top:131;width:4307;height:2156" coordorigin="3619,131" coordsize="4307,2156" path="m6937,1421r-14,l6920,1424r3,2l6937,1426r3,-2l6937,1421xe" fillcolor="#006fbf" stroked="f">
                <v:path arrowok="t"/>
              </v:shape>
              <v:shape id="_x0000_s4215" style="position:absolute;left:3619;top:131;width:4307;height:2156" coordorigin="3619,131" coordsize="4307,2156" path="m6902,1421r-14,l6884,1424r4,2l6902,1426r3,-2l6902,1421xe" fillcolor="#006fbf" stroked="f">
                <v:path arrowok="t"/>
              </v:shape>
              <v:shape id="_x0000_s4216" style="position:absolute;left:3619;top:131;width:4307;height:2156" coordorigin="3619,131" coordsize="4307,2156" path="m6868,1421r-16,l6850,1424r2,2l6868,1426r2,-2l6868,1421xe" fillcolor="#006fbf" stroked="f">
                <v:path arrowok="t"/>
              </v:shape>
              <v:shape id="_x0000_s4217" style="position:absolute;left:3619;top:131;width:4307;height:2156" coordorigin="3619,131" coordsize="4307,2156" path="m6833,1421r-16,l6815,1424r2,2l6833,1426r2,-2l6833,1421xe" fillcolor="#006fbf" stroked="f">
                <v:path arrowok="t"/>
              </v:shape>
              <v:shape id="_x0000_s4218" style="position:absolute;left:3619;top:131;width:4307;height:2156" coordorigin="3619,131" coordsize="4307,2156" path="m6798,1421r-16,l6780,1424r2,2l6798,1426r2,-2l6798,1421xe" fillcolor="#006fbf" stroked="f">
                <v:path arrowok="t"/>
              </v:shape>
              <v:shape id="_x0000_s4219" style="position:absolute;left:3619;top:131;width:4307;height:2156" coordorigin="3619,131" coordsize="4307,2156" path="m6762,1421r-14,l6745,1424r3,2l6762,1426r2,-2l6762,1421xe" fillcolor="#006fbf" stroked="f">
                <v:path arrowok="t"/>
              </v:shape>
              <v:shape id="_x0000_s4220" style="position:absolute;left:3619;top:131;width:4307;height:2156" coordorigin="3619,131" coordsize="4307,2156" path="m6727,1421r-14,l6710,1424r3,2l6727,1426r3,-2l6727,1421xe" fillcolor="#006fbf" stroked="f">
                <v:path arrowok="t"/>
              </v:shape>
              <v:shape id="_x0000_s4221" style="position:absolute;left:3619;top:131;width:4307;height:2156" coordorigin="3619,131" coordsize="4307,2156" path="m6692,1421r-14,l6674,1424r4,2l6692,1426r3,-2l6692,1421xe" fillcolor="#006fbf" stroked="f">
                <v:path arrowok="t"/>
              </v:shape>
              <v:shape id="_x0000_s4222" style="position:absolute;left:3619;top:131;width:4307;height:2156" coordorigin="3619,131" coordsize="4307,2156" path="m6658,1421r-16,l6640,1424r2,2l6658,1426r2,-2l6658,1421xe" fillcolor="#006fbf" stroked="f">
                <v:path arrowok="t"/>
              </v:shape>
              <v:shape id="_x0000_s4223" style="position:absolute;left:3619;top:131;width:4307;height:2156" coordorigin="3619,131" coordsize="4307,2156" path="m6623,1421r-16,l6605,1424r2,2l6623,1426r2,-2l6623,1421xe" fillcolor="#006fbf" stroked="f">
                <v:path arrowok="t"/>
              </v:shape>
              <v:shape id="_x0000_s4224" style="position:absolute;left:3619;top:131;width:4307;height:2156" coordorigin="3619,131" coordsize="4307,2156" path="m6588,1421r-16,l6570,1424r2,2l6588,1426r2,-2l6588,1421xe" fillcolor="#006fbf" stroked="f">
                <v:path arrowok="t"/>
              </v:shape>
              <v:shape id="_x0000_s4225" style="position:absolute;left:3619;top:131;width:4307;height:2156" coordorigin="3619,131" coordsize="4307,2156" path="m6552,1421r-14,l6535,1424r3,2l6552,1426r2,-2l6552,1421xe" fillcolor="#006fbf" stroked="f">
                <v:path arrowok="t"/>
              </v:shape>
              <v:shape id="_x0000_s4226" style="position:absolute;left:3619;top:131;width:4307;height:2156" coordorigin="3619,131" coordsize="4307,2156" path="m6517,1421r-14,l6500,1424r3,2l6517,1426r3,-2l6517,1421xe" fillcolor="#006fbf" stroked="f">
                <v:path arrowok="t"/>
              </v:shape>
              <v:shape id="_x0000_s4227" style="position:absolute;left:3619;top:131;width:4307;height:2156" coordorigin="3619,131" coordsize="4307,2156" path="m6482,1421r-14,l6464,1424r4,2l6482,1426r3,-2l6482,1421xe" fillcolor="#006fbf" stroked="f">
                <v:path arrowok="t"/>
              </v:shape>
              <v:shape id="_x0000_s4228" style="position:absolute;left:3619;top:131;width:4307;height:2156" coordorigin="3619,131" coordsize="4307,2156" path="m6448,1421r-16,l6430,1424r2,2l6448,1426r2,-2l6448,1421xe" fillcolor="#006fbf" stroked="f">
                <v:path arrowok="t"/>
              </v:shape>
              <v:shape id="_x0000_s4229" style="position:absolute;left:3619;top:131;width:4307;height:2156" coordorigin="3619,131" coordsize="4307,2156" path="m6413,1421r-16,l6395,1424r2,2l6413,1426r2,-2l6413,1421xe" fillcolor="#006fbf" stroked="f">
                <v:path arrowok="t"/>
              </v:shape>
              <v:shape id="_x0000_s4230" style="position:absolute;left:3619;top:131;width:4307;height:2156" coordorigin="3619,131" coordsize="4307,2156" path="m6378,1421r-16,l6360,1424r2,2l6378,1426r2,-2l6378,1421xe" fillcolor="#006fbf" stroked="f">
                <v:path arrowok="t"/>
              </v:shape>
              <v:shape id="_x0000_s4231" style="position:absolute;left:3619;top:131;width:4307;height:2156" coordorigin="3619,131" coordsize="4307,2156" path="m6342,1421r-14,l6325,1424r3,2l6342,1426r2,-2l6342,1421xe" fillcolor="#006fbf" stroked="f">
                <v:path arrowok="t"/>
              </v:shape>
              <v:shape id="_x0000_s4232" style="position:absolute;left:3619;top:131;width:4307;height:2156" coordorigin="3619,131" coordsize="4307,2156" path="m6307,1421r-14,l6290,1424r3,2l6307,1426r3,-2l6307,1421xe" fillcolor="#006fbf" stroked="f">
                <v:path arrowok="t"/>
              </v:shape>
              <v:shape id="_x0000_s4233" style="position:absolute;left:3619;top:131;width:4307;height:2156" coordorigin="3619,131" coordsize="4307,2156" path="m6272,1421r-14,l6254,1424r4,2l6272,1426r3,-2l6272,1421xe" fillcolor="#006fbf" stroked="f">
                <v:path arrowok="t"/>
              </v:shape>
              <v:shape id="_x0000_s4234" style="position:absolute;left:3619;top:131;width:4307;height:2156" coordorigin="3619,131" coordsize="4307,2156" path="m6238,1421r-16,l6220,1424r2,2l6238,1426r2,-2l6238,1421xe" fillcolor="#006fbf" stroked="f">
                <v:path arrowok="t"/>
              </v:shape>
              <v:shape id="_x0000_s4235" style="position:absolute;left:3619;top:131;width:4307;height:2156" coordorigin="3619,131" coordsize="4307,2156" path="m6203,1421r-16,l6185,1424r2,2l6203,1426r2,-2l6203,1421xe" fillcolor="#006fbf" stroked="f">
                <v:path arrowok="t"/>
              </v:shape>
              <v:shape id="_x0000_s4236" style="position:absolute;left:3619;top:131;width:4307;height:2156" coordorigin="3619,131" coordsize="4307,2156" path="m6168,1421r-16,l6150,1424r2,2l6168,1426r2,-2l6168,1421xe" fillcolor="#006fbf" stroked="f">
                <v:path arrowok="t"/>
              </v:shape>
              <v:shape id="_x0000_s4237" style="position:absolute;left:3619;top:131;width:4307;height:2156" coordorigin="3619,131" coordsize="4307,2156" path="m6132,1421r-14,l6115,1424r3,2l6132,1426r2,-2l6132,1421xe" fillcolor="#006fbf" stroked="f">
                <v:path arrowok="t"/>
              </v:shape>
              <v:shape id="_x0000_s4238" style="position:absolute;left:3619;top:131;width:4307;height:2156" coordorigin="3619,131" coordsize="4307,2156" path="m6097,1421r-14,l6080,1424r3,2l6097,1426r3,-2l6097,1421xe" fillcolor="#006fbf" stroked="f">
                <v:path arrowok="t"/>
              </v:shape>
              <v:shape id="_x0000_s4239" style="position:absolute;left:3619;top:131;width:4307;height:2156" coordorigin="3619,131" coordsize="4307,2156" path="m6062,1421r-14,l6044,1424r4,2l6062,1426r3,-2l6062,1421xe" fillcolor="#006fbf" stroked="f">
                <v:path arrowok="t"/>
              </v:shape>
              <v:shape id="_x0000_s4240" style="position:absolute;left:3619;top:131;width:4307;height:2156" coordorigin="3619,131" coordsize="4307,2156" path="m6028,1421r-16,l6010,1424r2,2l6028,1426r2,-2l6028,1421xe" fillcolor="#006fbf" stroked="f">
                <v:path arrowok="t"/>
              </v:shape>
              <v:shape id="_x0000_s4241" style="position:absolute;left:3619;top:131;width:4307;height:2156" coordorigin="3619,131" coordsize="4307,2156" path="m5993,1421r-16,l5975,1424r2,2l5993,1426r2,-2l5993,1421xe" fillcolor="#006fbf" stroked="f">
                <v:path arrowok="t"/>
              </v:shape>
              <v:shape id="_x0000_s4242" style="position:absolute;left:3619;top:131;width:4307;height:2156" coordorigin="3619,131" coordsize="4307,2156" path="m5958,1421r-16,l5940,1424r2,2l5958,1426r2,-2l5958,1421xe" fillcolor="#006fbf" stroked="f">
                <v:path arrowok="t"/>
              </v:shape>
              <v:shape id="_x0000_s4243" style="position:absolute;left:3619;top:131;width:4307;height:2156" coordorigin="3619,131" coordsize="4307,2156" path="m5922,1421r-14,l5905,1424r3,2l5922,1426r2,-2l5922,1421xe" fillcolor="#006fbf" stroked="f">
                <v:path arrowok="t"/>
              </v:shape>
              <v:shape id="_x0000_s4244" style="position:absolute;left:3619;top:131;width:4307;height:2156" coordorigin="3619,131" coordsize="4307,2156" path="m5887,1421r-14,l5870,1424r3,2l5887,1426r3,-2l5887,1421xe" fillcolor="#006fbf" stroked="f">
                <v:path arrowok="t"/>
              </v:shape>
              <v:shape id="_x0000_s4245" style="position:absolute;left:3619;top:131;width:4307;height:2156" coordorigin="3619,131" coordsize="4307,2156" path="m5852,1421r-14,l5834,1424r4,2l5852,1426r3,-2l5852,1421xe" fillcolor="#006fbf" stroked="f">
                <v:path arrowok="t"/>
              </v:shape>
              <v:shape id="_x0000_s4246" style="position:absolute;left:3619;top:131;width:4307;height:2156" coordorigin="3619,131" coordsize="4307,2156" path="m5818,1421r-16,l5800,1424r2,2l5818,1426r2,-2l5818,1421xe" fillcolor="#006fbf" stroked="f">
                <v:path arrowok="t"/>
              </v:shape>
              <v:shape id="_x0000_s4247" style="position:absolute;left:3619;top:131;width:4307;height:2156" coordorigin="3619,131" coordsize="4307,2156" path="m5783,1421r-16,l5765,1424r2,2l5783,1426r2,-2l5783,1421xe" fillcolor="#006fbf" stroked="f">
                <v:path arrowok="t"/>
              </v:shape>
              <v:shape id="_x0000_s4248" style="position:absolute;left:3619;top:131;width:4307;height:2156" coordorigin="3619,131" coordsize="4307,2156" path="m5748,1421r-16,l5730,1424r2,2l5748,1426r2,-2l5748,1421xe" fillcolor="#006fbf" stroked="f">
                <v:path arrowok="t"/>
              </v:shape>
              <v:shape id="_x0000_s4249" style="position:absolute;left:3619;top:131;width:4307;height:2156" coordorigin="3619,131" coordsize="4307,2156" path="m5712,1421r-14,l5695,1424r3,2l5712,1426r2,-2l5712,1421xe" fillcolor="#006fbf" stroked="f">
                <v:path arrowok="t"/>
              </v:shape>
              <v:shape id="_x0000_s4250" style="position:absolute;left:3619;top:131;width:4307;height:2156" coordorigin="3619,131" coordsize="4307,2156" path="m5677,1421r-14,l5660,1424r3,2l5677,1426r3,-2l5677,1421xe" fillcolor="#006fbf" stroked="f">
                <v:path arrowok="t"/>
              </v:shape>
              <v:shape id="_x0000_s4251" style="position:absolute;left:3619;top:131;width:4307;height:2156" coordorigin="3619,131" coordsize="4307,2156" path="m5642,1421r-14,l5624,1424r4,2l5642,1426r3,-2l5642,1421xe" fillcolor="#006fbf" stroked="f">
                <v:path arrowok="t"/>
              </v:shape>
              <v:shape id="_x0000_s4252" style="position:absolute;left:3619;top:131;width:4307;height:2156" coordorigin="3619,131" coordsize="4307,2156" path="m5608,1421r-16,l5590,1424r2,2l5608,1426r2,-2l5608,1421xe" fillcolor="#006fbf" stroked="f">
                <v:path arrowok="t"/>
              </v:shape>
              <v:shape id="_x0000_s4253" style="position:absolute;left:3619;top:131;width:4307;height:2156" coordorigin="3619,131" coordsize="4307,2156" path="m5573,1421r-16,l5555,1424r2,2l5573,1426r2,-2l5573,1421xe" fillcolor="#006fbf" stroked="f">
                <v:path arrowok="t"/>
              </v:shape>
              <v:shape id="_x0000_s4254" style="position:absolute;left:3619;top:131;width:4307;height:2156" coordorigin="3619,131" coordsize="4307,2156" path="m5538,1421r-16,l5520,1424r2,2l5538,1426r2,-2l5538,1421xe" fillcolor="#006fbf" stroked="f">
                <v:path arrowok="t"/>
              </v:shape>
              <v:shape id="_x0000_s4255" style="position:absolute;left:3619;top:131;width:4307;height:2156" coordorigin="3619,131" coordsize="4307,2156" path="m5502,1421r-14,l5485,1424r3,2l5502,1426r2,-2l5502,1421xe" fillcolor="#006fbf" stroked="f">
                <v:path arrowok="t"/>
              </v:shape>
              <v:shape id="_x0000_s4256" style="position:absolute;left:3619;top:131;width:4307;height:2156" coordorigin="3619,131" coordsize="4307,2156" path="m5467,1421r-14,l5450,1424r3,2l5467,1426r3,-2l5467,1421xe" fillcolor="#006fbf" stroked="f">
                <v:path arrowok="t"/>
              </v:shape>
              <v:shape id="_x0000_s4257" style="position:absolute;left:3619;top:131;width:4307;height:2156" coordorigin="3619,131" coordsize="4307,2156" path="m5432,1421r-14,l5414,1424r4,2l5432,1426r3,-2l5432,1421xe" fillcolor="#006fbf" stroked="f">
                <v:path arrowok="t"/>
              </v:shape>
              <v:shape id="_x0000_s4258" style="position:absolute;left:3619;top:131;width:4307;height:2156" coordorigin="3619,131" coordsize="4307,2156" path="m5398,1421r-16,l5380,1424r2,2l5398,1426r2,-2l5398,1421xe" fillcolor="#006fbf" stroked="f">
                <v:path arrowok="t"/>
              </v:shape>
              <v:shape id="_x0000_s4259" style="position:absolute;left:3619;top:131;width:4307;height:2156" coordorigin="3619,131" coordsize="4307,2156" path="m5363,1421r-16,l5345,1424r2,2l5363,1426r2,-2l5363,1421xe" fillcolor="#006fbf" stroked="f">
                <v:path arrowok="t"/>
              </v:shape>
              <v:shape id="_x0000_s4260" style="position:absolute;left:3619;top:131;width:4307;height:2156" coordorigin="3619,131" coordsize="4307,2156" path="m5328,1421r-16,l5310,1424r2,2l5328,1426r2,-2l5328,1421xe" fillcolor="#006fbf" stroked="f">
                <v:path arrowok="t"/>
              </v:shape>
              <v:shape id="_x0000_s4261" style="position:absolute;left:3619;top:131;width:4307;height:2156" coordorigin="3619,131" coordsize="4307,2156" path="m5292,1421r-14,l5275,1424r3,2l5292,1426r2,-2l5292,1421xe" fillcolor="#006fbf" stroked="f">
                <v:path arrowok="t"/>
              </v:shape>
              <v:shape id="_x0000_s4262" style="position:absolute;left:3619;top:131;width:4307;height:2156" coordorigin="3619,131" coordsize="4307,2156" path="m5257,1421r-14,l5240,1424r3,2l5257,1426r3,-2l5257,1421xe" fillcolor="#006fbf" stroked="f">
                <v:path arrowok="t"/>
              </v:shape>
              <v:shape id="_x0000_s4263" style="position:absolute;left:3619;top:131;width:4307;height:2156" coordorigin="3619,131" coordsize="4307,2156" path="m5222,1421r-14,l5204,1424r4,2l5222,1426r3,-2l5222,1421xe" fillcolor="#006fbf" stroked="f">
                <v:path arrowok="t"/>
              </v:shape>
              <v:shape id="_x0000_s4264" style="position:absolute;left:3619;top:131;width:4307;height:2156" coordorigin="3619,131" coordsize="4307,2156" path="m5188,1421r-16,l5170,1424r2,2l5188,1426r2,-2l5188,1421xe" fillcolor="#006fbf" stroked="f">
                <v:path arrowok="t"/>
              </v:shape>
              <v:shape id="_x0000_s4265" style="position:absolute;left:3619;top:131;width:4307;height:2156" coordorigin="3619,131" coordsize="4307,2156" path="m5153,1421r-16,l5135,1424r2,2l5153,1426r2,-2l5153,1421xe" fillcolor="#006fbf" stroked="f">
                <v:path arrowok="t"/>
              </v:shape>
              <v:shape id="_x0000_s4266" style="position:absolute;left:3619;top:131;width:4307;height:2156" coordorigin="3619,131" coordsize="4307,2156" path="m5118,1421r-16,l5100,1424r2,2l5118,1426r2,-2l5118,1421xe" fillcolor="#006fbf" stroked="f">
                <v:path arrowok="t"/>
              </v:shape>
              <v:shape id="_x0000_s4267" style="position:absolute;left:3619;top:131;width:4307;height:2156" coordorigin="3619,131" coordsize="4307,2156" path="m5082,1421r-14,l5065,1424r3,2l5082,1426r2,-2l5082,1421xe" fillcolor="#006fbf" stroked="f">
                <v:path arrowok="t"/>
              </v:shape>
              <v:shape id="_x0000_s4268" style="position:absolute;left:3619;top:131;width:4307;height:2156" coordorigin="3619,131" coordsize="4307,2156" path="m5047,1421r-14,l5030,1424r3,2l5047,1426r3,-2l5047,1421xe" fillcolor="#006fbf" stroked="f">
                <v:path arrowok="t"/>
              </v:shape>
              <v:shape id="_x0000_s4269" style="position:absolute;left:3619;top:131;width:4307;height:2156" coordorigin="3619,131" coordsize="4307,2156" path="m5012,1421r-14,l4994,1424r4,2l5012,1426r3,-2l5012,1421xe" fillcolor="#006fbf" stroked="f">
                <v:path arrowok="t"/>
              </v:shape>
              <v:shape id="_x0000_s4270" style="position:absolute;left:3619;top:131;width:4307;height:2156" coordorigin="3619,131" coordsize="4307,2156" path="m4978,1421r-16,l4960,1424r2,2l4978,1426r2,-2l4978,1421xe" fillcolor="#006fbf" stroked="f">
                <v:path arrowok="t"/>
              </v:shape>
              <v:shape id="_x0000_s4271" style="position:absolute;left:3619;top:131;width:4307;height:2156" coordorigin="3619,131" coordsize="4307,2156" path="m4943,1421r-16,l4925,1424r2,2l4943,1426r2,-2l4943,1421xe" fillcolor="#006fbf" stroked="f">
                <v:path arrowok="t"/>
              </v:shape>
              <v:shape id="_x0000_s4272" style="position:absolute;left:3619;top:131;width:4307;height:2156" coordorigin="3619,131" coordsize="4307,2156" path="m4908,1421r-16,l4890,1424r2,2l4908,1426r2,-2l4908,1421xe" fillcolor="#006fbf" stroked="f">
                <v:path arrowok="t"/>
              </v:shape>
              <v:shape id="_x0000_s4273" style="position:absolute;left:3619;top:131;width:4307;height:2156" coordorigin="3619,131" coordsize="4307,2156" path="m4872,1421r-14,l4855,1424r3,2l4872,1426r2,-2l4872,1421xe" fillcolor="#006fbf" stroked="f">
                <v:path arrowok="t"/>
              </v:shape>
              <v:shape id="_x0000_s4274" style="position:absolute;left:3619;top:131;width:4307;height:2156" coordorigin="3619,131" coordsize="4307,2156" path="m4837,1421r-14,l4820,1424r3,2l4837,1426r3,-2l4837,1421xe" fillcolor="#006fbf" stroked="f">
                <v:path arrowok="t"/>
              </v:shape>
              <v:shape id="_x0000_s4275" style="position:absolute;left:3619;top:131;width:4307;height:2156" coordorigin="3619,131" coordsize="4307,2156" path="m4802,1421r-14,l4784,1424r4,2l4802,1426r3,-2l4802,1421xe" fillcolor="#006fbf" stroked="f">
                <v:path arrowok="t"/>
              </v:shape>
              <v:shape id="_x0000_s4276" style="position:absolute;left:3619;top:131;width:4307;height:2156" coordorigin="3619,131" coordsize="4307,2156" path="m4768,1421r-16,l4750,1424r2,2l4768,1426r2,-2l4768,1421xe" fillcolor="#006fbf" stroked="f">
                <v:path arrowok="t"/>
              </v:shape>
              <v:shape id="_x0000_s4277" style="position:absolute;left:3619;top:131;width:4307;height:2156" coordorigin="3619,131" coordsize="4307,2156" path="m4733,1421r-16,l4715,1424r2,2l4733,1426r2,-2l4733,1421xe" fillcolor="#006fbf" stroked="f">
                <v:path arrowok="t"/>
              </v:shape>
              <v:shape id="_x0000_s4278" style="position:absolute;left:3619;top:131;width:4307;height:2156" coordorigin="3619,131" coordsize="4307,2156" path="m4698,1421r-16,l4680,1424r2,2l4698,1426r2,-2l4698,1421xe" fillcolor="#006fbf" stroked="f">
                <v:path arrowok="t"/>
              </v:shape>
              <v:shape id="_x0000_s4279" style="position:absolute;left:3619;top:131;width:4307;height:2156" coordorigin="3619,131" coordsize="4307,2156" path="m4662,1421r-14,l4645,1424r3,2l4662,1426r2,-2l4662,1421xe" fillcolor="#006fbf" stroked="f">
                <v:path arrowok="t"/>
              </v:shape>
              <v:shape id="_x0000_s4280" style="position:absolute;left:3619;top:131;width:4307;height:2156" coordorigin="3619,131" coordsize="4307,2156" path="m4627,1421r-14,l4610,1424r3,2l4627,1426r3,-2l4627,1421xe" fillcolor="#006fbf" stroked="f">
                <v:path arrowok="t"/>
              </v:shape>
              <v:shape id="_x0000_s4281" style="position:absolute;left:3619;top:131;width:4307;height:2156" coordorigin="3619,131" coordsize="4307,2156" path="m4592,1421r-14,l4574,1424r4,2l4592,1426r3,-2l4592,1421xe" fillcolor="#006fbf" stroked="f">
                <v:path arrowok="t"/>
              </v:shape>
              <v:shape id="_x0000_s4282" style="position:absolute;left:3619;top:131;width:4307;height:2156" coordorigin="3619,131" coordsize="4307,2156" path="m4558,1421r-16,l4540,1424r2,2l4558,1426r2,-2l4558,1421xe" fillcolor="#006fbf" stroked="f">
                <v:path arrowok="t"/>
              </v:shape>
              <v:shape id="_x0000_s4283" style="position:absolute;left:3619;top:131;width:4307;height:2156" coordorigin="3619,131" coordsize="4307,2156" path="m4523,1421r-16,l4505,1424r2,2l4523,1426r2,-2l4523,1421xe" fillcolor="#006fbf" stroked="f">
                <v:path arrowok="t"/>
              </v:shape>
              <v:shape id="_x0000_s4284" style="position:absolute;left:3619;top:131;width:4307;height:2156" coordorigin="3619,131" coordsize="4307,2156" path="m4488,1421r-16,l4470,1424r2,2l4488,1426r2,-2l4488,1421xe" fillcolor="#006fbf" stroked="f">
                <v:path arrowok="t"/>
              </v:shape>
              <v:shape id="_x0000_s4285" style="position:absolute;left:3619;top:131;width:4307;height:2156" coordorigin="3619,131" coordsize="4307,2156" path="m4452,1421r-14,l4435,1424r3,2l4452,1426r2,-2l4452,1421xe" fillcolor="#006fbf" stroked="f">
                <v:path arrowok="t"/>
              </v:shape>
              <v:shape id="_x0000_s4286" style="position:absolute;left:3619;top:131;width:4307;height:2156" coordorigin="3619,131" coordsize="4307,2156" path="m4417,1421r-14,l4400,1424r3,2l4417,1426r3,-2l4417,1421xe" fillcolor="#006fbf" stroked="f">
                <v:path arrowok="t"/>
              </v:shape>
              <v:shape id="_x0000_s4287" style="position:absolute;left:3619;top:131;width:4307;height:2156" coordorigin="3619,131" coordsize="4307,2156" path="m4382,1421r-14,l4364,1424r4,2l4382,1426r3,-2l4382,1421xe" fillcolor="#006fbf" stroked="f">
                <v:path arrowok="t"/>
              </v:shape>
              <v:shape id="_x0000_s4288" style="position:absolute;left:3619;top:131;width:4307;height:2156" coordorigin="3619,131" coordsize="4307,2156" path="m4348,1421r-16,l4330,1424r2,2l4348,1426r2,-2l4348,1421xe" fillcolor="#006fbf" stroked="f">
                <v:path arrowok="t"/>
              </v:shape>
              <v:shape id="_x0000_s4289" style="position:absolute;left:3619;top:131;width:4307;height:2156" coordorigin="3619,131" coordsize="4307,2156" path="m4313,1421r-16,l4295,1424r2,2l4313,1426r2,-2l4313,1421xe" fillcolor="#006fbf" stroked="f">
                <v:path arrowok="t"/>
              </v:shape>
              <v:shape id="_x0000_s4290" style="position:absolute;left:3619;top:131;width:4307;height:2156" coordorigin="3619,131" coordsize="4307,2156" path="m4278,1421r-16,l4260,1424r2,2l4278,1426r2,-2l4278,1421xe" fillcolor="#006fbf" stroked="f">
                <v:path arrowok="t"/>
              </v:shape>
              <v:shape id="_x0000_s4291" style="position:absolute;left:3619;top:131;width:4307;height:2156" coordorigin="3619,131" coordsize="4307,2156" path="m4242,1421r-14,l4225,1424r3,2l4242,1426r2,-2l4242,1421xe" fillcolor="#006fbf" stroked="f">
                <v:path arrowok="t"/>
              </v:shape>
              <v:shape id="_x0000_s4292" style="position:absolute;left:3619;top:131;width:4307;height:2156" coordorigin="3619,131" coordsize="4307,2156" path="m4207,1421r-14,l4190,1424r3,2l4207,1426r3,-2l4207,1421xe" fillcolor="#006fbf" stroked="f">
                <v:path arrowok="t"/>
              </v:shape>
              <v:shape id="_x0000_s4293" style="position:absolute;left:3619;top:131;width:4307;height:2156" coordorigin="3619,131" coordsize="4307,2156" path="m4172,1421r-14,l4154,1424r4,2l4172,1426r3,-2l4172,1421xe" fillcolor="#006fbf" stroked="f">
                <v:path arrowok="t"/>
              </v:shape>
              <v:shape id="_x0000_s4294" style="position:absolute;left:3619;top:131;width:4307;height:2156" coordorigin="3619,131" coordsize="4307,2156" path="m4138,1421r-16,l4120,1424r2,2l4138,1426r2,-2l4138,1421xe" fillcolor="#006fbf" stroked="f">
                <v:path arrowok="t"/>
              </v:shape>
              <v:shape id="_x0000_s4295" style="position:absolute;left:3619;top:131;width:4307;height:2156" coordorigin="3619,131" coordsize="4307,2156" path="m4103,1421r-16,l4085,1424r2,2l4103,1426r2,-2l4103,1421xe" fillcolor="#006fbf" stroked="f">
                <v:path arrowok="t"/>
              </v:shape>
              <v:shape id="_x0000_s4296" style="position:absolute;left:3619;top:131;width:4307;height:2156" coordorigin="3619,131" coordsize="4307,2156" path="m4068,1421r-16,l4050,1424r2,2l4068,1426r2,-2l4068,1421xe" fillcolor="#006fbf" stroked="f">
                <v:path arrowok="t"/>
              </v:shape>
              <v:shape id="_x0000_s4297" style="position:absolute;left:3619;top:131;width:4307;height:2156" coordorigin="3619,131" coordsize="4307,2156" path="m4032,1421r-14,l4015,1424r3,2l4032,1426r2,-2l4032,1421xe" fillcolor="#006fbf" stroked="f">
                <v:path arrowok="t"/>
              </v:shape>
              <v:shape id="_x0000_s4298" style="position:absolute;left:3619;top:131;width:4307;height:2156" coordorigin="3619,131" coordsize="4307,2156" path="m3997,1421r-14,l3980,1424r3,2l3997,1426r3,-2l3997,1421xe" fillcolor="#006fbf" stroked="f">
                <v:path arrowok="t"/>
              </v:shape>
              <v:shape id="_x0000_s4299" style="position:absolute;left:3619;top:131;width:4307;height:2156" coordorigin="3619,131" coordsize="4307,2156" path="m3962,1421r-14,l3944,1424r4,2l3962,1426r3,-2l3962,1421xe" fillcolor="#006fbf" stroked="f">
                <v:path arrowok="t"/>
              </v:shape>
              <v:shape id="_x0000_s4300" style="position:absolute;left:3619;top:131;width:4307;height:2156" coordorigin="3619,131" coordsize="4307,2156" path="m3928,1421r-16,l3910,1424r2,2l3928,1426r2,-2l3928,1421xe" fillcolor="#006fbf" stroked="f">
                <v:path arrowok="t"/>
              </v:shape>
              <v:shape id="_x0000_s4301" style="position:absolute;left:3619;top:131;width:4307;height:2156" coordorigin="3619,131" coordsize="4307,2156" path="m3893,1421r-16,l3875,1424r2,2l3893,1426r2,-2l3893,1421xe" fillcolor="#006fbf" stroked="f">
                <v:path arrowok="t"/>
              </v:shape>
              <v:shape id="_x0000_s4302" style="position:absolute;left:3619;top:131;width:4307;height:2156" coordorigin="3619,131" coordsize="4307,2156" path="m3858,1421r-16,l3840,1424r2,2l3858,1426r2,-2l3858,1421xe" fillcolor="#006fbf" stroked="f">
                <v:path arrowok="t"/>
              </v:shape>
              <v:shape id="_x0000_s4303" style="position:absolute;left:3619;top:131;width:4307;height:2156" coordorigin="3619,131" coordsize="4307,2156" path="m3822,1421r-14,l3805,1424r3,2l3822,1426r2,-2l3822,1421xe" fillcolor="#006fbf" stroked="f">
                <v:path arrowok="t"/>
              </v:shape>
              <v:shape id="_x0000_s4304" style="position:absolute;left:3619;top:131;width:4307;height:2156" coordorigin="3619,131" coordsize="4307,2156" path="m3787,1421r-14,l3770,1424r3,2l3787,1426r3,-2l3787,1421xe" fillcolor="#006fbf" stroked="f">
                <v:path arrowok="t"/>
              </v:shape>
              <v:shape id="_x0000_s4305" style="position:absolute;left:3619;top:131;width:4307;height:2156" coordorigin="3619,131" coordsize="4307,2156" path="m3752,1421r-14,l3734,1424r4,2l3752,1426r3,-2l3752,1421xe" fillcolor="#006fbf" stroked="f">
                <v:path arrowok="t"/>
              </v:shape>
              <v:shape id="_x0000_s4306" style="position:absolute;left:3619;top:131;width:4307;height:2156" coordorigin="3619,131" coordsize="4307,2156" path="m3718,1421r-16,l3700,1424r2,2l3718,1426r2,-2l3718,1421xe" fillcolor="#006fbf" stroked="f">
                <v:path arrowok="t"/>
              </v:shape>
              <v:shape id="_x0000_s4307" style="position:absolute;left:3619;top:131;width:4307;height:2156" coordorigin="3619,131" coordsize="4307,2156" path="m3683,1421r-16,l3665,1424r2,2l3683,1426r2,-2l3683,1421xe" fillcolor="#006fbf" stroked="f">
                <v:path arrowok="t"/>
              </v:shape>
              <v:shape id="_x0000_s4308" style="position:absolute;left:3619;top:131;width:4307;height:2156" coordorigin="3619,131" coordsize="4307,2156" path="m3648,1421r-16,l3630,1424r2,2l3648,1426r2,-2l3648,1421xe" fillcolor="#006fbf" stroked="f">
                <v:path arrowok="t"/>
              </v:shape>
              <v:shape id="_x0000_s4309" style="position:absolute;left:3619;top:131;width:4307;height:2156" coordorigin="3619,131" coordsize="4307,2156" path="m3622,1431r-3,2l3619,1449r3,2l3624,1449r,-16l3622,1431xe" fillcolor="#006fbf" stroked="f">
                <v:path arrowok="t"/>
              </v:shape>
              <v:shape id="_x0000_s4310" style="position:absolute;left:3619;top:131;width:4307;height:2156" coordorigin="3619,131" coordsize="4307,2156" path="m3622,1466r-3,2l3619,1484r3,2l3624,1484r,-16l3622,1466xe" fillcolor="#006fbf" stroked="f">
                <v:path arrowok="t"/>
              </v:shape>
              <v:shape id="_x0000_s4311" style="position:absolute;left:3619;top:131;width:4307;height:2156" coordorigin="3619,131" coordsize="4307,2156" path="m3622,1500r-3,4l3619,1518r3,3l3624,1518r,-14l3622,1500xe" fillcolor="#006fbf" stroked="f">
                <v:path arrowok="t"/>
              </v:shape>
              <v:shape id="_x0000_s4312" style="position:absolute;left:3619;top:131;width:4307;height:2156" coordorigin="3619,131" coordsize="4307,2156" path="m3622,1536r-3,3l3619,1553r3,3l3624,1553r,-14l3622,1536xe" fillcolor="#006fbf" stroked="f">
                <v:path arrowok="t"/>
              </v:shape>
              <v:shape id="_x0000_s4313" style="position:absolute;left:3619;top:131;width:4307;height:2156" coordorigin="3619,131" coordsize="4307,2156" path="m3643,1565r-15,l3625,1568r3,2l3643,1570r3,-2l3643,1565xe" fillcolor="#006fbf" stroked="f">
                <v:path arrowok="t"/>
              </v:shape>
              <v:shape id="_x0000_s4314" style="position:absolute;left:3619;top:131;width:4307;height:2156" coordorigin="3619,131" coordsize="4307,2156" path="m3678,1565r-14,l3660,1568r4,2l3678,1570r2,-2l3678,1565xe" fillcolor="#006fbf" stroked="f">
                <v:path arrowok="t"/>
              </v:shape>
              <v:shape id="_x0000_s4315" style="position:absolute;left:3619;top:131;width:4307;height:2156" coordorigin="3619,131" coordsize="4307,2156" path="m3713,1565r-15,l3696,1568r2,2l3713,1570r2,-2l3713,1565xe" fillcolor="#006fbf" stroked="f">
                <v:path arrowok="t"/>
              </v:shape>
              <v:shape id="_x0000_s4316" style="position:absolute;left:3619;top:131;width:4307;height:2156" coordorigin="3619,131" coordsize="4307,2156" path="m3748,1565r-15,l3731,1568r2,2l3748,1570r2,-2l3748,1565xe" fillcolor="#006fbf" stroked="f">
                <v:path arrowok="t"/>
              </v:shape>
              <v:shape id="_x0000_s4317" style="position:absolute;left:3619;top:131;width:4307;height:2156" coordorigin="3619,131" coordsize="4307,2156" path="m3784,1565r-16,l3766,1568r2,2l3784,1570r2,-2l3784,1565xe" fillcolor="#006fbf" stroked="f">
                <v:path arrowok="t"/>
              </v:shape>
              <v:shape id="_x0000_s4318" style="position:absolute;left:3619;top:131;width:4307;height:2156" coordorigin="3619,131" coordsize="4307,2156" path="m3818,1565r-15,l3800,1568r3,2l3818,1570r3,-2l3818,1565xe" fillcolor="#006fbf" stroked="f">
                <v:path arrowok="t"/>
              </v:shape>
              <v:shape id="_x0000_s4319" style="position:absolute;left:3619;top:131;width:4307;height:2156" coordorigin="3619,131" coordsize="4307,2156" path="m3853,1565r-15,l3835,1568r3,2l3853,1570r3,-2l3853,1565xe" fillcolor="#006fbf" stroked="f">
                <v:path arrowok="t"/>
              </v:shape>
              <v:shape id="_x0000_s4320" style="position:absolute;left:3619;top:131;width:4307;height:2156" coordorigin="3619,131" coordsize="4307,2156" path="m3888,1565r-14,l3870,1568r4,2l3888,1570r2,-2l3888,1565xe" fillcolor="#006fbf" stroked="f">
                <v:path arrowok="t"/>
              </v:shape>
              <v:shape id="_x0000_s4321" style="position:absolute;left:3619;top:131;width:4307;height:2156" coordorigin="3619,131" coordsize="4307,2156" path="m3923,1565r-15,l3906,1568r2,2l3923,1570r2,-2l3923,1565xe" fillcolor="#006fbf" stroked="f">
                <v:path arrowok="t"/>
              </v:shape>
              <v:shape id="_x0000_s4322" style="position:absolute;left:3619;top:131;width:4307;height:2156" coordorigin="3619,131" coordsize="4307,2156" path="m3958,1565r-15,l3941,1568r2,2l3958,1570r2,-2l3958,1565xe" fillcolor="#006fbf" stroked="f">
                <v:path arrowok="t"/>
              </v:shape>
              <v:shape id="_x0000_s4323" style="position:absolute;left:3619;top:131;width:4307;height:2156" coordorigin="3619,131" coordsize="4307,2156" path="m3994,1565r-16,l3976,1568r2,2l3994,1570r2,-2l3994,1565xe" fillcolor="#006fbf" stroked="f">
                <v:path arrowok="t"/>
              </v:shape>
              <v:shape id="_x0000_s4324" style="position:absolute;left:3619;top:131;width:4307;height:2156" coordorigin="3619,131" coordsize="4307,2156" path="m4028,1565r-15,l4010,1568r3,2l4028,1570r3,-2l4028,1565xe" fillcolor="#006fbf" stroked="f">
                <v:path arrowok="t"/>
              </v:shape>
              <v:shape id="_x0000_s4325" style="position:absolute;left:3619;top:131;width:4307;height:2156" coordorigin="3619,131" coordsize="4307,2156" path="m4063,1565r-15,l4045,1568r3,2l4063,1570r3,-2l4063,1565xe" fillcolor="#006fbf" stroked="f">
                <v:path arrowok="t"/>
              </v:shape>
              <v:shape id="_x0000_s4326" style="position:absolute;left:3619;top:131;width:4307;height:2156" coordorigin="3619,131" coordsize="4307,2156" path="m4098,1565r-14,l4080,1568r4,2l4098,1570r2,-2l4098,1565xe" fillcolor="#006fbf" stroked="f">
                <v:path arrowok="t"/>
              </v:shape>
              <v:shape id="_x0000_s4327" style="position:absolute;left:3619;top:131;width:4307;height:2156" coordorigin="3619,131" coordsize="4307,2156" path="m4133,1565r-15,l4116,1568r2,2l4133,1570r2,-2l4133,1565xe" fillcolor="#006fbf" stroked="f">
                <v:path arrowok="t"/>
              </v:shape>
              <v:shape id="_x0000_s4328" style="position:absolute;left:3619;top:131;width:4307;height:2156" coordorigin="3619,131" coordsize="4307,2156" path="m4168,1565r-15,l4151,1568r2,2l4168,1570r2,-2l4168,1565xe" fillcolor="#006fbf" stroked="f">
                <v:path arrowok="t"/>
              </v:shape>
              <v:shape id="_x0000_s4329" style="position:absolute;left:3619;top:131;width:4307;height:2156" coordorigin="3619,131" coordsize="4307,2156" path="m4204,1565r-16,l4186,1568r2,2l4204,1570r2,-2l4204,1565xe" fillcolor="#006fbf" stroked="f">
                <v:path arrowok="t"/>
              </v:shape>
              <v:shape id="_x0000_s4330" style="position:absolute;left:3619;top:131;width:4307;height:2156" coordorigin="3619,131" coordsize="4307,2156" path="m4238,1565r-15,l4220,1568r3,2l4238,1570r3,-2l4238,1565xe" fillcolor="#006fbf" stroked="f">
                <v:path arrowok="t"/>
              </v:shape>
              <v:shape id="_x0000_s4331" style="position:absolute;left:3619;top:131;width:4307;height:2156" coordorigin="3619,131" coordsize="4307,2156" path="m4273,1565r-15,l4255,1568r3,2l4273,1570r3,-2l4273,1565xe" fillcolor="#006fbf" stroked="f">
                <v:path arrowok="t"/>
              </v:shape>
              <v:shape id="_x0000_s4332" style="position:absolute;left:3619;top:131;width:4307;height:2156" coordorigin="3619,131" coordsize="4307,2156" path="m4308,1565r-14,l4290,1568r4,2l4308,1570r2,-2l4308,1565xe" fillcolor="#006fbf" stroked="f">
                <v:path arrowok="t"/>
              </v:shape>
              <v:shape id="_x0000_s4333" style="position:absolute;left:3619;top:131;width:4307;height:2156" coordorigin="3619,131" coordsize="4307,2156" path="m4343,1565r-15,l4326,1568r2,2l4343,1570r2,-2l4343,1565xe" fillcolor="#006fbf" stroked="f">
                <v:path arrowok="t"/>
              </v:shape>
              <v:shape id="_x0000_s4334" style="position:absolute;left:3619;top:131;width:4307;height:2156" coordorigin="3619,131" coordsize="4307,2156" path="m4378,1565r-15,l4361,1568r2,2l4378,1570r2,-2l4378,1565xe" fillcolor="#006fbf" stroked="f">
                <v:path arrowok="t"/>
              </v:shape>
              <v:shape id="_x0000_s4335" style="position:absolute;left:3619;top:131;width:4307;height:2156" coordorigin="3619,131" coordsize="4307,2156" path="m4414,1565r-16,l4396,1568r2,2l4414,1570r2,-2l4414,1565xe" fillcolor="#006fbf" stroked="f">
                <v:path arrowok="t"/>
              </v:shape>
              <v:shape id="_x0000_s4336" style="position:absolute;left:3619;top:131;width:4307;height:2156" coordorigin="3619,131" coordsize="4307,2156" path="m4448,1565r-15,l4430,1568r3,2l4448,1570r3,-2l4448,1565xe" fillcolor="#006fbf" stroked="f">
                <v:path arrowok="t"/>
              </v:shape>
              <v:shape id="_x0000_s4337" style="position:absolute;left:3619;top:131;width:4307;height:2156" coordorigin="3619,131" coordsize="4307,2156" path="m4483,1565r-15,l4465,1568r3,2l4483,1570r3,-2l4483,1565xe" fillcolor="#006fbf" stroked="f">
                <v:path arrowok="t"/>
              </v:shape>
              <v:shape id="_x0000_s4338" style="position:absolute;left:3619;top:131;width:4307;height:2156" coordorigin="3619,131" coordsize="4307,2156" path="m4518,1565r-14,l4500,1568r4,2l4518,1570r2,-2l4518,1565xe" fillcolor="#006fbf" stroked="f">
                <v:path arrowok="t"/>
              </v:shape>
              <v:shape id="_x0000_s4339" style="position:absolute;left:3619;top:131;width:4307;height:2156" coordorigin="3619,131" coordsize="4307,2156" path="m4553,1565r-15,l4536,1568r2,2l4553,1570r2,-2l4553,1565xe" fillcolor="#006fbf" stroked="f">
                <v:path arrowok="t"/>
              </v:shape>
              <v:shape id="_x0000_s4340" style="position:absolute;left:3619;top:131;width:4307;height:2156" coordorigin="3619,131" coordsize="4307,2156" path="m4588,1565r-15,l4571,1568r2,2l4588,1570r2,-2l4588,1565xe" fillcolor="#006fbf" stroked="f">
                <v:path arrowok="t"/>
              </v:shape>
              <v:shape id="_x0000_s4341" style="position:absolute;left:3619;top:131;width:4307;height:2156" coordorigin="3619,131" coordsize="4307,2156" path="m4624,1565r-16,l4606,1568r2,2l4624,1570r2,-2l4624,1565xe" fillcolor="#006fbf" stroked="f">
                <v:path arrowok="t"/>
              </v:shape>
              <v:shape id="_x0000_s4342" style="position:absolute;left:3619;top:131;width:4307;height:2156" coordorigin="3619,131" coordsize="4307,2156" path="m4658,1565r-15,l4640,1568r3,2l4658,1570r3,-2l4658,1565xe" fillcolor="#006fbf" stroked="f">
                <v:path arrowok="t"/>
              </v:shape>
              <v:shape id="_x0000_s4343" style="position:absolute;left:3619;top:131;width:4307;height:2156" coordorigin="3619,131" coordsize="4307,2156" path="m4693,1565r-15,l4675,1568r3,2l4693,1570r3,-2l4693,1565xe" fillcolor="#006fbf" stroked="f">
                <v:path arrowok="t"/>
              </v:shape>
              <v:shape id="_x0000_s4344" style="position:absolute;left:3619;top:131;width:4307;height:2156" coordorigin="3619,131" coordsize="4307,2156" path="m4728,1565r-14,l4710,1568r4,2l4728,1570r2,-2l4728,1565xe" fillcolor="#006fbf" stroked="f">
                <v:path arrowok="t"/>
              </v:shape>
              <v:shape id="_x0000_s4345" style="position:absolute;left:3619;top:131;width:4307;height:2156" coordorigin="3619,131" coordsize="4307,2156" path="m4763,1565r-15,l4746,1568r2,2l4763,1570r2,-2l4763,1565xe" fillcolor="#006fbf" stroked="f">
                <v:path arrowok="t"/>
              </v:shape>
              <v:shape id="_x0000_s4346" style="position:absolute;left:3619;top:131;width:4307;height:2156" coordorigin="3619,131" coordsize="4307,2156" path="m4798,1565r-15,l4781,1568r2,2l4798,1570r2,-2l4798,1565xe" fillcolor="#006fbf" stroked="f">
                <v:path arrowok="t"/>
              </v:shape>
              <v:shape id="_x0000_s4347" style="position:absolute;left:3619;top:131;width:4307;height:2156" coordorigin="3619,131" coordsize="4307,2156" path="m4834,1565r-16,l4816,1568r2,2l4834,1570r2,-2l4834,1565xe" fillcolor="#006fbf" stroked="f">
                <v:path arrowok="t"/>
              </v:shape>
              <v:shape id="_x0000_s4348" style="position:absolute;left:3619;top:131;width:4307;height:2156" coordorigin="3619,131" coordsize="4307,2156" path="m4868,1565r-15,l4850,1568r3,2l4868,1570r3,-2l4868,1565xe" fillcolor="#006fbf" stroked="f">
                <v:path arrowok="t"/>
              </v:shape>
              <v:shape id="_x0000_s4349" style="position:absolute;left:3619;top:131;width:4307;height:2156" coordorigin="3619,131" coordsize="4307,2156" path="m4903,1565r-15,l4885,1568r3,2l4903,1570r3,-2l4903,1565xe" fillcolor="#006fbf" stroked="f">
                <v:path arrowok="t"/>
              </v:shape>
              <v:shape id="_x0000_s4350" style="position:absolute;left:3619;top:131;width:4307;height:2156" coordorigin="3619,131" coordsize="4307,2156" path="m4938,1565r-14,l4920,1568r4,2l4938,1570r2,-2l4938,1565xe" fillcolor="#006fbf" stroked="f">
                <v:path arrowok="t"/>
              </v:shape>
              <v:shape id="_x0000_s4351" style="position:absolute;left:3619;top:131;width:4307;height:2156" coordorigin="3619,131" coordsize="4307,2156" path="m4973,1565r-15,l4956,1568r2,2l4973,1570r2,-2l4973,1565xe" fillcolor="#006fbf" stroked="f">
                <v:path arrowok="t"/>
              </v:shape>
              <v:shape id="_x0000_s4352" style="position:absolute;left:3619;top:131;width:4307;height:2156" coordorigin="3619,131" coordsize="4307,2156" path="m5008,1565r-15,l4991,1568r2,2l5008,1570r2,-2l5008,1565xe" fillcolor="#006fbf" stroked="f">
                <v:path arrowok="t"/>
              </v:shape>
              <v:shape id="_x0000_s4353" style="position:absolute;left:3619;top:131;width:4307;height:2156" coordorigin="3619,131" coordsize="4307,2156" path="m5044,1565r-16,l5026,1568r2,2l5044,1570r2,-2l5044,1565xe" fillcolor="#006fbf" stroked="f">
                <v:path arrowok="t"/>
              </v:shape>
              <v:shape id="_x0000_s4354" style="position:absolute;left:3619;top:131;width:4307;height:2156" coordorigin="3619,131" coordsize="4307,2156" path="m5078,1565r-15,l5060,1568r3,2l5078,1570r3,-2l5078,1565xe" fillcolor="#006fbf" stroked="f">
                <v:path arrowok="t"/>
              </v:shape>
              <v:shape id="_x0000_s4355" style="position:absolute;left:3619;top:131;width:4307;height:2156" coordorigin="3619,131" coordsize="4307,2156" path="m5113,1565r-15,l5095,1568r3,2l5113,1570r3,-2l5113,1565xe" fillcolor="#006fbf" stroked="f">
                <v:path arrowok="t"/>
              </v:shape>
              <v:shape id="_x0000_s4356" style="position:absolute;left:3619;top:131;width:4307;height:2156" coordorigin="3619,131" coordsize="4307,2156" path="m5148,1565r-14,l5130,1568r4,2l5148,1570r2,-2l5148,1565xe" fillcolor="#006fbf" stroked="f">
                <v:path arrowok="t"/>
              </v:shape>
              <v:shape id="_x0000_s4357" style="position:absolute;left:3619;top:131;width:4307;height:2156" coordorigin="3619,131" coordsize="4307,2156" path="m5183,1565r-15,l5166,1568r2,2l5183,1570r2,-2l5183,1565xe" fillcolor="#006fbf" stroked="f">
                <v:path arrowok="t"/>
              </v:shape>
              <v:shape id="_x0000_s4358" style="position:absolute;left:3619;top:131;width:4307;height:2156" coordorigin="3619,131" coordsize="4307,2156" path="m5218,1565r-15,l5201,1568r2,2l5218,1570r2,-2l5218,1565xe" fillcolor="#006fbf" stroked="f">
                <v:path arrowok="t"/>
              </v:shape>
              <v:shape id="_x0000_s4359" style="position:absolute;left:3619;top:131;width:4307;height:2156" coordorigin="3619,131" coordsize="4307,2156" path="m5254,1565r-16,l5236,1568r2,2l5254,1570r2,-2l5254,1565xe" fillcolor="#006fbf" stroked="f">
                <v:path arrowok="t"/>
              </v:shape>
              <v:shape id="_x0000_s4360" style="position:absolute;left:3619;top:131;width:4307;height:2156" coordorigin="3619,131" coordsize="4307,2156" path="m5288,1565r-15,l5270,1568r3,2l5288,1570r3,-2l5288,1565xe" fillcolor="#006fbf" stroked="f">
                <v:path arrowok="t"/>
              </v:shape>
              <v:shape id="_x0000_s4361" style="position:absolute;left:3619;top:131;width:4307;height:2156" coordorigin="3619,131" coordsize="4307,2156" path="m5323,1565r-15,l5305,1568r3,2l5323,1570r3,-2l5323,1565xe" fillcolor="#006fbf" stroked="f">
                <v:path arrowok="t"/>
              </v:shape>
              <v:shape id="_x0000_s4362" style="position:absolute;left:3619;top:131;width:4307;height:2156" coordorigin="3619,131" coordsize="4307,2156" path="m5358,1565r-14,l5340,1568r4,2l5358,1570r2,-2l5358,1565xe" fillcolor="#006fbf" stroked="f">
                <v:path arrowok="t"/>
              </v:shape>
              <v:shape id="_x0000_s4363" style="position:absolute;left:3619;top:131;width:4307;height:2156" coordorigin="3619,131" coordsize="4307,2156" path="m5393,1565r-15,l5376,1568r2,2l5393,1570r2,-2l5393,1565xe" fillcolor="#006fbf" stroked="f">
                <v:path arrowok="t"/>
              </v:shape>
              <v:shape id="_x0000_s4364" style="position:absolute;left:3619;top:131;width:4307;height:2156" coordorigin="3619,131" coordsize="4307,2156" path="m5428,1565r-15,l5411,1568r2,2l5428,1570r2,-2l5428,1565xe" fillcolor="#006fbf" stroked="f">
                <v:path arrowok="t"/>
              </v:shape>
              <v:shape id="_x0000_s4365" style="position:absolute;left:3619;top:131;width:4307;height:2156" coordorigin="3619,131" coordsize="4307,2156" path="m5464,1565r-16,l5446,1568r2,2l5464,1570r2,-2l5464,1565xe" fillcolor="#006fbf" stroked="f">
                <v:path arrowok="t"/>
              </v:shape>
              <v:shape id="_x0000_s4366" style="position:absolute;left:3619;top:131;width:4307;height:2156" coordorigin="3619,131" coordsize="4307,2156" path="m5498,1565r-15,l5480,1568r3,2l5498,1570r3,-2l5498,1565xe" fillcolor="#006fbf" stroked="f">
                <v:path arrowok="t"/>
              </v:shape>
              <v:shape id="_x0000_s4367" style="position:absolute;left:3619;top:131;width:4307;height:2156" coordorigin="3619,131" coordsize="4307,2156" path="m5533,1565r-15,l5515,1568r3,2l5533,1570r3,-2l5533,1565xe" fillcolor="#006fbf" stroked="f">
                <v:path arrowok="t"/>
              </v:shape>
              <v:shape id="_x0000_s4368" style="position:absolute;left:3619;top:131;width:4307;height:2156" coordorigin="3619,131" coordsize="4307,2156" path="m5568,1565r-14,l5550,1568r4,2l5568,1570r2,-2l5568,1565xe" fillcolor="#006fbf" stroked="f">
                <v:path arrowok="t"/>
              </v:shape>
              <v:shape id="_x0000_s4369" style="position:absolute;left:3619;top:131;width:4307;height:2156" coordorigin="3619,131" coordsize="4307,2156" path="m5603,1565r-15,l5586,1568r2,2l5603,1570r2,-2l5603,1565xe" fillcolor="#006fbf" stroked="f">
                <v:path arrowok="t"/>
              </v:shape>
              <v:shape id="_x0000_s4370" style="position:absolute;left:3619;top:131;width:4307;height:2156" coordorigin="3619,131" coordsize="4307,2156" path="m5638,1565r-15,l5621,1568r2,2l5638,1570r2,-2l5638,1565xe" fillcolor="#006fbf" stroked="f">
                <v:path arrowok="t"/>
              </v:shape>
              <v:shape id="_x0000_s4371" style="position:absolute;left:3619;top:131;width:4307;height:2156" coordorigin="3619,131" coordsize="4307,2156" path="m5674,1565r-16,l5656,1568r2,2l5674,1570r2,-2l5674,1565xe" fillcolor="#006fbf" stroked="f">
                <v:path arrowok="t"/>
              </v:shape>
              <v:shape id="_x0000_s4372" style="position:absolute;left:3619;top:131;width:4307;height:2156" coordorigin="3619,131" coordsize="4307,2156" path="m5708,1565r-15,l5690,1568r3,2l5708,1570r3,-2l5708,1565xe" fillcolor="#006fbf" stroked="f">
                <v:path arrowok="t"/>
              </v:shape>
              <v:shape id="_x0000_s4373" style="position:absolute;left:3619;top:131;width:4307;height:2156" coordorigin="3619,131" coordsize="4307,2156" path="m5743,1565r-15,l5725,1568r3,2l5743,1570r3,-2l5743,1565xe" fillcolor="#006fbf" stroked="f">
                <v:path arrowok="t"/>
              </v:shape>
              <v:shape id="_x0000_s4374" style="position:absolute;left:3619;top:131;width:4307;height:2156" coordorigin="3619,131" coordsize="4307,2156" path="m5778,1565r-14,l5760,1568r4,2l5778,1570r2,-2l5778,1565xe" fillcolor="#006fbf" stroked="f">
                <v:path arrowok="t"/>
              </v:shape>
              <v:shape id="_x0000_s4375" style="position:absolute;left:3619;top:131;width:4307;height:2156" coordorigin="3619,131" coordsize="4307,2156" path="m5813,1565r-15,l5796,1568r2,2l5813,1570r2,-2l5813,1565xe" fillcolor="#006fbf" stroked="f">
                <v:path arrowok="t"/>
              </v:shape>
              <v:shape id="_x0000_s4376" style="position:absolute;left:3619;top:131;width:4307;height:2156" coordorigin="3619,131" coordsize="4307,2156" path="m5848,1565r-15,l5831,1568r2,2l5848,1570r2,-2l5848,1565xe" fillcolor="#006fbf" stroked="f">
                <v:path arrowok="t"/>
              </v:shape>
              <v:shape id="_x0000_s4377" style="position:absolute;left:3619;top:131;width:4307;height:2156" coordorigin="3619,131" coordsize="4307,2156" path="m5884,1565r-16,l5866,1568r2,2l5884,1570r2,-2l5884,1565xe" fillcolor="#006fbf" stroked="f">
                <v:path arrowok="t"/>
              </v:shape>
              <v:shape id="_x0000_s4378" style="position:absolute;left:3619;top:131;width:4307;height:2156" coordorigin="3619,131" coordsize="4307,2156" path="m5918,1565r-15,l5900,1568r3,2l5918,1570r3,-2l5918,1565xe" fillcolor="#006fbf" stroked="f">
                <v:path arrowok="t"/>
              </v:shape>
              <v:shape id="_x0000_s4379" style="position:absolute;left:3619;top:131;width:4307;height:2156" coordorigin="3619,131" coordsize="4307,2156" path="m5953,1565r-15,l5935,1568r3,2l5953,1570r3,-2l5953,1565xe" fillcolor="#006fbf" stroked="f">
                <v:path arrowok="t"/>
              </v:shape>
              <v:shape id="_x0000_s4380" style="position:absolute;left:3619;top:131;width:4307;height:2156" coordorigin="3619,131" coordsize="4307,2156" path="m5988,1565r-14,l5970,1568r4,2l5988,1570r2,-2l5988,1565xe" fillcolor="#006fbf" stroked="f">
                <v:path arrowok="t"/>
              </v:shape>
              <v:shape id="_x0000_s4381" style="position:absolute;left:3619;top:131;width:4307;height:2156" coordorigin="3619,131" coordsize="4307,2156" path="m6023,1565r-15,l6006,1568r2,2l6023,1570r2,-2l6023,1565xe" fillcolor="#006fbf" stroked="f">
                <v:path arrowok="t"/>
              </v:shape>
              <v:shape id="_x0000_s4382" style="position:absolute;left:3619;top:131;width:4307;height:2156" coordorigin="3619,131" coordsize="4307,2156" path="m6058,1565r-15,l6041,1568r2,2l6058,1570r2,-2l6058,1565xe" fillcolor="#006fbf" stroked="f">
                <v:path arrowok="t"/>
              </v:shape>
              <v:shape id="_x0000_s4383" style="position:absolute;left:3619;top:131;width:4307;height:2156" coordorigin="3619,131" coordsize="4307,2156" path="m6094,1565r-16,l6076,1568r2,2l6094,1570r2,-2l6094,1565xe" fillcolor="#006fbf" stroked="f">
                <v:path arrowok="t"/>
              </v:shape>
              <v:shape id="_x0000_s4384" style="position:absolute;left:3619;top:131;width:4307;height:2156" coordorigin="3619,131" coordsize="4307,2156" path="m6128,1565r-15,l6110,1568r3,2l6128,1570r3,-2l6128,1565xe" fillcolor="#006fbf" stroked="f">
                <v:path arrowok="t"/>
              </v:shape>
              <v:shape id="_x0000_s4385" style="position:absolute;left:3619;top:131;width:4307;height:2156" coordorigin="3619,131" coordsize="4307,2156" path="m6163,1565r-15,l6145,1568r3,2l6163,1570r3,-2l6163,1565xe" fillcolor="#006fbf" stroked="f">
                <v:path arrowok="t"/>
              </v:shape>
              <v:shape id="_x0000_s4386" style="position:absolute;left:3619;top:131;width:4307;height:2156" coordorigin="3619,131" coordsize="4307,2156" path="m6198,1565r-14,l6180,1568r4,2l6198,1570r2,-2l6198,1565xe" fillcolor="#006fbf" stroked="f">
                <v:path arrowok="t"/>
              </v:shape>
              <v:shape id="_x0000_s4387" style="position:absolute;left:3619;top:131;width:4307;height:2156" coordorigin="3619,131" coordsize="4307,2156" path="m6233,1565r-15,l6216,1568r2,2l6233,1570r2,-2l6233,1565xe" fillcolor="#006fbf" stroked="f">
                <v:path arrowok="t"/>
              </v:shape>
              <v:shape id="_x0000_s4388" style="position:absolute;left:3619;top:131;width:4307;height:2156" coordorigin="3619,131" coordsize="4307,2156" path="m6268,1565r-15,l6251,1568r2,2l6268,1570r2,-2l6268,1565xe" fillcolor="#006fbf" stroked="f">
                <v:path arrowok="t"/>
              </v:shape>
              <v:shape id="_x0000_s4389" style="position:absolute;left:3619;top:131;width:4307;height:2156" coordorigin="3619,131" coordsize="4307,2156" path="m6304,1565r-16,l6286,1568r2,2l6304,1570r2,-2l6304,1565xe" fillcolor="#006fbf" stroked="f">
                <v:path arrowok="t"/>
              </v:shape>
              <v:shape id="_x0000_s4390" style="position:absolute;left:3619;top:131;width:4307;height:2156" coordorigin="3619,131" coordsize="4307,2156" path="m6338,1565r-15,l6320,1568r3,2l6338,1570r3,-2l6338,1565xe" fillcolor="#006fbf" stroked="f">
                <v:path arrowok="t"/>
              </v:shape>
              <v:shape id="_x0000_s4391" style="position:absolute;left:3619;top:131;width:4307;height:2156" coordorigin="3619,131" coordsize="4307,2156" path="m6373,1565r-15,l6355,1568r3,2l6373,1570r3,-2l6373,1565xe" fillcolor="#006fbf" stroked="f">
                <v:path arrowok="t"/>
              </v:shape>
              <v:shape id="_x0000_s4392" style="position:absolute;left:3619;top:131;width:4307;height:2156" coordorigin="3619,131" coordsize="4307,2156" path="m6408,1565r-14,l6390,1568r4,2l6408,1570r2,-2l6408,1565xe" fillcolor="#006fbf" stroked="f">
                <v:path arrowok="t"/>
              </v:shape>
              <v:shape id="_x0000_s4393" style="position:absolute;left:3619;top:131;width:4307;height:2156" coordorigin="3619,131" coordsize="4307,2156" path="m6443,1565r-15,l6426,1568r2,2l6443,1570r2,-2l6443,1565xe" fillcolor="#006fbf" stroked="f">
                <v:path arrowok="t"/>
              </v:shape>
              <v:shape id="_x0000_s4394" style="position:absolute;left:3619;top:131;width:4307;height:2156" coordorigin="3619,131" coordsize="4307,2156" path="m6478,1565r-15,l6461,1568r2,2l6478,1570r2,-2l6478,1565xe" fillcolor="#006fbf" stroked="f">
                <v:path arrowok="t"/>
              </v:shape>
              <v:shape id="_x0000_s4395" style="position:absolute;left:3619;top:131;width:4307;height:2156" coordorigin="3619,131" coordsize="4307,2156" path="m6514,1565r-16,l6496,1568r2,2l6514,1570r2,-2l6514,1565xe" fillcolor="#006fbf" stroked="f">
                <v:path arrowok="t"/>
              </v:shape>
              <v:shape id="_x0000_s4396" style="position:absolute;left:3619;top:131;width:4307;height:2156" coordorigin="3619,131" coordsize="4307,2156" path="m6548,1565r-15,l6530,1568r3,2l6548,1570r3,-2l6548,1565xe" fillcolor="#006fbf" stroked="f">
                <v:path arrowok="t"/>
              </v:shape>
              <v:shape id="_x0000_s4397" style="position:absolute;left:3619;top:131;width:4307;height:2156" coordorigin="3619,131" coordsize="4307,2156" path="m6583,1565r-15,l6565,1568r3,2l6583,1570r3,-2l6583,1565xe" fillcolor="#006fbf" stroked="f">
                <v:path arrowok="t"/>
              </v:shape>
              <v:shape id="_x0000_s4398" style="position:absolute;left:3619;top:131;width:4307;height:2156" coordorigin="3619,131" coordsize="4307,2156" path="m6618,1565r-14,l6600,1568r4,2l6618,1570r2,-2l6618,1565xe" fillcolor="#006fbf" stroked="f">
                <v:path arrowok="t"/>
              </v:shape>
              <v:shape id="_x0000_s4399" style="position:absolute;left:3619;top:131;width:4307;height:2156" coordorigin="3619,131" coordsize="4307,2156" path="m6653,1565r-15,l6636,1568r2,2l6653,1570r2,-2l6653,1565xe" fillcolor="#006fbf" stroked="f">
                <v:path arrowok="t"/>
              </v:shape>
              <v:shape id="_x0000_s4400" style="position:absolute;left:3619;top:131;width:4307;height:2156" coordorigin="3619,131" coordsize="4307,2156" path="m6688,1565r-15,l6671,1568r2,2l6688,1570r2,-2l6688,1565xe" fillcolor="#006fbf" stroked="f">
                <v:path arrowok="t"/>
              </v:shape>
              <v:shape id="_x0000_s4401" style="position:absolute;left:3619;top:131;width:4307;height:2156" coordorigin="3619,131" coordsize="4307,2156" path="m6724,1565r-16,l6706,1568r2,2l6724,1570r2,-2l6724,1565xe" fillcolor="#006fbf" stroked="f">
                <v:path arrowok="t"/>
              </v:shape>
              <v:shape id="_x0000_s4402" style="position:absolute;left:3619;top:131;width:4307;height:2156" coordorigin="3619,131" coordsize="4307,2156" path="m6758,1565r-15,l6740,1568r3,2l6758,1570r3,-2l6758,1565xe" fillcolor="#006fbf" stroked="f">
                <v:path arrowok="t"/>
              </v:shape>
              <v:shape id="_x0000_s4403" style="position:absolute;left:3619;top:131;width:4307;height:2156" coordorigin="3619,131" coordsize="4307,2156" path="m6793,1565r-15,l6775,1568r3,2l6793,1570r3,-2l6793,1565xe" fillcolor="#006fbf" stroked="f">
                <v:path arrowok="t"/>
              </v:shape>
              <v:shape id="_x0000_s4404" style="position:absolute;left:3619;top:131;width:4307;height:2156" coordorigin="3619,131" coordsize="4307,2156" path="m6828,1565r-14,l6810,1568r4,2l6828,1570r2,-2l6828,1565xe" fillcolor="#006fbf" stroked="f">
                <v:path arrowok="t"/>
              </v:shape>
              <v:shape id="_x0000_s4405" style="position:absolute;left:3619;top:131;width:4307;height:2156" coordorigin="3619,131" coordsize="4307,2156" path="m6863,1565r-15,l6846,1568r2,2l6863,1570r2,-2l6863,1565xe" fillcolor="#006fbf" stroked="f">
                <v:path arrowok="t"/>
              </v:shape>
              <v:shape id="_x0000_s4406" style="position:absolute;left:3619;top:131;width:4307;height:2156" coordorigin="3619,131" coordsize="4307,2156" path="m6898,1565r-15,l6881,1568r2,2l6898,1570r2,-2l6898,1565xe" fillcolor="#006fbf" stroked="f">
                <v:path arrowok="t"/>
              </v:shape>
              <v:shape id="_x0000_s4407" style="position:absolute;left:3619;top:131;width:4307;height:2156" coordorigin="3619,131" coordsize="4307,2156" path="m6934,1565r-16,l6916,1568r2,2l6934,1570r2,-2l6934,1565xe" fillcolor="#006fbf" stroked="f">
                <v:path arrowok="t"/>
              </v:shape>
              <v:shape id="_x0000_s4408" style="position:absolute;left:3619;top:131;width:4307;height:2156" coordorigin="3619,131" coordsize="4307,2156" path="m6968,1565r-15,l6950,1568r3,2l6968,1570r3,-2l6968,1565xe" fillcolor="#006fbf" stroked="f">
                <v:path arrowok="t"/>
              </v:shape>
              <v:shape id="_x0000_s4409" style="position:absolute;left:3619;top:131;width:4307;height:2156" coordorigin="3619,131" coordsize="4307,2156" path="m7003,1565r-15,l6985,1568r3,2l7003,1570r3,-2l7003,1565xe" fillcolor="#006fbf" stroked="f">
                <v:path arrowok="t"/>
              </v:shape>
              <v:shape id="_x0000_s4410" style="position:absolute;left:3619;top:131;width:4307;height:2156" coordorigin="3619,131" coordsize="4307,2156" path="m7038,1565r-14,l7020,1568r4,2l7038,1570r2,-2l7038,1565xe" fillcolor="#006fbf" stroked="f">
                <v:path arrowok="t"/>
              </v:shape>
              <v:shape id="_x0000_s4411" style="position:absolute;left:3619;top:131;width:4307;height:2156" coordorigin="3619,131" coordsize="4307,2156" path="m7073,1565r-15,l7056,1568r2,2l7073,1570r2,-2l7073,1565xe" fillcolor="#006fbf" stroked="f">
                <v:path arrowok="t"/>
              </v:shape>
              <v:shape id="_x0000_s4412" style="position:absolute;left:3619;top:131;width:4307;height:2156" coordorigin="3619,131" coordsize="4307,2156" path="m7108,1565r-15,l7091,1568r2,2l7108,1570r2,-2l7108,1565xe" fillcolor="#006fbf" stroked="f">
                <v:path arrowok="t"/>
              </v:shape>
              <v:shape id="_x0000_s4413" style="position:absolute;left:3619;top:131;width:4307;height:2156" coordorigin="3619,131" coordsize="4307,2156" path="m7144,1565r-16,l7126,1568r2,2l7144,1570r2,-2l7144,1565xe" fillcolor="#006fbf" stroked="f">
                <v:path arrowok="t"/>
              </v:shape>
              <v:shape id="_x0000_s4414" style="position:absolute;left:3619;top:131;width:4307;height:2156" coordorigin="3619,131" coordsize="4307,2156" path="m7178,1565r-15,l7160,1568r3,2l7178,1570r3,-2l7178,1565xe" fillcolor="#006fbf" stroked="f">
                <v:path arrowok="t"/>
              </v:shape>
              <v:shape id="_x0000_s4415" style="position:absolute;left:3619;top:131;width:4307;height:2156" coordorigin="3619,131" coordsize="4307,2156" path="m7213,1565r-15,l7195,1568r3,2l7213,1570r3,-2l7213,1565xe" fillcolor="#006fbf" stroked="f">
                <v:path arrowok="t"/>
              </v:shape>
              <v:shape id="_x0000_s4416" style="position:absolute;left:3619;top:131;width:4307;height:2156" coordorigin="3619,131" coordsize="4307,2156" path="m7248,1565r-14,l7230,1568r4,2l7248,1570r2,-2l7248,1565xe" fillcolor="#006fbf" stroked="f">
                <v:path arrowok="t"/>
              </v:shape>
              <v:shape id="_x0000_s4417" style="position:absolute;left:3619;top:131;width:4307;height:2156" coordorigin="3619,131" coordsize="4307,2156" path="m7283,1565r-15,l7266,1568r2,2l7283,1570r2,-2l7283,1565xe" fillcolor="#006fbf" stroked="f">
                <v:path arrowok="t"/>
              </v:shape>
              <v:shape id="_x0000_s4418" style="position:absolute;left:3619;top:131;width:4307;height:2156" coordorigin="3619,131" coordsize="4307,2156" path="m7318,1565r-15,l7301,1568r2,2l7318,1570r2,-2l7318,1565xe" fillcolor="#006fbf" stroked="f">
                <v:path arrowok="t"/>
              </v:shape>
              <v:shape id="_x0000_s4419" style="position:absolute;left:3619;top:131;width:4307;height:2156" coordorigin="3619,131" coordsize="4307,2156" path="m7354,1565r-16,l7336,1568r2,2l7354,1570r2,-2l7354,1565xe" fillcolor="#006fbf" stroked="f">
                <v:path arrowok="t"/>
              </v:shape>
              <v:shape id="_x0000_s4420" style="position:absolute;left:3619;top:131;width:4307;height:2156" coordorigin="3619,131" coordsize="4307,2156" path="m7388,1565r-15,l7370,1568r3,2l7388,1570r3,-2l7388,1565xe" fillcolor="#006fbf" stroked="f">
                <v:path arrowok="t"/>
              </v:shape>
              <v:shape id="_x0000_s4421" style="position:absolute;left:3619;top:131;width:4307;height:2156" coordorigin="3619,131" coordsize="4307,2156" path="m7423,1565r-15,l7405,1568r3,2l7423,1570r3,-2l7423,1565xe" fillcolor="#006fbf" stroked="f">
                <v:path arrowok="t"/>
              </v:shape>
              <v:shape id="_x0000_s4422" style="position:absolute;left:3619;top:131;width:4307;height:2156" coordorigin="3619,131" coordsize="4307,2156" path="m7458,1565r-14,l7440,1568r4,2l7458,1570r2,-2l7458,1565xe" fillcolor="#006fbf" stroked="f">
                <v:path arrowok="t"/>
              </v:shape>
              <v:shape id="_x0000_s4423" style="position:absolute;left:3619;top:131;width:4307;height:2156" coordorigin="3619,131" coordsize="4307,2156" path="m7493,1565r-15,l7476,1568r2,2l7493,1570r2,-2l7493,1565xe" fillcolor="#006fbf" stroked="f">
                <v:path arrowok="t"/>
              </v:shape>
              <v:shape id="_x0000_s4424" style="position:absolute;left:3619;top:131;width:4307;height:2156" coordorigin="3619,131" coordsize="4307,2156" path="m7528,1565r-15,l7511,1568r2,2l7528,1570r2,-2l7528,1565xe" fillcolor="#006fbf" stroked="f">
                <v:path arrowok="t"/>
              </v:shape>
              <v:shape id="_x0000_s4425" style="position:absolute;left:3619;top:131;width:4307;height:2156" coordorigin="3619,131" coordsize="4307,2156" path="m7564,1565r-16,l7546,1568r2,2l7564,1570r2,-2l7564,1565xe" fillcolor="#006fbf" stroked="f">
                <v:path arrowok="t"/>
              </v:shape>
              <v:shape id="_x0000_s4426" style="position:absolute;left:3619;top:131;width:4307;height:2156" coordorigin="3619,131" coordsize="4307,2156" path="m7598,1565r-15,l7580,1568r3,2l7598,1570r3,-2l7598,1565xe" fillcolor="#006fbf" stroked="f">
                <v:path arrowok="t"/>
              </v:shape>
              <v:shape id="_x0000_s4427" style="position:absolute;left:3619;top:131;width:4307;height:2156" coordorigin="3619,131" coordsize="4307,2156" path="m7633,1565r-15,l7615,1568r3,2l7633,1570r3,-2l7633,1565xe" fillcolor="#006fbf" stroked="f">
                <v:path arrowok="t"/>
              </v:shape>
              <v:shape id="_x0000_s4428" style="position:absolute;left:3619;top:131;width:4307;height:2156" coordorigin="3619,131" coordsize="4307,2156" path="m7668,1565r-14,l7650,1568r4,2l7668,1570r2,-2l7668,1565xe" fillcolor="#006fbf" stroked="f">
                <v:path arrowok="t"/>
              </v:shape>
              <v:shape id="_x0000_s4429" style="position:absolute;left:3619;top:131;width:4307;height:2156" coordorigin="3619,131" coordsize="4307,2156" path="m7703,1565r-15,l7686,1568r2,2l7703,1570r2,-2l7703,1565xe" fillcolor="#006fbf" stroked="f">
                <v:path arrowok="t"/>
              </v:shape>
              <v:shape id="_x0000_s4430" style="position:absolute;left:3619;top:131;width:4307;height:2156" coordorigin="3619,131" coordsize="4307,2156" path="m7738,1565r-15,l7721,1568r2,2l7738,1570r2,-2l7738,1565xe" fillcolor="#006fbf" stroked="f">
                <v:path arrowok="t"/>
              </v:shape>
              <v:shape id="_x0000_s4431" style="position:absolute;left:3619;top:131;width:4307;height:2156" coordorigin="3619,131" coordsize="4307,2156" path="m7774,1565r-16,l7756,1568r2,2l7774,1570r2,-2l7774,1565xe" fillcolor="#006fbf" stroked="f">
                <v:path arrowok="t"/>
              </v:shape>
              <v:shape id="_x0000_s4432" style="position:absolute;left:3619;top:131;width:4307;height:2156" coordorigin="3619,131" coordsize="4307,2156" path="m7808,1565r-15,l7790,1568r3,2l7808,1570r3,-2l7808,1565xe" fillcolor="#006fbf" stroked="f">
                <v:path arrowok="t"/>
              </v:shape>
              <v:shape id="_x0000_s4433" style="position:absolute;left:3619;top:131;width:4307;height:2156" coordorigin="3619,131" coordsize="4307,2156" path="m7843,1565r-15,l7825,1568r3,2l7843,1570r3,-2l7843,1565xe" fillcolor="#006fbf" stroked="f">
                <v:path arrowok="t"/>
              </v:shape>
              <v:shape id="_x0000_s4434" style="position:absolute;left:3619;top:131;width:4307;height:2156" coordorigin="3619,131" coordsize="4307,2156" path="m7878,1565r-14,l7860,1568r4,2l7878,1570r2,-2l7878,1565xe" fillcolor="#006fbf" stroked="f">
                <v:path arrowok="t"/>
              </v:shape>
              <v:shape id="_x0000_s4435" style="position:absolute;left:3619;top:131;width:4307;height:2156" coordorigin="3619,131" coordsize="4307,2156" path="m7913,1565r-15,l7896,1568r2,2l7913,1570r2,-2l7913,1565xe" fillcolor="#006fbf" stroked="f">
                <v:path arrowok="t"/>
              </v:shape>
              <v:shape id="_x0000_s4436" style="position:absolute;left:3619;top:131;width:4307;height:2156" coordorigin="3619,131" coordsize="4307,2156" path="m7922,1575r-2,2l7920,1593r2,2l7926,1593r,-16l7922,1575xe" fillcolor="#006fbf" stroked="f">
                <v:path arrowok="t"/>
              </v:shape>
              <v:shape id="_x0000_s4437" style="position:absolute;left:3619;top:131;width:4307;height:2156" coordorigin="3619,131" coordsize="4307,2156" path="m7922,1610r-2,2l7920,1628r2,2l7926,1628r,-16l7922,1610xe" fillcolor="#006fbf" stroked="f">
                <v:path arrowok="t"/>
              </v:shape>
              <v:shape id="_x0000_s4438" style="position:absolute;left:3619;top:131;width:4307;height:2156" coordorigin="3619,131" coordsize="4307,2156" path="m7922,1644r-2,4l7920,1662r2,3l7926,1662r,-14l7922,1644xe" fillcolor="#006fbf" stroked="f">
                <v:path arrowok="t"/>
              </v:shape>
              <v:shape id="_x0000_s4439" style="position:absolute;left:3619;top:131;width:4307;height:2156" coordorigin="3619,131" coordsize="4307,2156" path="m7922,1680r-2,3l7920,1697r2,3l7926,1697r,-14l7922,1680xe" fillcolor="#006fbf" stroked="f">
                <v:path arrowok="t"/>
              </v:shape>
              <v:shape id="_x0000_s4440" style="position:absolute;left:3619;top:131;width:4307;height:2156" coordorigin="3619,131" coordsize="4307,2156" path="m7916,1708r-15,l7898,1710r3,3l7916,1713r3,-3l7916,1708xe" fillcolor="#006fbf" stroked="f">
                <v:path arrowok="t"/>
              </v:shape>
              <v:shape id="_x0000_s4441" style="position:absolute;left:3619;top:131;width:4307;height:2156" coordorigin="3619,131" coordsize="4307,2156" path="m7882,1708r-16,l7864,1710r2,3l7882,1713r2,-3l7882,1708xe" fillcolor="#006fbf" stroked="f">
                <v:path arrowok="t"/>
              </v:shape>
              <v:shape id="_x0000_s4442" style="position:absolute;left:3619;top:131;width:4307;height:2156" coordorigin="3619,131" coordsize="4307,2156" path="m7847,1708r-16,l7829,1710r2,3l7847,1713r2,-3l7847,1708xe" fillcolor="#006fbf" stroked="f">
                <v:path arrowok="t"/>
              </v:shape>
              <v:shape id="_x0000_s4443" style="position:absolute;left:3619;top:131;width:4307;height:2156" coordorigin="3619,131" coordsize="4307,2156" path="m7811,1708r-15,l7794,1710r2,3l7811,1713r2,-3l7811,1708xe" fillcolor="#006fbf" stroked="f">
                <v:path arrowok="t"/>
              </v:shape>
              <v:shape id="_x0000_s4444" style="position:absolute;left:3619;top:131;width:4307;height:2156" coordorigin="3619,131" coordsize="4307,2156" path="m7776,1708r-14,l7759,1710r3,3l7776,1713r2,-3l7776,1708xe" fillcolor="#006fbf" stroked="f">
                <v:path arrowok="t"/>
              </v:shape>
              <v:shape id="_x0000_s4445" style="position:absolute;left:3619;top:131;width:4307;height:2156" coordorigin="3619,131" coordsize="4307,2156" path="m7741,1708r-14,l7723,1710r4,3l7741,1713r3,-3l7741,1708xe" fillcolor="#006fbf" stroked="f">
                <v:path arrowok="t"/>
              </v:shape>
              <v:shape id="_x0000_s4446" style="position:absolute;left:3619;top:131;width:4307;height:2156" coordorigin="3619,131" coordsize="4307,2156" path="m7706,1708r-15,l7688,1710r3,3l7706,1713r3,-3l7706,1708xe" fillcolor="#006fbf" stroked="f">
                <v:path arrowok="t"/>
              </v:shape>
              <v:shape id="_x0000_s4447" style="position:absolute;left:3619;top:131;width:4307;height:2156" coordorigin="3619,131" coordsize="4307,2156" path="m7672,1708r-16,l7654,1710r2,3l7672,1713r2,-3l7672,1708xe" fillcolor="#006fbf" stroked="f">
                <v:path arrowok="t"/>
              </v:shape>
              <v:shape id="_x0000_s4448" style="position:absolute;left:3619;top:131;width:4307;height:2156" coordorigin="3619,131" coordsize="4307,2156" path="m7637,1708r-16,l7619,1710r2,3l7637,1713r2,-3l7637,1708xe" fillcolor="#006fbf" stroked="f">
                <v:path arrowok="t"/>
              </v:shape>
              <v:shape id="_x0000_s4449" style="position:absolute;left:3619;top:131;width:4307;height:2156" coordorigin="3619,131" coordsize="4307,2156" path="m7601,1708r-15,l7584,1710r2,3l7601,1713r2,-3l7601,1708xe" fillcolor="#006fbf" stroked="f">
                <v:path arrowok="t"/>
              </v:shape>
              <v:shape id="_x0000_s4450" style="position:absolute;left:3619;top:131;width:4307;height:2156" coordorigin="3619,131" coordsize="4307,2156" path="m7566,1708r-14,l7549,1710r3,3l7566,1713r2,-3l7566,1708xe" fillcolor="#006fbf" stroked="f">
                <v:path arrowok="t"/>
              </v:shape>
              <v:shape id="_x0000_s4451" style="position:absolute;left:3619;top:131;width:4307;height:2156" coordorigin="3619,131" coordsize="4307,2156" path="m7531,1708r-14,l7513,1710r4,3l7531,1713r3,-3l7531,1708xe" fillcolor="#006fbf" stroked="f">
                <v:path arrowok="t"/>
              </v:shape>
              <v:shape id="_x0000_s4452" style="position:absolute;left:3619;top:131;width:4307;height:2156" coordorigin="3619,131" coordsize="4307,2156" path="m7496,1708r-15,l7478,1710r3,3l7496,1713r3,-3l7496,1708xe" fillcolor="#006fbf" stroked="f">
                <v:path arrowok="t"/>
              </v:shape>
              <v:shape id="_x0000_s4453" style="position:absolute;left:3619;top:131;width:4307;height:2156" coordorigin="3619,131" coordsize="4307,2156" path="m7462,1708r-16,l7444,1710r2,3l7462,1713r2,-3l7462,1708xe" fillcolor="#006fbf" stroked="f">
                <v:path arrowok="t"/>
              </v:shape>
              <v:shape id="_x0000_s4454" style="position:absolute;left:3619;top:131;width:4307;height:2156" coordorigin="3619,131" coordsize="4307,2156" path="m7427,1708r-16,l7409,1710r2,3l7427,1713r2,-3l7427,1708xe" fillcolor="#006fbf" stroked="f">
                <v:path arrowok="t"/>
              </v:shape>
              <v:shape id="_x0000_s4455" style="position:absolute;left:3619;top:131;width:4307;height:2156" coordorigin="3619,131" coordsize="4307,2156" path="m7391,1708r-15,l7374,1710r2,3l7391,1713r2,-3l7391,1708xe" fillcolor="#006fbf" stroked="f">
                <v:path arrowok="t"/>
              </v:shape>
              <v:shape id="_x0000_s4456" style="position:absolute;left:3619;top:131;width:4307;height:2156" coordorigin="3619,131" coordsize="4307,2156" path="m7356,1708r-14,l7339,1710r3,3l7356,1713r2,-3l7356,1708xe" fillcolor="#006fbf" stroked="f">
                <v:path arrowok="t"/>
              </v:shape>
              <v:shape id="_x0000_s4457" style="position:absolute;left:3619;top:131;width:4307;height:2156" coordorigin="3619,131" coordsize="4307,2156" path="m7321,1708r-14,l7303,1710r4,3l7321,1713r3,-3l7321,1708xe" fillcolor="#006fbf" stroked="f">
                <v:path arrowok="t"/>
              </v:shape>
              <v:shape id="_x0000_s4458" style="position:absolute;left:3619;top:131;width:4307;height:2156" coordorigin="3619,131" coordsize="4307,2156" path="m7286,1708r-15,l7268,1710r3,3l7286,1713r3,-3l7286,1708xe" fillcolor="#006fbf" stroked="f">
                <v:path arrowok="t"/>
              </v:shape>
              <v:shape id="_x0000_s4459" style="position:absolute;left:3619;top:131;width:4307;height:2156" coordorigin="3619,131" coordsize="4307,2156" path="m7252,1708r-16,l7234,1710r2,3l7252,1713r2,-3l7252,1708xe" fillcolor="#006fbf" stroked="f">
                <v:path arrowok="t"/>
              </v:shape>
              <v:shape id="_x0000_s4460" style="position:absolute;left:3619;top:131;width:4307;height:2156" coordorigin="3619,131" coordsize="4307,2156" path="m7217,1708r-16,l7199,1710r2,3l7217,1713r2,-3l7217,1708xe" fillcolor="#006fbf" stroked="f">
                <v:path arrowok="t"/>
              </v:shape>
              <v:shape id="_x0000_s4461" style="position:absolute;left:3619;top:131;width:4307;height:2156" coordorigin="3619,131" coordsize="4307,2156" path="m7181,1708r-15,l7164,1710r2,3l7181,1713r2,-3l7181,1708xe" fillcolor="#006fbf" stroked="f">
                <v:path arrowok="t"/>
              </v:shape>
              <v:shape id="_x0000_s4462" style="position:absolute;left:3619;top:131;width:4307;height:2156" coordorigin="3619,131" coordsize="4307,2156" path="m7146,1708r-14,l7129,1710r3,3l7146,1713r2,-3l7146,1708xe" fillcolor="#006fbf" stroked="f">
                <v:path arrowok="t"/>
              </v:shape>
              <v:shape id="_x0000_s4463" style="position:absolute;left:3619;top:131;width:4307;height:2156" coordorigin="3619,131" coordsize="4307,2156" path="m7111,1708r-14,l7093,1710r4,3l7111,1713r3,-3l7111,1708xe" fillcolor="#006fbf" stroked="f">
                <v:path arrowok="t"/>
              </v:shape>
              <v:shape id="_x0000_s4464" style="position:absolute;left:3619;top:131;width:4307;height:2156" coordorigin="3619,131" coordsize="4307,2156" path="m7076,1708r-15,l7058,1710r3,3l7076,1713r3,-3l7076,1708xe" fillcolor="#006fbf" stroked="f">
                <v:path arrowok="t"/>
              </v:shape>
              <v:shape id="_x0000_s4465" style="position:absolute;left:3619;top:131;width:4307;height:2156" coordorigin="3619,131" coordsize="4307,2156" path="m7042,1708r-16,l7024,1710r2,3l7042,1713r2,-3l7042,1708xe" fillcolor="#006fbf" stroked="f">
                <v:path arrowok="t"/>
              </v:shape>
              <v:shape id="_x0000_s4466" style="position:absolute;left:3619;top:131;width:4307;height:2156" coordorigin="3619,131" coordsize="4307,2156" path="m7007,1708r-16,l6989,1710r2,3l7007,1713r2,-3l7007,1708xe" fillcolor="#006fbf" stroked="f">
                <v:path arrowok="t"/>
              </v:shape>
              <v:shape id="_x0000_s4467" style="position:absolute;left:3619;top:131;width:4307;height:2156" coordorigin="3619,131" coordsize="4307,2156" path="m6971,1708r-15,l6954,1710r2,3l6971,1713r2,-3l6971,1708xe" fillcolor="#006fbf" stroked="f">
                <v:path arrowok="t"/>
              </v:shape>
              <v:shape id="_x0000_s4468" style="position:absolute;left:3619;top:131;width:4307;height:2156" coordorigin="3619,131" coordsize="4307,2156" path="m6936,1708r-14,l6919,1710r3,3l6936,1713r2,-3l6936,1708xe" fillcolor="#006fbf" stroked="f">
                <v:path arrowok="t"/>
              </v:shape>
              <v:shape id="_x0000_s4469" style="position:absolute;left:3619;top:131;width:4307;height:2156" coordorigin="3619,131" coordsize="4307,2156" path="m6901,1708r-14,l6883,1710r4,3l6901,1713r3,-3l6901,1708xe" fillcolor="#006fbf" stroked="f">
                <v:path arrowok="t"/>
              </v:shape>
              <v:shape id="_x0000_s4470" style="position:absolute;left:3619;top:131;width:4307;height:2156" coordorigin="3619,131" coordsize="4307,2156" path="m6866,1708r-15,l6848,1710r3,3l6866,1713r3,-3l6866,1708xe" fillcolor="#006fbf" stroked="f">
                <v:path arrowok="t"/>
              </v:shape>
              <v:shape id="_x0000_s4471" style="position:absolute;left:3619;top:131;width:4307;height:2156" coordorigin="3619,131" coordsize="4307,2156" path="m6832,1708r-16,l6814,1710r2,3l6832,1713r2,-3l6832,1708xe" fillcolor="#006fbf" stroked="f">
                <v:path arrowok="t"/>
              </v:shape>
              <v:shape id="_x0000_s4472" style="position:absolute;left:3619;top:131;width:4307;height:2156" coordorigin="3619,131" coordsize="4307,2156" path="m6797,1708r-16,l6779,1710r2,3l6797,1713r2,-3l6797,1708xe" fillcolor="#006fbf" stroked="f">
                <v:path arrowok="t"/>
              </v:shape>
              <v:shape id="_x0000_s4473" style="position:absolute;left:3619;top:131;width:4307;height:2156" coordorigin="3619,131" coordsize="4307,2156" path="m6761,1708r-15,l6744,1710r2,3l6761,1713r2,-3l6761,1708xe" fillcolor="#006fbf" stroked="f">
                <v:path arrowok="t"/>
              </v:shape>
              <v:shape id="_x0000_s4474" style="position:absolute;left:3619;top:131;width:4307;height:2156" coordorigin="3619,131" coordsize="4307,2156" path="m6726,1708r-14,l6709,1710r3,3l6726,1713r2,-3l6726,1708xe" fillcolor="#006fbf" stroked="f">
                <v:path arrowok="t"/>
              </v:shape>
              <v:shape id="_x0000_s4475" style="position:absolute;left:3619;top:131;width:4307;height:2156" coordorigin="3619,131" coordsize="4307,2156" path="m6691,1708r-14,l6673,1710r4,3l6691,1713r3,-3l6691,1708xe" fillcolor="#006fbf" stroked="f">
                <v:path arrowok="t"/>
              </v:shape>
              <v:shape id="_x0000_s4476" style="position:absolute;left:3619;top:131;width:4307;height:2156" coordorigin="3619,131" coordsize="4307,2156" path="m6656,1708r-15,l6638,1710r3,3l6656,1713r3,-3l6656,1708xe" fillcolor="#006fbf" stroked="f">
                <v:path arrowok="t"/>
              </v:shape>
              <v:shape id="_x0000_s4477" style="position:absolute;left:3619;top:131;width:4307;height:2156" coordorigin="3619,131" coordsize="4307,2156" path="m6622,1708r-16,l6604,1710r2,3l6622,1713r2,-3l6622,1708xe" fillcolor="#006fbf" stroked="f">
                <v:path arrowok="t"/>
              </v:shape>
              <v:shape id="_x0000_s4478" style="position:absolute;left:3619;top:131;width:4307;height:2156" coordorigin="3619,131" coordsize="4307,2156" path="m6587,1708r-16,l6569,1710r2,3l6587,1713r2,-3l6587,1708xe" fillcolor="#006fbf" stroked="f">
                <v:path arrowok="t"/>
              </v:shape>
              <v:shape id="_x0000_s4479" style="position:absolute;left:3619;top:131;width:4307;height:2156" coordorigin="3619,131" coordsize="4307,2156" path="m6551,1708r-15,l6534,1710r2,3l6551,1713r2,-3l6551,1708xe" fillcolor="#006fbf" stroked="f">
                <v:path arrowok="t"/>
              </v:shape>
              <v:shape id="_x0000_s4480" style="position:absolute;left:3619;top:131;width:4307;height:2156" coordorigin="3619,131" coordsize="4307,2156" path="m6516,1708r-14,l6499,1710r3,3l6516,1713r2,-3l6516,1708xe" fillcolor="#006fbf" stroked="f">
                <v:path arrowok="t"/>
              </v:shape>
              <v:shape id="_x0000_s4481" style="position:absolute;left:3619;top:131;width:4307;height:2156" coordorigin="3619,131" coordsize="4307,2156" path="m6481,1708r-14,l6463,1710r4,3l6481,1713r3,-3l6481,1708xe" fillcolor="#006fbf" stroked="f">
                <v:path arrowok="t"/>
              </v:shape>
              <v:shape id="_x0000_s4482" style="position:absolute;left:3619;top:131;width:4307;height:2156" coordorigin="3619,131" coordsize="4307,2156" path="m6446,1708r-15,l6428,1710r3,3l6446,1713r3,-3l6446,1708xe" fillcolor="#006fbf" stroked="f">
                <v:path arrowok="t"/>
              </v:shape>
              <v:shape id="_x0000_s4483" style="position:absolute;left:3619;top:131;width:4307;height:2156" coordorigin="3619,131" coordsize="4307,2156" path="m6412,1708r-16,l6394,1710r2,3l6412,1713r2,-3l6412,1708xe" fillcolor="#006fbf" stroked="f">
                <v:path arrowok="t"/>
              </v:shape>
              <v:shape id="_x0000_s4484" style="position:absolute;left:3619;top:131;width:4307;height:2156" coordorigin="3619,131" coordsize="4307,2156" path="m6377,1708r-16,l6359,1710r2,3l6377,1713r2,-3l6377,1708xe" fillcolor="#006fbf" stroked="f">
                <v:path arrowok="t"/>
              </v:shape>
              <v:shape id="_x0000_s4485" style="position:absolute;left:3619;top:131;width:4307;height:2156" coordorigin="3619,131" coordsize="4307,2156" path="m6341,1708r-15,l6324,1710r2,3l6341,1713r2,-3l6341,1708xe" fillcolor="#006fbf" stroked="f">
                <v:path arrowok="t"/>
              </v:shape>
              <v:shape id="_x0000_s4486" style="position:absolute;left:3619;top:131;width:4307;height:2156" coordorigin="3619,131" coordsize="4307,2156" path="m6306,1708r-14,l6289,1710r3,3l6306,1713r2,-3l6306,1708xe" fillcolor="#006fbf" stroked="f">
                <v:path arrowok="t"/>
              </v:shape>
              <v:shape id="_x0000_s4487" style="position:absolute;left:3619;top:131;width:4307;height:2156" coordorigin="3619,131" coordsize="4307,2156" path="m6271,1708r-14,l6253,1710r4,3l6271,1713r3,-3l6271,1708xe" fillcolor="#006fbf" stroked="f">
                <v:path arrowok="t"/>
              </v:shape>
              <v:shape id="_x0000_s4488" style="position:absolute;left:3619;top:131;width:4307;height:2156" coordorigin="3619,131" coordsize="4307,2156" path="m6236,1708r-15,l6218,1710r3,3l6236,1713r3,-3l6236,1708xe" fillcolor="#006fbf" stroked="f">
                <v:path arrowok="t"/>
              </v:shape>
              <v:shape id="_x0000_s4489" style="position:absolute;left:3619;top:131;width:4307;height:2156" coordorigin="3619,131" coordsize="4307,2156" path="m6202,1708r-16,l6184,1710r2,3l6202,1713r2,-3l6202,1708xe" fillcolor="#006fbf" stroked="f">
                <v:path arrowok="t"/>
              </v:shape>
              <v:shape id="_x0000_s4490" style="position:absolute;left:3619;top:131;width:4307;height:2156" coordorigin="3619,131" coordsize="4307,2156" path="m6167,1708r-16,l6149,1710r2,3l6167,1713r2,-3l6167,1708xe" fillcolor="#006fbf" stroked="f">
                <v:path arrowok="t"/>
              </v:shape>
              <v:shape id="_x0000_s4491" style="position:absolute;left:3619;top:131;width:4307;height:2156" coordorigin="3619,131" coordsize="4307,2156" path="m6131,1708r-15,l6114,1710r2,3l6131,1713r2,-3l6131,1708xe" fillcolor="#006fbf" stroked="f">
                <v:path arrowok="t"/>
              </v:shape>
              <v:shape id="_x0000_s4492" style="position:absolute;left:3619;top:131;width:4307;height:2156" coordorigin="3619,131" coordsize="4307,2156" path="m6096,1708r-14,l6079,1710r3,3l6096,1713r2,-3l6096,1708xe" fillcolor="#006fbf" stroked="f">
                <v:path arrowok="t"/>
              </v:shape>
              <v:shape id="_x0000_s4493" style="position:absolute;left:3619;top:131;width:4307;height:2156" coordorigin="3619,131" coordsize="4307,2156" path="m6061,1708r-14,l6043,1710r4,3l6061,1713r3,-3l6061,1708xe" fillcolor="#006fbf" stroked="f">
                <v:path arrowok="t"/>
              </v:shape>
              <v:shape id="_x0000_s4494" style="position:absolute;left:3619;top:131;width:4307;height:2156" coordorigin="3619,131" coordsize="4307,2156" path="m6026,1708r-15,l6008,1710r3,3l6026,1713r3,-3l6026,1708xe" fillcolor="#006fbf" stroked="f">
                <v:path arrowok="t"/>
              </v:shape>
              <v:shape id="_x0000_s4495" style="position:absolute;left:3619;top:131;width:4307;height:2156" coordorigin="3619,131" coordsize="4307,2156" path="m5992,1708r-16,l5974,1710r2,3l5992,1713r2,-3l5992,1708xe" fillcolor="#006fbf" stroked="f">
                <v:path arrowok="t"/>
              </v:shape>
              <v:shape id="_x0000_s4496" style="position:absolute;left:3619;top:131;width:4307;height:2156" coordorigin="3619,131" coordsize="4307,2156" path="m5957,1708r-16,l5939,1710r2,3l5957,1713r2,-3l5957,1708xe" fillcolor="#006fbf" stroked="f">
                <v:path arrowok="t"/>
              </v:shape>
              <v:shape id="_x0000_s4497" style="position:absolute;left:3619;top:131;width:4307;height:2156" coordorigin="3619,131" coordsize="4307,2156" path="m5921,1708r-15,l5904,1710r2,3l5921,1713r2,-3l5921,1708xe" fillcolor="#006fbf" stroked="f">
                <v:path arrowok="t"/>
              </v:shape>
              <v:shape id="_x0000_s4498" style="position:absolute;left:3619;top:131;width:4307;height:2156" coordorigin="3619,131" coordsize="4307,2156" path="m5886,1708r-14,l5869,1710r3,3l5886,1713r2,-3l5886,1708xe" fillcolor="#006fbf" stroked="f">
                <v:path arrowok="t"/>
              </v:shape>
              <v:shape id="_x0000_s4499" style="position:absolute;left:3619;top:131;width:4307;height:2156" coordorigin="3619,131" coordsize="4307,2156" path="m5851,1708r-14,l5833,1710r4,3l5851,1713r3,-3l5851,1708xe" fillcolor="#006fbf" stroked="f">
                <v:path arrowok="t"/>
              </v:shape>
              <v:shape id="_x0000_s4500" style="position:absolute;left:3619;top:131;width:4307;height:2156" coordorigin="3619,131" coordsize="4307,2156" path="m5816,1708r-15,l5798,1710r3,3l5816,1713r3,-3l5816,1708xe" fillcolor="#006fbf" stroked="f">
                <v:path arrowok="t"/>
              </v:shape>
              <v:shape id="_x0000_s4501" style="position:absolute;left:3619;top:131;width:4307;height:2156" coordorigin="3619,131" coordsize="4307,2156" path="m5782,1708r-16,l5764,1710r2,3l5782,1713r2,-3l5782,1708xe" fillcolor="#006fbf" stroked="f">
                <v:path arrowok="t"/>
              </v:shape>
              <v:shape id="_x0000_s4502" style="position:absolute;left:3619;top:131;width:4307;height:2156" coordorigin="3619,131" coordsize="4307,2156" path="m5747,1708r-16,l5729,1710r2,3l5747,1713r2,-3l5747,1708xe" fillcolor="#006fbf" stroked="f">
                <v:path arrowok="t"/>
              </v:shape>
              <v:shape id="_x0000_s4503" style="position:absolute;left:3619;top:131;width:4307;height:2156" coordorigin="3619,131" coordsize="4307,2156" path="m5711,1708r-15,l5694,1710r2,3l5711,1713r2,-3l5711,1708xe" fillcolor="#006fbf" stroked="f">
                <v:path arrowok="t"/>
              </v:shape>
              <v:shape id="_x0000_s4504" style="position:absolute;left:3619;top:131;width:4307;height:2156" coordorigin="3619,131" coordsize="4307,2156" path="m5676,1708r-14,l5659,1710r3,3l5676,1713r2,-3l5676,1708xe" fillcolor="#006fbf" stroked="f">
                <v:path arrowok="t"/>
              </v:shape>
              <v:shape id="_x0000_s4505" style="position:absolute;left:3619;top:131;width:4307;height:2156" coordorigin="3619,131" coordsize="4307,2156" path="m5641,1708r-14,l5623,1710r4,3l5641,1713r3,-3l5641,1708xe" fillcolor="#006fbf" stroked="f">
                <v:path arrowok="t"/>
              </v:shape>
              <v:shape id="_x0000_s4506" style="position:absolute;left:3619;top:131;width:4307;height:2156" coordorigin="3619,131" coordsize="4307,2156" path="m5606,1708r-15,l5588,1710r3,3l5606,1713r3,-3l5606,1708xe" fillcolor="#006fbf" stroked="f">
                <v:path arrowok="t"/>
              </v:shape>
              <v:shape id="_x0000_s4507" style="position:absolute;left:3619;top:131;width:4307;height:2156" coordorigin="3619,131" coordsize="4307,2156" path="m5572,1708r-16,l5554,1710r2,3l5572,1713r2,-3l5572,1708xe" fillcolor="#006fbf" stroked="f">
                <v:path arrowok="t"/>
              </v:shape>
              <v:shape id="_x0000_s4508" style="position:absolute;left:3619;top:131;width:4307;height:2156" coordorigin="3619,131" coordsize="4307,2156" path="m5537,1708r-16,l5519,1710r2,3l5537,1713r2,-3l5537,1708xe" fillcolor="#006fbf" stroked="f">
                <v:path arrowok="t"/>
              </v:shape>
              <v:shape id="_x0000_s4509" style="position:absolute;left:3619;top:131;width:4307;height:2156" coordorigin="3619,131" coordsize="4307,2156" path="m5501,1708r-15,l5484,1710r2,3l5501,1713r2,-3l5501,1708xe" fillcolor="#006fbf" stroked="f">
                <v:path arrowok="t"/>
              </v:shape>
              <v:shape id="_x0000_s4510" style="position:absolute;left:3619;top:131;width:4307;height:2156" coordorigin="3619,131" coordsize="4307,2156" path="m5466,1708r-14,l5449,1710r3,3l5466,1713r2,-3l5466,1708xe" fillcolor="#006fbf" stroked="f">
                <v:path arrowok="t"/>
              </v:shape>
              <v:shape id="_x0000_s4511" style="position:absolute;left:3619;top:131;width:4307;height:2156" coordorigin="3619,131" coordsize="4307,2156" path="m5431,1708r-14,l5413,1710r4,3l5431,1713r3,-3l5431,1708xe" fillcolor="#006fbf" stroked="f">
                <v:path arrowok="t"/>
              </v:shape>
              <v:shape id="_x0000_s4512" style="position:absolute;left:3619;top:131;width:4307;height:2156" coordorigin="3619,131" coordsize="4307,2156" path="m5396,1708r-15,l5378,1710r3,3l5396,1713r3,-3l5396,1708xe" fillcolor="#006fbf" stroked="f">
                <v:path arrowok="t"/>
              </v:shape>
              <v:shape id="_x0000_s4513" style="position:absolute;left:3619;top:131;width:4307;height:2156" coordorigin="3619,131" coordsize="4307,2156" path="m5362,1708r-16,l5344,1710r2,3l5362,1713r2,-3l5362,1708xe" fillcolor="#006fbf" stroked="f">
                <v:path arrowok="t"/>
              </v:shape>
              <v:shape id="_x0000_s4514" style="position:absolute;left:3619;top:131;width:4307;height:2156" coordorigin="3619,131" coordsize="4307,2156" path="m5327,1708r-16,l5309,1710r2,3l5327,1713r2,-3l5327,1708xe" fillcolor="#006fbf" stroked="f">
                <v:path arrowok="t"/>
              </v:shape>
              <v:shape id="_x0000_s4515" style="position:absolute;left:3619;top:131;width:4307;height:2156" coordorigin="3619,131" coordsize="4307,2156" path="m5291,1708r-15,l5274,1710r2,3l5291,1713r2,-3l5291,1708xe" fillcolor="#006fbf" stroked="f">
                <v:path arrowok="t"/>
              </v:shape>
              <v:shape id="_x0000_s4516" style="position:absolute;left:3619;top:131;width:4307;height:2156" coordorigin="3619,131" coordsize="4307,2156" path="m5256,1708r-14,l5239,1710r3,3l5256,1713r2,-3l5256,1708xe" fillcolor="#006fbf" stroked="f">
                <v:path arrowok="t"/>
              </v:shape>
              <v:shape id="_x0000_s4517" style="position:absolute;left:3619;top:131;width:4307;height:2156" coordorigin="3619,131" coordsize="4307,2156" path="m5221,1708r-14,l5203,1710r4,3l5221,1713r3,-3l5221,1708xe" fillcolor="#006fbf" stroked="f">
                <v:path arrowok="t"/>
              </v:shape>
              <v:shape id="_x0000_s4518" style="position:absolute;left:3619;top:131;width:4307;height:2156" coordorigin="3619,131" coordsize="4307,2156" path="m5186,1708r-15,l5168,1710r3,3l5186,1713r3,-3l5186,1708xe" fillcolor="#006fbf" stroked="f">
                <v:path arrowok="t"/>
              </v:shape>
              <v:shape id="_x0000_s4519" style="position:absolute;left:3619;top:131;width:4307;height:2156" coordorigin="3619,131" coordsize="4307,2156" path="m5152,1708r-16,l5134,1710r2,3l5152,1713r2,-3l5152,1708xe" fillcolor="#006fbf" stroked="f">
                <v:path arrowok="t"/>
              </v:shape>
              <v:shape id="_x0000_s4520" style="position:absolute;left:3619;top:131;width:4307;height:2156" coordorigin="3619,131" coordsize="4307,2156" path="m5117,1708r-16,l5099,1710r2,3l5117,1713r2,-3l5117,1708xe" fillcolor="#006fbf" stroked="f">
                <v:path arrowok="t"/>
              </v:shape>
              <v:shape id="_x0000_s4521" style="position:absolute;left:3619;top:131;width:4307;height:2156" coordorigin="3619,131" coordsize="4307,2156" path="m5081,1708r-15,l5064,1710r2,3l5081,1713r2,-3l5081,1708xe" fillcolor="#006fbf" stroked="f">
                <v:path arrowok="t"/>
              </v:shape>
              <v:shape id="_x0000_s4522" style="position:absolute;left:3619;top:131;width:4307;height:2156" coordorigin="3619,131" coordsize="4307,2156" path="m5046,1708r-14,l5029,1710r3,3l5046,1713r2,-3l5046,1708xe" fillcolor="#006fbf" stroked="f">
                <v:path arrowok="t"/>
              </v:shape>
              <v:shape id="_x0000_s4523" style="position:absolute;left:3619;top:131;width:4307;height:2156" coordorigin="3619,131" coordsize="4307,2156" path="m5011,1708r-14,l4993,1710r4,3l5011,1713r3,-3l5011,1708xe" fillcolor="#006fbf" stroked="f">
                <v:path arrowok="t"/>
              </v:shape>
              <v:shape id="_x0000_s4524" style="position:absolute;left:3619;top:131;width:4307;height:2156" coordorigin="3619,131" coordsize="4307,2156" path="m4976,1708r-15,l4958,1710r3,3l4976,1713r3,-3l4976,1708xe" fillcolor="#006fbf" stroked="f">
                <v:path arrowok="t"/>
              </v:shape>
              <v:shape id="_x0000_s4525" style="position:absolute;left:3619;top:131;width:4307;height:2156" coordorigin="3619,131" coordsize="4307,2156" path="m4942,1708r-16,l4924,1710r2,3l4942,1713r2,-3l4942,1708xe" fillcolor="#006fbf" stroked="f">
                <v:path arrowok="t"/>
              </v:shape>
              <v:shape id="_x0000_s4526" style="position:absolute;left:3619;top:131;width:4307;height:2156" coordorigin="3619,131" coordsize="4307,2156" path="m4907,1708r-16,l4889,1710r2,3l4907,1713r2,-3l4907,1708xe" fillcolor="#006fbf" stroked="f">
                <v:path arrowok="t"/>
              </v:shape>
              <v:shape id="_x0000_s4527" style="position:absolute;left:3619;top:131;width:4307;height:2156" coordorigin="3619,131" coordsize="4307,2156" path="m4871,1708r-15,l4854,1710r2,3l4871,1713r2,-3l4871,1708xe" fillcolor="#006fbf" stroked="f">
                <v:path arrowok="t"/>
              </v:shape>
              <v:shape id="_x0000_s4528" style="position:absolute;left:3619;top:131;width:4307;height:2156" coordorigin="3619,131" coordsize="4307,2156" path="m4836,1708r-14,l4819,1710r3,3l4836,1713r2,-3l4836,1708xe" fillcolor="#006fbf" stroked="f">
                <v:path arrowok="t"/>
              </v:shape>
              <v:shape id="_x0000_s4529" style="position:absolute;left:3619;top:131;width:4307;height:2156" coordorigin="3619,131" coordsize="4307,2156" path="m4801,1708r-14,l4783,1710r4,3l4801,1713r3,-3l4801,1708xe" fillcolor="#006fbf" stroked="f">
                <v:path arrowok="t"/>
              </v:shape>
              <v:shape id="_x0000_s4530" style="position:absolute;left:3619;top:131;width:4307;height:2156" coordorigin="3619,131" coordsize="4307,2156" path="m4766,1708r-15,l4748,1710r3,3l4766,1713r3,-3l4766,1708xe" fillcolor="#006fbf" stroked="f">
                <v:path arrowok="t"/>
              </v:shape>
              <v:shape id="_x0000_s4531" style="position:absolute;left:3619;top:131;width:4307;height:2156" coordorigin="3619,131" coordsize="4307,2156" path="m4732,1708r-16,l4714,1710r2,3l4732,1713r2,-3l4732,1708xe" fillcolor="#006fbf" stroked="f">
                <v:path arrowok="t"/>
              </v:shape>
              <v:shape id="_x0000_s4532" style="position:absolute;left:3619;top:131;width:4307;height:2156" coordorigin="3619,131" coordsize="4307,2156" path="m4697,1708r-16,l4679,1710r2,3l4697,1713r2,-3l4697,1708xe" fillcolor="#006fbf" stroked="f">
                <v:path arrowok="t"/>
              </v:shape>
              <v:shape id="_x0000_s4533" style="position:absolute;left:3619;top:131;width:4307;height:2156" coordorigin="3619,131" coordsize="4307,2156" path="m4661,1708r-15,l4644,1710r2,3l4661,1713r2,-3l4661,1708xe" fillcolor="#006fbf" stroked="f">
                <v:path arrowok="t"/>
              </v:shape>
              <v:shape id="_x0000_s4534" style="position:absolute;left:3619;top:131;width:4307;height:2156" coordorigin="3619,131" coordsize="4307,2156" path="m4626,1708r-14,l4609,1710r3,3l4626,1713r2,-3l4626,1708xe" fillcolor="#006fbf" stroked="f">
                <v:path arrowok="t"/>
              </v:shape>
              <v:shape id="_x0000_s4535" style="position:absolute;left:3619;top:131;width:4307;height:2156" coordorigin="3619,131" coordsize="4307,2156" path="m4591,1708r-14,l4573,1710r4,3l4591,1713r3,-3l4591,1708xe" fillcolor="#006fbf" stroked="f">
                <v:path arrowok="t"/>
              </v:shape>
              <v:shape id="_x0000_s4536" style="position:absolute;left:3619;top:131;width:4307;height:2156" coordorigin="3619,131" coordsize="4307,2156" path="m4556,1708r-15,l4538,1710r3,3l4556,1713r3,-3l4556,1708xe" fillcolor="#006fbf" stroked="f">
                <v:path arrowok="t"/>
              </v:shape>
              <v:shape id="_x0000_s4537" style="position:absolute;left:3619;top:131;width:4307;height:2156" coordorigin="3619,131" coordsize="4307,2156" path="m4522,1708r-16,l4504,1710r2,3l4522,1713r2,-3l4522,1708xe" fillcolor="#006fbf" stroked="f">
                <v:path arrowok="t"/>
              </v:shape>
              <v:shape id="_x0000_s4538" style="position:absolute;left:3619;top:131;width:4307;height:2156" coordorigin="3619,131" coordsize="4307,2156" path="m4487,1708r-16,l4469,1710r2,3l4487,1713r2,-3l4487,1708xe" fillcolor="#006fbf" stroked="f">
                <v:path arrowok="t"/>
              </v:shape>
              <v:shape id="_x0000_s4539" style="position:absolute;left:3619;top:131;width:4307;height:2156" coordorigin="3619,131" coordsize="4307,2156" path="m4451,1708r-15,l4434,1710r2,3l4451,1713r2,-3l4451,1708xe" fillcolor="#006fbf" stroked="f">
                <v:path arrowok="t"/>
              </v:shape>
              <v:shape id="_x0000_s4540" style="position:absolute;left:3619;top:131;width:4307;height:2156" coordorigin="3619,131" coordsize="4307,2156" path="m4416,1708r-14,l4399,1710r3,3l4416,1713r2,-3l4416,1708xe" fillcolor="#006fbf" stroked="f">
                <v:path arrowok="t"/>
              </v:shape>
              <v:shape id="_x0000_s4541" style="position:absolute;left:3619;top:131;width:4307;height:2156" coordorigin="3619,131" coordsize="4307,2156" path="m4381,1708r-14,l4363,1710r4,3l4381,1713r3,-3l4381,1708xe" fillcolor="#006fbf" stroked="f">
                <v:path arrowok="t"/>
              </v:shape>
              <v:shape id="_x0000_s4542" style="position:absolute;left:3619;top:131;width:4307;height:2156" coordorigin="3619,131" coordsize="4307,2156" path="m4346,1708r-15,l4328,1710r3,3l4346,1713r3,-3l4346,1708xe" fillcolor="#006fbf" stroked="f">
                <v:path arrowok="t"/>
              </v:shape>
              <v:shape id="_x0000_s4543" style="position:absolute;left:3619;top:131;width:4307;height:2156" coordorigin="3619,131" coordsize="4307,2156" path="m4312,1708r-16,l4294,1710r2,3l4312,1713r2,-3l4312,1708xe" fillcolor="#006fbf" stroked="f">
                <v:path arrowok="t"/>
              </v:shape>
              <v:shape id="_x0000_s4544" style="position:absolute;left:3619;top:131;width:4307;height:2156" coordorigin="3619,131" coordsize="4307,2156" path="m4277,1708r-16,l4259,1710r2,3l4277,1713r2,-3l4277,1708xe" fillcolor="#006fbf" stroked="f">
                <v:path arrowok="t"/>
              </v:shape>
              <v:shape id="_x0000_s4545" style="position:absolute;left:3619;top:131;width:4307;height:2156" coordorigin="3619,131" coordsize="4307,2156" path="m4241,1708r-15,l4224,1710r2,3l4241,1713r2,-3l4241,1708xe" fillcolor="#006fbf" stroked="f">
                <v:path arrowok="t"/>
              </v:shape>
              <v:shape id="_x0000_s4546" style="position:absolute;left:3619;top:131;width:4307;height:2156" coordorigin="3619,131" coordsize="4307,2156" path="m4206,1708r-14,l4189,1710r3,3l4206,1713r2,-3l4206,1708xe" fillcolor="#006fbf" stroked="f">
                <v:path arrowok="t"/>
              </v:shape>
              <v:shape id="_x0000_s4547" style="position:absolute;left:3619;top:131;width:4307;height:2156" coordorigin="3619,131" coordsize="4307,2156" path="m4171,1708r-14,l4153,1710r4,3l4171,1713r3,-3l4171,1708xe" fillcolor="#006fbf" stroked="f">
                <v:path arrowok="t"/>
              </v:shape>
              <v:shape id="_x0000_s4548" style="position:absolute;left:3619;top:131;width:4307;height:2156" coordorigin="3619,131" coordsize="4307,2156" path="m4136,1708r-15,l4118,1710r3,3l4136,1713r3,-3l4136,1708xe" fillcolor="#006fbf" stroked="f">
                <v:path arrowok="t"/>
              </v:shape>
              <v:shape id="_x0000_s4549" style="position:absolute;left:3619;top:131;width:4307;height:2156" coordorigin="3619,131" coordsize="4307,2156" path="m4102,1708r-16,l4084,1710r2,3l4102,1713r2,-3l4102,1708xe" fillcolor="#006fbf" stroked="f">
                <v:path arrowok="t"/>
              </v:shape>
              <v:shape id="_x0000_s4550" style="position:absolute;left:3619;top:131;width:4307;height:2156" coordorigin="3619,131" coordsize="4307,2156" path="m4067,1708r-16,l4049,1710r2,3l4067,1713r2,-3l4067,1708xe" fillcolor="#006fbf" stroked="f">
                <v:path arrowok="t"/>
              </v:shape>
              <v:shape id="_x0000_s4551" style="position:absolute;left:3619;top:131;width:4307;height:2156" coordorigin="3619,131" coordsize="4307,2156" path="m4031,1708r-15,l4014,1710r2,3l4031,1713r2,-3l4031,1708xe" fillcolor="#006fbf" stroked="f">
                <v:path arrowok="t"/>
              </v:shape>
              <v:shape id="_x0000_s4552" style="position:absolute;left:3619;top:131;width:4307;height:2156" coordorigin="3619,131" coordsize="4307,2156" path="m3996,1708r-14,l3979,1710r3,3l3996,1713r2,-3l3996,1708xe" fillcolor="#006fbf" stroked="f">
                <v:path arrowok="t"/>
              </v:shape>
              <v:shape id="_x0000_s4553" style="position:absolute;left:3619;top:131;width:4307;height:2156" coordorigin="3619,131" coordsize="4307,2156" path="m3961,1708r-14,l3943,1710r4,3l3961,1713r3,-3l3961,1708xe" fillcolor="#006fbf" stroked="f">
                <v:path arrowok="t"/>
              </v:shape>
              <v:shape id="_x0000_s4554" style="position:absolute;left:3619;top:131;width:4307;height:2156" coordorigin="3619,131" coordsize="4307,2156" path="m3926,1708r-15,l3908,1710r3,3l3926,1713r3,-3l3926,1708xe" fillcolor="#006fbf" stroked="f">
                <v:path arrowok="t"/>
              </v:shape>
              <v:shape id="_x0000_s4555" style="position:absolute;left:3619;top:131;width:4307;height:2156" coordorigin="3619,131" coordsize="4307,2156" path="m3892,1708r-16,l3874,1710r2,3l3892,1713r2,-3l3892,1708xe" fillcolor="#006fbf" stroked="f">
                <v:path arrowok="t"/>
              </v:shape>
              <v:shape id="_x0000_s4556" style="position:absolute;left:3619;top:131;width:4307;height:2156" coordorigin="3619,131" coordsize="4307,2156" path="m3857,1708r-16,l3839,1710r2,3l3857,1713r2,-3l3857,1708xe" fillcolor="#006fbf" stroked="f">
                <v:path arrowok="t"/>
              </v:shape>
              <v:shape id="_x0000_s4557" style="position:absolute;left:3619;top:131;width:4307;height:2156" coordorigin="3619,131" coordsize="4307,2156" path="m3821,1708r-15,l3804,1710r2,3l3821,1713r2,-3l3821,1708xe" fillcolor="#006fbf" stroked="f">
                <v:path arrowok="t"/>
              </v:shape>
              <v:shape id="_x0000_s4558" style="position:absolute;left:3619;top:131;width:4307;height:2156" coordorigin="3619,131" coordsize="4307,2156" path="m3786,1708r-14,l3769,1710r3,3l3786,1713r2,-3l3786,1708xe" fillcolor="#006fbf" stroked="f">
                <v:path arrowok="t"/>
              </v:shape>
              <v:shape id="_x0000_s4559" style="position:absolute;left:3619;top:131;width:4307;height:2156" coordorigin="3619,131" coordsize="4307,2156" path="m3751,1708r-14,l3733,1710r4,3l3751,1713r3,-3l3751,1708xe" fillcolor="#006fbf" stroked="f">
                <v:path arrowok="t"/>
              </v:shape>
              <v:shape id="_x0000_s4560" style="position:absolute;left:3619;top:131;width:4307;height:2156" coordorigin="3619,131" coordsize="4307,2156" path="m3716,1708r-15,l3698,1710r3,3l3716,1713r3,-3l3716,1708xe" fillcolor="#006fbf" stroked="f">
                <v:path arrowok="t"/>
              </v:shape>
              <v:shape id="_x0000_s4561" style="position:absolute;left:3619;top:131;width:4307;height:2156" coordorigin="3619,131" coordsize="4307,2156" path="m3682,1708r-16,l3664,1710r2,3l3682,1713r2,-3l3682,1708xe" fillcolor="#006fbf" stroked="f">
                <v:path arrowok="t"/>
              </v:shape>
              <v:shape id="_x0000_s4562" style="position:absolute;left:3619;top:131;width:4307;height:2156" coordorigin="3619,131" coordsize="4307,2156" path="m3647,1708r-16,l3629,1710r2,3l3647,1713r2,-3l3647,1708xe" fillcolor="#006fbf" stroked="f">
                <v:path arrowok="t"/>
              </v:shape>
              <v:shape id="_x0000_s4563" style="position:absolute;left:3619;top:131;width:4307;height:2156" coordorigin="3619,131" coordsize="4307,2156" path="m3622,1719r-3,2l3619,1737r3,2l3624,1737r,-16l3622,1719xe" fillcolor="#006fbf" stroked="f">
                <v:path arrowok="t"/>
              </v:shape>
              <v:shape id="_x0000_s4564" style="position:absolute;left:3619;top:131;width:4307;height:2156" coordorigin="3619,131" coordsize="4307,2156" path="m3622,1754r-3,2l3619,1772r3,2l3624,1772r,-16l3622,1754xe" fillcolor="#006fbf" stroked="f">
                <v:path arrowok="t"/>
              </v:shape>
              <v:shape id="_x0000_s4565" style="position:absolute;left:3619;top:131;width:4307;height:2156" coordorigin="3619,131" coordsize="4307,2156" path="m3622,1790r-3,2l3619,1806r3,3l3624,1806r,-14l3622,1790xe" fillcolor="#006fbf" stroked="f">
                <v:path arrowok="t"/>
              </v:shape>
              <v:shape id="_x0000_s4566" style="position:absolute;left:3619;top:131;width:4307;height:2156" coordorigin="3619,131" coordsize="4307,2156" path="m3622,1824r-3,3l3619,1841r3,3l3624,1841r,-14l3622,1824xe" fillcolor="#006fbf" stroked="f">
                <v:path arrowok="t"/>
              </v:shape>
              <v:shape id="_x0000_s4567" style="position:absolute;left:3619;top:131;width:4307;height:2156" coordorigin="3619,131" coordsize="4307,2156" path="m3644,1852r-15,l3626,1854r3,3l3644,1857r3,-3l3644,1852xe" fillcolor="#006fbf" stroked="f">
                <v:path arrowok="t"/>
              </v:shape>
              <v:shape id="_x0000_s4568" style="position:absolute;left:3619;top:131;width:4307;height:2156" coordorigin="3619,131" coordsize="4307,2156" path="m3679,1852r-14,l3662,1854r3,3l3679,1857r3,-3l3679,1852xe" fillcolor="#006fbf" stroked="f">
                <v:path arrowok="t"/>
              </v:shape>
              <v:shape id="_x0000_s4569" style="position:absolute;left:3619;top:131;width:4307;height:2156" coordorigin="3619,131" coordsize="4307,2156" path="m3714,1852r-14,l3697,1854r3,3l3714,1857r2,-3l3714,1852xe" fillcolor="#006fbf" stroked="f">
                <v:path arrowok="t"/>
              </v:shape>
              <v:shape id="_x0000_s4570" style="position:absolute;left:3619;top:131;width:4307;height:2156" coordorigin="3619,131" coordsize="4307,2156" path="m3749,1852r-15,l3732,1854r2,3l3749,1857r3,-3l3749,1852xe" fillcolor="#006fbf" stroked="f">
                <v:path arrowok="t"/>
              </v:shape>
              <v:shape id="_x0000_s4571" style="position:absolute;left:3619;top:131;width:4307;height:2156" coordorigin="3619,131" coordsize="4307,2156" path="m3785,1852r-16,l3767,1854r2,3l3785,1857r2,-3l3785,1852xe" fillcolor="#006fbf" stroked="f">
                <v:path arrowok="t"/>
              </v:shape>
              <v:shape id="_x0000_s4572" style="position:absolute;left:3619;top:131;width:4307;height:2156" coordorigin="3619,131" coordsize="4307,2156" path="m3820,1852r-16,l3802,1854r2,3l3820,1857r2,-3l3820,1852xe" fillcolor="#006fbf" stroked="f">
                <v:path arrowok="t"/>
              </v:shape>
              <v:shape id="_x0000_s4573" style="position:absolute;left:3619;top:131;width:4307;height:2156" coordorigin="3619,131" coordsize="4307,2156" path="m3854,1852r-15,l3836,1854r3,3l3854,1857r3,-3l3854,1852xe" fillcolor="#006fbf" stroked="f">
                <v:path arrowok="t"/>
              </v:shape>
              <v:shape id="_x0000_s4574" style="position:absolute;left:3619;top:131;width:4307;height:2156" coordorigin="3619,131" coordsize="4307,2156" path="m3889,1852r-14,l3872,1854r3,3l3889,1857r3,-3l3889,1852xe" fillcolor="#006fbf" stroked="f">
                <v:path arrowok="t"/>
              </v:shape>
              <v:shape id="_x0000_s4575" style="position:absolute;left:3619;top:131;width:4307;height:2156" coordorigin="3619,131" coordsize="4307,2156" path="m3924,1852r-14,l3907,1854r3,3l3924,1857r2,-3l3924,1852xe" fillcolor="#006fbf" stroked="f">
                <v:path arrowok="t"/>
              </v:shape>
              <v:shape id="_x0000_s4576" style="position:absolute;left:3619;top:131;width:4307;height:2156" coordorigin="3619,131" coordsize="4307,2156" path="m3959,1852r-15,l3942,1854r2,3l3959,1857r3,-3l3959,1852xe" fillcolor="#006fbf" stroked="f">
                <v:path arrowok="t"/>
              </v:shape>
              <v:shape id="_x0000_s4577" style="position:absolute;left:3619;top:131;width:4307;height:2156" coordorigin="3619,131" coordsize="4307,2156" path="m3995,1852r-16,l3977,1854r2,3l3995,1857r2,-3l3995,1852xe" fillcolor="#006fbf" stroked="f">
                <v:path arrowok="t"/>
              </v:shape>
              <v:shape id="_x0000_s4578" style="position:absolute;left:3619;top:131;width:4307;height:2156" coordorigin="3619,131" coordsize="4307,2156" path="m4030,1852r-16,l4012,1854r2,3l4030,1857r2,-3l4030,1852xe" fillcolor="#006fbf" stroked="f">
                <v:path arrowok="t"/>
              </v:shape>
              <v:shape id="_x0000_s4579" style="position:absolute;left:3619;top:131;width:4307;height:2156" coordorigin="3619,131" coordsize="4307,2156" path="m4064,1852r-15,l4046,1854r3,3l4064,1857r3,-3l4064,1852xe" fillcolor="#006fbf" stroked="f">
                <v:path arrowok="t"/>
              </v:shape>
              <v:shape id="_x0000_s4580" style="position:absolute;left:3619;top:131;width:4307;height:2156" coordorigin="3619,131" coordsize="4307,2156" path="m4099,1852r-14,l4082,1854r3,3l4099,1857r3,-3l4099,1852xe" fillcolor="#006fbf" stroked="f">
                <v:path arrowok="t"/>
              </v:shape>
              <v:shape id="_x0000_s4581" style="position:absolute;left:3619;top:131;width:4307;height:2156" coordorigin="3619,131" coordsize="4307,2156" path="m4134,1852r-14,l4117,1854r3,3l4134,1857r2,-3l4134,1852xe" fillcolor="#006fbf" stroked="f">
                <v:path arrowok="t"/>
              </v:shape>
              <v:shape id="_x0000_s4582" style="position:absolute;left:3619;top:131;width:4307;height:2156" coordorigin="3619,131" coordsize="4307,2156" path="m4169,1852r-15,l4152,1854r2,3l4169,1857r3,-3l4169,1852xe" fillcolor="#006fbf" stroked="f">
                <v:path arrowok="t"/>
              </v:shape>
              <v:shape id="_x0000_s4583" style="position:absolute;left:3619;top:131;width:4307;height:2156" coordorigin="3619,131" coordsize="4307,2156" path="m4205,1852r-16,l4187,1854r2,3l4205,1857r2,-3l4205,1852xe" fillcolor="#006fbf" stroked="f">
                <v:path arrowok="t"/>
              </v:shape>
              <v:shape id="_x0000_s4584" style="position:absolute;left:3619;top:131;width:4307;height:2156" coordorigin="3619,131" coordsize="4307,2156" path="m4240,1852r-16,l4222,1854r2,3l4240,1857r2,-3l4240,1852xe" fillcolor="#006fbf" stroked="f">
                <v:path arrowok="t"/>
              </v:shape>
              <v:shape id="_x0000_s4585" style="position:absolute;left:3619;top:131;width:4307;height:2156" coordorigin="3619,131" coordsize="4307,2156" path="m4274,1852r-15,l4256,1854r3,3l4274,1857r3,-3l4274,1852xe" fillcolor="#006fbf" stroked="f">
                <v:path arrowok="t"/>
              </v:shape>
              <v:shape id="_x0000_s4586" style="position:absolute;left:3619;top:131;width:4307;height:2156" coordorigin="3619,131" coordsize="4307,2156" path="m4309,1852r-14,l4291,1854r4,3l4309,1857r3,-3l4309,1852xe" fillcolor="#006fbf" stroked="f">
                <v:path arrowok="t"/>
              </v:shape>
              <v:shape id="_x0000_s4587" style="position:absolute;left:3619;top:131;width:4307;height:2156" coordorigin="3619,131" coordsize="4307,2156" path="m4344,1852r-14,l4327,1854r3,3l4344,1857r2,-3l4344,1852xe" fillcolor="#006fbf" stroked="f">
                <v:path arrowok="t"/>
              </v:shape>
              <v:shape id="_x0000_s4588" style="position:absolute;left:3619;top:131;width:4307;height:2156" coordorigin="3619,131" coordsize="4307,2156" path="m4379,1852r-15,l4362,1854r2,3l4379,1857r2,-3l4379,1852xe" fillcolor="#006fbf" stroked="f">
                <v:path arrowok="t"/>
              </v:shape>
              <v:shape id="_x0000_s4589" style="position:absolute;left:3619;top:131;width:4307;height:2156" coordorigin="3619,131" coordsize="4307,2156" path="m4415,1852r-16,l4397,1854r2,3l4415,1857r2,-3l4415,1852xe" fillcolor="#006fbf" stroked="f">
                <v:path arrowok="t"/>
              </v:shape>
              <v:shape id="_x0000_s4590" style="position:absolute;left:3619;top:131;width:4307;height:2156" coordorigin="3619,131" coordsize="4307,2156" path="m4450,1852r-16,l4432,1854r2,3l4450,1857r2,-3l4450,1852xe" fillcolor="#006fbf" stroked="f">
                <v:path arrowok="t"/>
              </v:shape>
              <v:shape id="_x0000_s4591" style="position:absolute;left:3619;top:131;width:4307;height:2156" coordorigin="3619,131" coordsize="4307,2156" path="m4484,1852r-15,l4466,1854r3,3l4484,1857r3,-3l4484,1852xe" fillcolor="#006fbf" stroked="f">
                <v:path arrowok="t"/>
              </v:shape>
              <v:shape id="_x0000_s4592" style="position:absolute;left:3619;top:131;width:4307;height:2156" coordorigin="3619,131" coordsize="4307,2156" path="m4519,1852r-14,l4501,1854r4,3l4519,1857r3,-3l4519,1852xe" fillcolor="#006fbf" stroked="f">
                <v:path arrowok="t"/>
              </v:shape>
              <v:shape id="_x0000_s4593" style="position:absolute;left:3619;top:131;width:4307;height:2156" coordorigin="3619,131" coordsize="4307,2156" path="m4554,1852r-14,l4537,1854r3,3l4554,1857r2,-3l4554,1852xe" fillcolor="#006fbf" stroked="f">
                <v:path arrowok="t"/>
              </v:shape>
              <v:shape id="_x0000_s4594" style="position:absolute;left:3619;top:131;width:4307;height:2156" coordorigin="3619,131" coordsize="4307,2156" path="m4589,1852r-15,l4572,1854r2,3l4589,1857r2,-3l4589,1852xe" fillcolor="#006fbf" stroked="f">
                <v:path arrowok="t"/>
              </v:shape>
              <v:shape id="_x0000_s4595" style="position:absolute;left:3619;top:131;width:4307;height:2156" coordorigin="3619,131" coordsize="4307,2156" path="m4625,1852r-16,l4607,1854r2,3l4625,1857r2,-3l4625,1852xe" fillcolor="#006fbf" stroked="f">
                <v:path arrowok="t"/>
              </v:shape>
              <v:shape id="_x0000_s4596" style="position:absolute;left:3619;top:131;width:4307;height:2156" coordorigin="3619,131" coordsize="4307,2156" path="m4660,1852r-16,l4642,1854r2,3l4660,1857r2,-3l4660,1852xe" fillcolor="#006fbf" stroked="f">
                <v:path arrowok="t"/>
              </v:shape>
              <v:shape id="_x0000_s4597" style="position:absolute;left:3619;top:131;width:4307;height:2156" coordorigin="3619,131" coordsize="4307,2156" path="m4694,1852r-15,l4676,1854r3,3l4694,1857r3,-3l4694,1852xe" fillcolor="#006fbf" stroked="f">
                <v:path arrowok="t"/>
              </v:shape>
              <v:shape id="_x0000_s4598" style="position:absolute;left:3619;top:131;width:4307;height:2156" coordorigin="3619,131" coordsize="4307,2156" path="m4729,1852r-14,l4711,1854r4,3l4729,1857r3,-3l4729,1852xe" fillcolor="#006fbf" stroked="f">
                <v:path arrowok="t"/>
              </v:shape>
              <v:shape id="_x0000_s4599" style="position:absolute;left:3619;top:131;width:4307;height:2156" coordorigin="3619,131" coordsize="4307,2156" path="m4764,1852r-14,l4747,1854r3,3l4764,1857r2,-3l4764,1852xe" fillcolor="#006fbf" stroked="f">
                <v:path arrowok="t"/>
              </v:shape>
              <v:shape id="_x0000_s4600" style="position:absolute;left:3619;top:131;width:4307;height:2156" coordorigin="3619,131" coordsize="4307,2156" path="m4799,1852r-15,l4782,1854r2,3l4799,1857r2,-3l4799,1852xe" fillcolor="#006fbf" stroked="f">
                <v:path arrowok="t"/>
              </v:shape>
              <v:shape id="_x0000_s4601" style="position:absolute;left:3619;top:131;width:4307;height:2156" coordorigin="3619,131" coordsize="4307,2156" path="m4835,1852r-16,l4817,1854r2,3l4835,1857r2,-3l4835,1852xe" fillcolor="#006fbf" stroked="f">
                <v:path arrowok="t"/>
              </v:shape>
              <v:shape id="_x0000_s4602" style="position:absolute;left:3619;top:131;width:4307;height:2156" coordorigin="3619,131" coordsize="4307,2156" path="m4870,1852r-16,l4852,1854r2,3l4870,1857r2,-3l4870,1852xe" fillcolor="#006fbf" stroked="f">
                <v:path arrowok="t"/>
              </v:shape>
              <v:shape id="_x0000_s4603" style="position:absolute;left:3619;top:131;width:4307;height:2156" coordorigin="3619,131" coordsize="4307,2156" path="m4904,1852r-15,l4886,1854r3,3l4904,1857r3,-3l4904,1852xe" fillcolor="#006fbf" stroked="f">
                <v:path arrowok="t"/>
              </v:shape>
              <v:shape id="_x0000_s4604" style="position:absolute;left:3619;top:131;width:4307;height:2156" coordorigin="3619,131" coordsize="4307,2156" path="m4939,1852r-14,l4921,1854r4,3l4939,1857r3,-3l4939,1852xe" fillcolor="#006fbf" stroked="f">
                <v:path arrowok="t"/>
              </v:shape>
              <v:shape id="_x0000_s4605" style="position:absolute;left:3619;top:131;width:4307;height:2156" coordorigin="3619,131" coordsize="4307,2156" path="m4974,1852r-14,l4957,1854r3,3l4974,1857r2,-3l4974,1852xe" fillcolor="#006fbf" stroked="f">
                <v:path arrowok="t"/>
              </v:shape>
              <v:shape id="_x0000_s4606" style="position:absolute;left:3619;top:131;width:4307;height:2156" coordorigin="3619,131" coordsize="4307,2156" path="m5009,1852r-15,l4992,1854r2,3l5009,1857r2,-3l5009,1852xe" fillcolor="#006fbf" stroked="f">
                <v:path arrowok="t"/>
              </v:shape>
              <v:shape id="_x0000_s4607" style="position:absolute;left:3619;top:131;width:4307;height:2156" coordorigin="3619,131" coordsize="4307,2156" path="m5045,1852r-16,l5027,1854r2,3l5045,1857r2,-3l5045,1852xe" fillcolor="#006fbf" stroked="f">
                <v:path arrowok="t"/>
              </v:shape>
              <v:shape id="_x0000_s4608" style="position:absolute;left:3619;top:131;width:4307;height:2156" coordorigin="3619,131" coordsize="4307,2156" path="m5080,1852r-16,l5062,1854r2,3l5080,1857r2,-3l5080,1852xe" fillcolor="#006fbf" stroked="f">
                <v:path arrowok="t"/>
              </v:shape>
              <v:shape id="_x0000_s4609" style="position:absolute;left:3619;top:131;width:4307;height:2156" coordorigin="3619,131" coordsize="4307,2156" path="m5114,1852r-15,l5096,1854r3,3l5114,1857r3,-3l5114,1852xe" fillcolor="#006fbf" stroked="f">
                <v:path arrowok="t"/>
              </v:shape>
              <v:shape id="_x0000_s4610" style="position:absolute;left:3619;top:131;width:4307;height:2156" coordorigin="3619,131" coordsize="4307,2156" path="m5149,1852r-14,l5131,1854r4,3l5149,1857r3,-3l5149,1852xe" fillcolor="#006fbf" stroked="f">
                <v:path arrowok="t"/>
              </v:shape>
              <v:shape id="_x0000_s4611" style="position:absolute;left:3619;top:131;width:4307;height:2156" coordorigin="3619,131" coordsize="4307,2156" path="m5184,1852r-14,l5167,1854r3,3l5184,1857r2,-3l5184,1852xe" fillcolor="#006fbf" stroked="f">
                <v:path arrowok="t"/>
              </v:shape>
              <v:shape id="_x0000_s4612" style="position:absolute;left:3619;top:131;width:4307;height:2156" coordorigin="3619,131" coordsize="4307,2156" path="m5219,1852r-15,l5202,1854r2,3l5219,1857r2,-3l5219,1852xe" fillcolor="#006fbf" stroked="f">
                <v:path arrowok="t"/>
              </v:shape>
              <v:shape id="_x0000_s4613" style="position:absolute;left:3619;top:131;width:4307;height:2156" coordorigin="3619,131" coordsize="4307,2156" path="m5255,1852r-16,l5237,1854r2,3l5255,1857r2,-3l5255,1852xe" fillcolor="#006fbf" stroked="f">
                <v:path arrowok="t"/>
              </v:shape>
              <v:shape id="_x0000_s4614" style="position:absolute;left:3619;top:131;width:4307;height:2156" coordorigin="3619,131" coordsize="4307,2156" path="m5290,1852r-16,l5272,1854r2,3l5290,1857r2,-3l5290,1852xe" fillcolor="#006fbf" stroked="f">
                <v:path arrowok="t"/>
              </v:shape>
              <v:shape id="_x0000_s4615" style="position:absolute;left:3619;top:131;width:4307;height:2156" coordorigin="3619,131" coordsize="4307,2156" path="m5324,1852r-15,l5306,1854r3,3l5324,1857r3,-3l5324,1852xe" fillcolor="#006fbf" stroked="f">
                <v:path arrowok="t"/>
              </v:shape>
              <v:shape id="_x0000_s4616" style="position:absolute;left:3619;top:131;width:4307;height:2156" coordorigin="3619,131" coordsize="4307,2156" path="m5359,1852r-14,l5341,1854r4,3l5359,1857r3,-3l5359,1852xe" fillcolor="#006fbf" stroked="f">
                <v:path arrowok="t"/>
              </v:shape>
              <v:shape id="_x0000_s4617" style="position:absolute;left:3619;top:131;width:4307;height:2156" coordorigin="3619,131" coordsize="4307,2156" path="m5394,1852r-14,l5377,1854r3,3l5394,1857r2,-3l5394,1852xe" fillcolor="#006fbf" stroked="f">
                <v:path arrowok="t"/>
              </v:shape>
              <v:shape id="_x0000_s4618" style="position:absolute;left:3619;top:131;width:4307;height:2156" coordorigin="3619,131" coordsize="4307,2156" path="m5429,1852r-15,l5412,1854r2,3l5429,1857r2,-3l5429,1852xe" fillcolor="#006fbf" stroked="f">
                <v:path arrowok="t"/>
              </v:shape>
              <v:shape id="_x0000_s4619" style="position:absolute;left:3619;top:131;width:4307;height:2156" coordorigin="3619,131" coordsize="4307,2156" path="m5465,1852r-16,l5447,1854r2,3l5465,1857r2,-3l5465,1852xe" fillcolor="#006fbf" stroked="f">
                <v:path arrowok="t"/>
              </v:shape>
              <v:shape id="_x0000_s4620" style="position:absolute;left:3619;top:131;width:4307;height:2156" coordorigin="3619,131" coordsize="4307,2156" path="m5500,1852r-16,l5482,1854r2,3l5500,1857r2,-3l5500,1852xe" fillcolor="#006fbf" stroked="f">
                <v:path arrowok="t"/>
              </v:shape>
              <v:shape id="_x0000_s4621" style="position:absolute;left:3619;top:131;width:4307;height:2156" coordorigin="3619,131" coordsize="4307,2156" path="m5534,1852r-15,l5516,1854r3,3l5534,1857r3,-3l5534,1852xe" fillcolor="#006fbf" stroked="f">
                <v:path arrowok="t"/>
              </v:shape>
              <v:shape id="_x0000_s4622" style="position:absolute;left:3619;top:131;width:4307;height:2156" coordorigin="3619,131" coordsize="4307,2156" path="m5569,1852r-14,l5551,1854r4,3l5569,1857r3,-3l5569,1852xe" fillcolor="#006fbf" stroked="f">
                <v:path arrowok="t"/>
              </v:shape>
              <v:shape id="_x0000_s4623" style="position:absolute;left:3619;top:131;width:4307;height:2156" coordorigin="3619,131" coordsize="4307,2156" path="m5604,1852r-14,l5587,1854r3,3l5604,1857r2,-3l5604,1852xe" fillcolor="#006fbf" stroked="f">
                <v:path arrowok="t"/>
              </v:shape>
              <v:shape id="_x0000_s4624" style="position:absolute;left:3619;top:131;width:4307;height:2156" coordorigin="3619,131" coordsize="4307,2156" path="m5639,1852r-15,l5622,1854r2,3l5639,1857r2,-3l5639,1852xe" fillcolor="#006fbf" stroked="f">
                <v:path arrowok="t"/>
              </v:shape>
              <v:shape id="_x0000_s4625" style="position:absolute;left:3619;top:131;width:4307;height:2156" coordorigin="3619,131" coordsize="4307,2156" path="m5675,1852r-16,l5657,1854r2,3l5675,1857r2,-3l5675,1852xe" fillcolor="#006fbf" stroked="f">
                <v:path arrowok="t"/>
              </v:shape>
              <v:shape id="_x0000_s4626" style="position:absolute;left:3619;top:131;width:4307;height:2156" coordorigin="3619,131" coordsize="4307,2156" path="m5710,1852r-16,l5692,1854r2,3l5710,1857r2,-3l5710,1852xe" fillcolor="#006fbf" stroked="f">
                <v:path arrowok="t"/>
              </v:shape>
              <v:shape id="_x0000_s4627" style="position:absolute;left:3619;top:131;width:4307;height:2156" coordorigin="3619,131" coordsize="4307,2156" path="m5744,1852r-15,l5726,1854r3,3l5744,1857r3,-3l5744,1852xe" fillcolor="#006fbf" stroked="f">
                <v:path arrowok="t"/>
              </v:shape>
              <v:shape id="_x0000_s4628" style="position:absolute;left:3619;top:131;width:4307;height:2156" coordorigin="3619,131" coordsize="4307,2156" path="m5779,1852r-14,l5761,1854r4,3l5779,1857r3,-3l5779,1852xe" fillcolor="#006fbf" stroked="f">
                <v:path arrowok="t"/>
              </v:shape>
              <v:shape id="_x0000_s4629" style="position:absolute;left:3619;top:131;width:4307;height:2156" coordorigin="3619,131" coordsize="4307,2156" path="m5814,1852r-14,l5797,1854r3,3l5814,1857r2,-3l5814,1852xe" fillcolor="#006fbf" stroked="f">
                <v:path arrowok="t"/>
              </v:shape>
              <v:shape id="_x0000_s4630" style="position:absolute;left:3619;top:131;width:4307;height:2156" coordorigin="3619,131" coordsize="4307,2156" path="m5849,1852r-15,l5832,1854r2,3l5849,1857r2,-3l5849,1852xe" fillcolor="#006fbf" stroked="f">
                <v:path arrowok="t"/>
              </v:shape>
              <v:shape id="_x0000_s4631" style="position:absolute;left:3619;top:131;width:4307;height:2156" coordorigin="3619,131" coordsize="4307,2156" path="m5885,1852r-16,l5867,1854r2,3l5885,1857r2,-3l5885,1852xe" fillcolor="#006fbf" stroked="f">
                <v:path arrowok="t"/>
              </v:shape>
              <v:shape id="_x0000_s4632" style="position:absolute;left:3619;top:131;width:4307;height:2156" coordorigin="3619,131" coordsize="4307,2156" path="m5920,1852r-16,l5902,1854r2,3l5920,1857r2,-3l5920,1852xe" fillcolor="#006fbf" stroked="f">
                <v:path arrowok="t"/>
              </v:shape>
              <v:shape id="_x0000_s4633" style="position:absolute;left:3619;top:131;width:4307;height:2156" coordorigin="3619,131" coordsize="4307,2156" path="m5954,1852r-15,l5936,1854r3,3l5954,1857r3,-3l5954,1852xe" fillcolor="#006fbf" stroked="f">
                <v:path arrowok="t"/>
              </v:shape>
              <v:shape id="_x0000_s4634" style="position:absolute;left:3619;top:131;width:4307;height:2156" coordorigin="3619,131" coordsize="4307,2156" path="m5989,1852r-14,l5971,1854r4,3l5989,1857r3,-3l5989,1852xe" fillcolor="#006fbf" stroked="f">
                <v:path arrowok="t"/>
              </v:shape>
              <v:shape id="_x0000_s4635" style="position:absolute;left:3619;top:131;width:4307;height:2156" coordorigin="3619,131" coordsize="4307,2156" path="m6024,1852r-14,l6007,1854r3,3l6024,1857r2,-3l6024,1852xe" fillcolor="#006fbf" stroked="f">
                <v:path arrowok="t"/>
              </v:shape>
              <v:shape id="_x0000_s4636" style="position:absolute;left:3619;top:131;width:4307;height:2156" coordorigin="3619,131" coordsize="4307,2156" path="m6059,1852r-15,l6042,1854r2,3l6059,1857r2,-3l6059,1852xe" fillcolor="#006fbf" stroked="f">
                <v:path arrowok="t"/>
              </v:shape>
              <v:shape id="_x0000_s4637" style="position:absolute;left:3619;top:131;width:4307;height:2156" coordorigin="3619,131" coordsize="4307,2156" path="m6095,1852r-16,l6077,1854r2,3l6095,1857r2,-3l6095,1852xe" fillcolor="#006fbf" stroked="f">
                <v:path arrowok="t"/>
              </v:shape>
              <v:shape id="_x0000_s4638" style="position:absolute;left:3619;top:131;width:4307;height:2156" coordorigin="3619,131" coordsize="4307,2156" path="m6130,1852r-16,l6112,1854r2,3l6130,1857r2,-3l6130,1852xe" fillcolor="#006fbf" stroked="f">
                <v:path arrowok="t"/>
              </v:shape>
              <v:shape id="_x0000_s4639" style="position:absolute;left:3619;top:131;width:4307;height:2156" coordorigin="3619,131" coordsize="4307,2156" path="m6164,1852r-15,l6146,1854r3,3l6164,1857r3,-3l6164,1852xe" fillcolor="#006fbf" stroked="f">
                <v:path arrowok="t"/>
              </v:shape>
              <v:shape id="_x0000_s4640" style="position:absolute;left:3619;top:131;width:4307;height:2156" coordorigin="3619,131" coordsize="4307,2156" path="m6199,1852r-14,l6181,1854r4,3l6199,1857r3,-3l6199,1852xe" fillcolor="#006fbf" stroked="f">
                <v:path arrowok="t"/>
              </v:shape>
              <v:shape id="_x0000_s4641" style="position:absolute;left:3619;top:131;width:4307;height:2156" coordorigin="3619,131" coordsize="4307,2156" path="m6234,1852r-14,l6217,1854r3,3l6234,1857r2,-3l6234,1852xe" fillcolor="#006fbf" stroked="f">
                <v:path arrowok="t"/>
              </v:shape>
              <v:shape id="_x0000_s4642" style="position:absolute;left:3619;top:131;width:4307;height:2156" coordorigin="3619,131" coordsize="4307,2156" path="m6269,1852r-15,l6252,1854r2,3l6269,1857r2,-3l6269,1852xe" fillcolor="#006fbf" stroked="f">
                <v:path arrowok="t"/>
              </v:shape>
              <v:shape id="_x0000_s4643" style="position:absolute;left:3619;top:131;width:4307;height:2156" coordorigin="3619,131" coordsize="4307,2156" path="m6305,1852r-16,l6287,1854r2,3l6305,1857r2,-3l6305,1852xe" fillcolor="#006fbf" stroked="f">
                <v:path arrowok="t"/>
              </v:shape>
              <v:shape id="_x0000_s4644" style="position:absolute;left:3619;top:131;width:4307;height:2156" coordorigin="3619,131" coordsize="4307,2156" path="m6340,1852r-16,l6322,1854r2,3l6340,1857r2,-3l6340,1852xe" fillcolor="#006fbf" stroked="f">
                <v:path arrowok="t"/>
              </v:shape>
              <v:shape id="_x0000_s4645" style="position:absolute;left:3619;top:131;width:4307;height:2156" coordorigin="3619,131" coordsize="4307,2156" path="m6374,1852r-15,l6356,1854r3,3l6374,1857r3,-3l6374,1852xe" fillcolor="#006fbf" stroked="f">
                <v:path arrowok="t"/>
              </v:shape>
              <v:shape id="_x0000_s4646" style="position:absolute;left:3619;top:131;width:4307;height:2156" coordorigin="3619,131" coordsize="4307,2156" path="m6409,1852r-14,l6391,1854r4,3l6409,1857r3,-3l6409,1852xe" fillcolor="#006fbf" stroked="f">
                <v:path arrowok="t"/>
              </v:shape>
              <v:shape id="_x0000_s4647" style="position:absolute;left:3619;top:131;width:4307;height:2156" coordorigin="3619,131" coordsize="4307,2156" path="m6444,1852r-14,l6427,1854r3,3l6444,1857r2,-3l6444,1852xe" fillcolor="#006fbf" stroked="f">
                <v:path arrowok="t"/>
              </v:shape>
              <v:shape id="_x0000_s4648" style="position:absolute;left:3619;top:131;width:4307;height:2156" coordorigin="3619,131" coordsize="4307,2156" path="m6479,1852r-15,l6462,1854r2,3l6479,1857r2,-3l6479,1852xe" fillcolor="#006fbf" stroked="f">
                <v:path arrowok="t"/>
              </v:shape>
              <v:shape id="_x0000_s4649" style="position:absolute;left:3619;top:131;width:4307;height:2156" coordorigin="3619,131" coordsize="4307,2156" path="m6515,1852r-16,l6497,1854r2,3l6515,1857r2,-3l6515,1852xe" fillcolor="#006fbf" stroked="f">
                <v:path arrowok="t"/>
              </v:shape>
              <v:shape id="_x0000_s4650" style="position:absolute;left:3619;top:131;width:4307;height:2156" coordorigin="3619,131" coordsize="4307,2156" path="m6550,1852r-16,l6532,1854r2,3l6550,1857r2,-3l6550,1852xe" fillcolor="#006fbf" stroked="f">
                <v:path arrowok="t"/>
              </v:shape>
              <v:shape id="_x0000_s4651" style="position:absolute;left:3619;top:131;width:4307;height:2156" coordorigin="3619,131" coordsize="4307,2156" path="m6584,1852r-15,l6566,1854r3,3l6584,1857r3,-3l6584,1852xe" fillcolor="#006fbf" stroked="f">
                <v:path arrowok="t"/>
              </v:shape>
              <v:shape id="_x0000_s4652" style="position:absolute;left:3619;top:131;width:4307;height:2156" coordorigin="3619,131" coordsize="4307,2156" path="m6619,1852r-14,l6601,1854r4,3l6619,1857r3,-3l6619,1852xe" fillcolor="#006fbf" stroked="f">
                <v:path arrowok="t"/>
              </v:shape>
              <v:shape id="_x0000_s4653" style="position:absolute;left:3619;top:131;width:4307;height:2156" coordorigin="3619,131" coordsize="4307,2156" path="m6654,1852r-14,l6637,1854r3,3l6654,1857r2,-3l6654,1852xe" fillcolor="#006fbf" stroked="f">
                <v:path arrowok="t"/>
              </v:shape>
              <v:shape id="_x0000_s4654" style="position:absolute;left:3619;top:131;width:4307;height:2156" coordorigin="3619,131" coordsize="4307,2156" path="m6689,1852r-15,l6672,1854r2,3l6689,1857r2,-3l6689,1852xe" fillcolor="#006fbf" stroked="f">
                <v:path arrowok="t"/>
              </v:shape>
              <v:shape id="_x0000_s4655" style="position:absolute;left:3619;top:131;width:4307;height:2156" coordorigin="3619,131" coordsize="4307,2156" path="m6725,1852r-16,l6707,1854r2,3l6725,1857r2,-3l6725,1852xe" fillcolor="#006fbf" stroked="f">
                <v:path arrowok="t"/>
              </v:shape>
              <v:shape id="_x0000_s4656" style="position:absolute;left:3619;top:131;width:4307;height:2156" coordorigin="3619,131" coordsize="4307,2156" path="m6760,1852r-16,l6742,1854r2,3l6760,1857r2,-3l6760,1852xe" fillcolor="#006fbf" stroked="f">
                <v:path arrowok="t"/>
              </v:shape>
              <v:shape id="_x0000_s4657" style="position:absolute;left:3619;top:131;width:4307;height:2156" coordorigin="3619,131" coordsize="4307,2156" path="m6794,1852r-15,l6776,1854r3,3l6794,1857r3,-3l6794,1852xe" fillcolor="#006fbf" stroked="f">
                <v:path arrowok="t"/>
              </v:shape>
              <v:shape id="_x0000_s4658" style="position:absolute;left:3619;top:131;width:4307;height:2156" coordorigin="3619,131" coordsize="4307,2156" path="m6829,1852r-14,l6811,1854r4,3l6829,1857r3,-3l6829,1852xe" fillcolor="#006fbf" stroked="f">
                <v:path arrowok="t"/>
              </v:shape>
              <v:shape id="_x0000_s4659" style="position:absolute;left:3619;top:131;width:4307;height:2156" coordorigin="3619,131" coordsize="4307,2156" path="m6864,1852r-14,l6847,1854r3,3l6864,1857r2,-3l6864,1852xe" fillcolor="#006fbf" stroked="f">
                <v:path arrowok="t"/>
              </v:shape>
              <v:shape id="_x0000_s4660" style="position:absolute;left:3619;top:131;width:4307;height:2156" coordorigin="3619,131" coordsize="4307,2156" path="m6899,1852r-15,l6882,1854r2,3l6899,1857r2,-3l6899,1852xe" fillcolor="#006fbf" stroked="f">
                <v:path arrowok="t"/>
              </v:shape>
              <v:shape id="_x0000_s4661" style="position:absolute;left:3619;top:131;width:4307;height:2156" coordorigin="3619,131" coordsize="4307,2156" path="m6935,1852r-16,l6917,1854r2,3l6935,1857r2,-3l6935,1852xe" fillcolor="#006fbf" stroked="f">
                <v:path arrowok="t"/>
              </v:shape>
              <v:shape id="_x0000_s4662" style="position:absolute;left:3619;top:131;width:4307;height:2156" coordorigin="3619,131" coordsize="4307,2156" path="m6970,1852r-16,l6952,1854r2,3l6970,1857r2,-3l6970,1852xe" fillcolor="#006fbf" stroked="f">
                <v:path arrowok="t"/>
              </v:shape>
              <v:shape id="_x0000_s4663" style="position:absolute;left:3619;top:131;width:4307;height:2156" coordorigin="3619,131" coordsize="4307,2156" path="m7004,1852r-15,l6986,1854r3,3l7004,1857r3,-3l7004,1852xe" fillcolor="#006fbf" stroked="f">
                <v:path arrowok="t"/>
              </v:shape>
              <v:shape id="_x0000_s4664" style="position:absolute;left:3619;top:131;width:4307;height:2156" coordorigin="3619,131" coordsize="4307,2156" path="m7039,1852r-14,l7021,1854r4,3l7039,1857r3,-3l7039,1852xe" fillcolor="#006fbf" stroked="f">
                <v:path arrowok="t"/>
              </v:shape>
              <v:shape id="_x0000_s4665" style="position:absolute;left:3619;top:131;width:4307;height:2156" coordorigin="3619,131" coordsize="4307,2156" path="m7074,1852r-14,l7057,1854r3,3l7074,1857r2,-3l7074,1852xe" fillcolor="#006fbf" stroked="f">
                <v:path arrowok="t"/>
              </v:shape>
              <v:shape id="_x0000_s4666" style="position:absolute;left:3619;top:131;width:4307;height:2156" coordorigin="3619,131" coordsize="4307,2156" path="m7109,1852r-15,l7092,1854r2,3l7109,1857r2,-3l7109,1852xe" fillcolor="#006fbf" stroked="f">
                <v:path arrowok="t"/>
              </v:shape>
              <v:shape id="_x0000_s4667" style="position:absolute;left:3619;top:131;width:4307;height:2156" coordorigin="3619,131" coordsize="4307,2156" path="m7145,1852r-16,l7127,1854r2,3l7145,1857r2,-3l7145,1852xe" fillcolor="#006fbf" stroked="f">
                <v:path arrowok="t"/>
              </v:shape>
              <v:shape id="_x0000_s4668" style="position:absolute;left:3619;top:131;width:4307;height:2156" coordorigin="3619,131" coordsize="4307,2156" path="m7180,1852r-16,l7162,1854r2,3l7180,1857r2,-3l7180,1852xe" fillcolor="#006fbf" stroked="f">
                <v:path arrowok="t"/>
              </v:shape>
              <v:shape id="_x0000_s4669" style="position:absolute;left:3619;top:131;width:4307;height:2156" coordorigin="3619,131" coordsize="4307,2156" path="m7214,1852r-15,l7196,1854r3,3l7214,1857r3,-3l7214,1852xe" fillcolor="#006fbf" stroked="f">
                <v:path arrowok="t"/>
              </v:shape>
              <v:shape id="_x0000_s4670" style="position:absolute;left:3619;top:131;width:4307;height:2156" coordorigin="3619,131" coordsize="4307,2156" path="m7249,1852r-14,l7231,1854r4,3l7249,1857r3,-3l7249,1852xe" fillcolor="#006fbf" stroked="f">
                <v:path arrowok="t"/>
              </v:shape>
              <v:shape id="_x0000_s4671" style="position:absolute;left:3619;top:131;width:4307;height:2156" coordorigin="3619,131" coordsize="4307,2156" path="m7284,1852r-14,l7267,1854r3,3l7284,1857r2,-3l7284,1852xe" fillcolor="#006fbf" stroked="f">
                <v:path arrowok="t"/>
              </v:shape>
              <v:shape id="_x0000_s4672" style="position:absolute;left:3619;top:131;width:4307;height:2156" coordorigin="3619,131" coordsize="4307,2156" path="m7319,1852r-15,l7302,1854r2,3l7319,1857r2,-3l7319,1852xe" fillcolor="#006fbf" stroked="f">
                <v:path arrowok="t"/>
              </v:shape>
              <v:shape id="_x0000_s4673" style="position:absolute;left:3619;top:131;width:4307;height:2156" coordorigin="3619,131" coordsize="4307,2156" path="m7355,1852r-16,l7337,1854r2,3l7355,1857r2,-3l7355,1852xe" fillcolor="#006fbf" stroked="f">
                <v:path arrowok="t"/>
              </v:shape>
              <v:shape id="_x0000_s4674" style="position:absolute;left:3619;top:131;width:4307;height:2156" coordorigin="3619,131" coordsize="4307,2156" path="m7390,1852r-16,l7372,1854r2,3l7390,1857r2,-3l7390,1852xe" fillcolor="#006fbf" stroked="f">
                <v:path arrowok="t"/>
              </v:shape>
              <v:shape id="_x0000_s4675" style="position:absolute;left:3619;top:131;width:4307;height:2156" coordorigin="3619,131" coordsize="4307,2156" path="m7424,1852r-15,l7406,1854r3,3l7424,1857r3,-3l7424,1852xe" fillcolor="#006fbf" stroked="f">
                <v:path arrowok="t"/>
              </v:shape>
              <v:shape id="_x0000_s4676" style="position:absolute;left:3619;top:131;width:4307;height:2156" coordorigin="3619,131" coordsize="4307,2156" path="m7459,1852r-14,l7441,1854r4,3l7459,1857r3,-3l7459,1852xe" fillcolor="#006fbf" stroked="f">
                <v:path arrowok="t"/>
              </v:shape>
              <v:shape id="_x0000_s4677" style="position:absolute;left:3619;top:131;width:4307;height:2156" coordorigin="3619,131" coordsize="4307,2156" path="m7494,1852r-14,l7477,1854r3,3l7494,1857r2,-3l7494,1852xe" fillcolor="#006fbf" stroked="f">
                <v:path arrowok="t"/>
              </v:shape>
              <v:shape id="_x0000_s4678" style="position:absolute;left:3619;top:131;width:4307;height:2156" coordorigin="3619,131" coordsize="4307,2156" path="m7529,1852r-15,l7512,1854r2,3l7529,1857r2,-3l7529,1852xe" fillcolor="#006fbf" stroked="f">
                <v:path arrowok="t"/>
              </v:shape>
              <v:shape id="_x0000_s4679" style="position:absolute;left:3619;top:131;width:4307;height:2156" coordorigin="3619,131" coordsize="4307,2156" path="m7565,1852r-16,l7547,1854r2,3l7565,1857r2,-3l7565,1852xe" fillcolor="#006fbf" stroked="f">
                <v:path arrowok="t"/>
              </v:shape>
              <v:shape id="_x0000_s4680" style="position:absolute;left:3619;top:131;width:4307;height:2156" coordorigin="3619,131" coordsize="4307,2156" path="m7600,1852r-16,l7582,1854r2,3l7600,1857r2,-3l7600,1852xe" fillcolor="#006fbf" stroked="f">
                <v:path arrowok="t"/>
              </v:shape>
              <v:shape id="_x0000_s4681" style="position:absolute;left:3619;top:131;width:4307;height:2156" coordorigin="3619,131" coordsize="4307,2156" path="m7634,1852r-15,l7616,1854r3,3l7634,1857r3,-3l7634,1852xe" fillcolor="#006fbf" stroked="f">
                <v:path arrowok="t"/>
              </v:shape>
              <v:shape id="_x0000_s4682" style="position:absolute;left:3619;top:131;width:4307;height:2156" coordorigin="3619,131" coordsize="4307,2156" path="m7669,1852r-14,l7652,1854r3,3l7669,1857r3,-3l7669,1852xe" fillcolor="#006fbf" stroked="f">
                <v:path arrowok="t"/>
              </v:shape>
              <v:shape id="_x0000_s4683" style="position:absolute;left:3619;top:131;width:4307;height:2156" coordorigin="3619,131" coordsize="4307,2156" path="m7704,1852r-14,l7687,1854r3,3l7704,1857r2,-3l7704,1852xe" fillcolor="#006fbf" stroked="f">
                <v:path arrowok="t"/>
              </v:shape>
              <v:shape id="_x0000_s4684" style="position:absolute;left:3619;top:131;width:4307;height:2156" coordorigin="3619,131" coordsize="4307,2156" path="m7739,1852r-15,l7722,1854r2,3l7739,1857r3,-3l7739,1852xe" fillcolor="#006fbf" stroked="f">
                <v:path arrowok="t"/>
              </v:shape>
              <v:shape id="_x0000_s4685" style="position:absolute;left:3619;top:131;width:4307;height:2156" coordorigin="3619,131" coordsize="4307,2156" path="m7775,1852r-16,l7757,1854r2,3l7775,1857r2,-3l7775,1852xe" fillcolor="#006fbf" stroked="f">
                <v:path arrowok="t"/>
              </v:shape>
              <v:shape id="_x0000_s4686" style="position:absolute;left:3619;top:131;width:4307;height:2156" coordorigin="3619,131" coordsize="4307,2156" path="m7810,1852r-16,l7792,1854r2,3l7810,1857r2,-3l7810,1852xe" fillcolor="#006fbf" stroked="f">
                <v:path arrowok="t"/>
              </v:shape>
              <v:shape id="_x0000_s4687" style="position:absolute;left:3619;top:131;width:4307;height:2156" coordorigin="3619,131" coordsize="4307,2156" path="m7844,1852r-15,l7826,1854r3,3l7844,1857r3,-3l7844,1852xe" fillcolor="#006fbf" stroked="f">
                <v:path arrowok="t"/>
              </v:shape>
              <v:shape id="_x0000_s4688" style="position:absolute;left:3619;top:131;width:4307;height:2156" coordorigin="3619,131" coordsize="4307,2156" path="m7879,1852r-14,l7862,1854r3,3l7879,1857r3,-3l7879,1852xe" fillcolor="#006fbf" stroked="f">
                <v:path arrowok="t"/>
              </v:shape>
              <v:shape id="_x0000_s4689" style="position:absolute;left:3619;top:131;width:4307;height:2156" coordorigin="3619,131" coordsize="4307,2156" path="m7914,1852r-14,l7897,1854r3,3l7914,1857r2,-3l7914,1852xe" fillcolor="#006fbf" stroked="f">
                <v:path arrowok="t"/>
              </v:shape>
              <v:shape id="_x0000_s4690" style="position:absolute;left:3619;top:131;width:4307;height:2156" coordorigin="3619,131" coordsize="4307,2156" path="m7922,1863r-2,2l7920,1881r2,2l7926,1881r,-16l7922,1863xe" fillcolor="#006fbf" stroked="f">
                <v:path arrowok="t"/>
              </v:shape>
              <v:shape id="_x0000_s4691" style="position:absolute;left:3619;top:131;width:4307;height:2156" coordorigin="3619,131" coordsize="4307,2156" path="m7922,1898r-2,2l7920,1916r2,2l7926,1916r,-16l7922,1898xe" fillcolor="#006fbf" stroked="f">
                <v:path arrowok="t"/>
              </v:shape>
              <v:shape id="_x0000_s4692" style="position:absolute;left:3619;top:131;width:4307;height:2156" coordorigin="3619,131" coordsize="4307,2156" path="m7922,1934r-2,2l7920,1950r2,3l7926,1950r,-14l7922,1934xe" fillcolor="#006fbf" stroked="f">
                <v:path arrowok="t"/>
              </v:shape>
              <v:shape id="_x0000_s4693" style="position:absolute;left:3619;top:131;width:4307;height:2156" coordorigin="3619,131" coordsize="4307,2156" path="m7922,1968r-2,3l7920,1985r2,3l7926,1985r,-14l7922,1968xe" fillcolor="#006fbf" stroked="f">
                <v:path arrowok="t"/>
              </v:shape>
              <v:shape id="_x0000_s4694" style="position:absolute;left:3619;top:131;width:4307;height:2156" coordorigin="3619,131" coordsize="4307,2156" path="m7915,1995r-15,l7897,1997r3,3l7915,2000r3,-3l7915,1995xe" fillcolor="#006fbf" stroked="f">
                <v:path arrowok="t"/>
              </v:shape>
              <v:shape id="_x0000_s4695" style="position:absolute;left:3619;top:131;width:4307;height:2156" coordorigin="3619,131" coordsize="4307,2156" path="m7880,1995r-15,l7862,1997r3,3l7880,2000r3,-3l7880,1995xe" fillcolor="#006fbf" stroked="f">
                <v:path arrowok="t"/>
              </v:shape>
              <v:shape id="_x0000_s4696" style="position:absolute;left:3619;top:131;width:4307;height:2156" coordorigin="3619,131" coordsize="4307,2156" path="m7846,1995r-16,l7828,1997r2,3l7846,2000r2,-3l7846,1995xe" fillcolor="#006fbf" stroked="f">
                <v:path arrowok="t"/>
              </v:shape>
              <v:shape id="_x0000_s4697" style="position:absolute;left:3619;top:131;width:4307;height:2156" coordorigin="3619,131" coordsize="4307,2156" path="m7810,1995r-15,l7793,1997r2,3l7810,2000r2,-3l7810,1995xe" fillcolor="#006fbf" stroked="f">
                <v:path arrowok="t"/>
              </v:shape>
              <v:shape id="_x0000_s4698" style="position:absolute;left:3619;top:131;width:4307;height:2156" coordorigin="3619,131" coordsize="4307,2156" path="m7775,1995r-15,l7758,1997r2,3l7775,2000r2,-3l7775,1995xe" fillcolor="#006fbf" stroked="f">
                <v:path arrowok="t"/>
              </v:shape>
              <v:shape id="_x0000_s4699" style="position:absolute;left:3619;top:131;width:4307;height:2156" coordorigin="3619,131" coordsize="4307,2156" path="m7740,1995r-14,l7722,1997r4,3l7740,2000r2,-3l7740,1995xe" fillcolor="#006fbf" stroked="f">
                <v:path arrowok="t"/>
              </v:shape>
              <v:shape id="_x0000_s4700" style="position:absolute;left:3619;top:131;width:4307;height:2156" coordorigin="3619,131" coordsize="4307,2156" path="m7705,1995r-15,l7687,1997r3,3l7705,2000r3,-3l7705,1995xe" fillcolor="#006fbf" stroked="f">
                <v:path arrowok="t"/>
              </v:shape>
              <v:shape id="_x0000_s4701" style="position:absolute;left:3619;top:131;width:4307;height:2156" coordorigin="3619,131" coordsize="4307,2156" path="m7670,1995r-15,l7652,1997r3,3l7670,2000r3,-3l7670,1995xe" fillcolor="#006fbf" stroked="f">
                <v:path arrowok="t"/>
              </v:shape>
              <v:shape id="_x0000_s4702" style="position:absolute;left:3619;top:131;width:4307;height:2156" coordorigin="3619,131" coordsize="4307,2156" path="m7636,1995r-16,l7618,1997r2,3l7636,2000r2,-3l7636,1995xe" fillcolor="#006fbf" stroked="f">
                <v:path arrowok="t"/>
              </v:shape>
              <v:shape id="_x0000_s4703" style="position:absolute;left:3619;top:131;width:4307;height:2156" coordorigin="3619,131" coordsize="4307,2156" path="m7600,1995r-15,l7583,1997r2,3l7600,2000r2,-3l7600,1995xe" fillcolor="#006fbf" stroked="f">
                <v:path arrowok="t"/>
              </v:shape>
              <v:shape id="_x0000_s4704" style="position:absolute;left:3619;top:131;width:4307;height:2156" coordorigin="3619,131" coordsize="4307,2156" path="m7565,1995r-15,l7548,1997r2,3l7565,2000r2,-3l7565,1995xe" fillcolor="#006fbf" stroked="f">
                <v:path arrowok="t"/>
              </v:shape>
              <v:shape id="_x0000_s4705" style="position:absolute;left:3619;top:131;width:4307;height:2156" coordorigin="3619,131" coordsize="4307,2156" path="m7530,1995r-14,l7512,1997r4,3l7530,2000r2,-3l7530,1995xe" fillcolor="#006fbf" stroked="f">
                <v:path arrowok="t"/>
              </v:shape>
              <v:shape id="_x0000_s4706" style="position:absolute;left:3619;top:131;width:4307;height:2156" coordorigin="3619,131" coordsize="4307,2156" path="m7495,1995r-15,l7477,1997r3,3l7495,2000r3,-3l7495,1995xe" fillcolor="#006fbf" stroked="f">
                <v:path arrowok="t"/>
              </v:shape>
              <v:shape id="_x0000_s4707" style="position:absolute;left:3619;top:131;width:4307;height:2156" coordorigin="3619,131" coordsize="4307,2156" path="m7460,1995r-15,l7442,1997r3,3l7460,2000r3,-3l7460,1995xe" fillcolor="#006fbf" stroked="f">
                <v:path arrowok="t"/>
              </v:shape>
              <v:shape id="_x0000_s4708" style="position:absolute;left:3619;top:131;width:4307;height:2156" coordorigin="3619,131" coordsize="4307,2156" path="m7426,1995r-16,l7408,1997r2,3l7426,2000r2,-3l7426,1995xe" fillcolor="#006fbf" stroked="f">
                <v:path arrowok="t"/>
              </v:shape>
              <v:shape id="_x0000_s4709" style="position:absolute;left:3619;top:131;width:4307;height:2156" coordorigin="3619,131" coordsize="4307,2156" path="m7390,1995r-15,l7373,1997r2,3l7390,2000r2,-3l7390,1995xe" fillcolor="#006fbf" stroked="f">
                <v:path arrowok="t"/>
              </v:shape>
              <v:shape id="_x0000_s4710" style="position:absolute;left:3619;top:131;width:4307;height:2156" coordorigin="3619,131" coordsize="4307,2156" path="m7355,1995r-15,l7338,1997r2,3l7355,2000r2,-3l7355,1995xe" fillcolor="#006fbf" stroked="f">
                <v:path arrowok="t"/>
              </v:shape>
              <v:shape id="_x0000_s4711" style="position:absolute;left:3619;top:131;width:4307;height:2156" coordorigin="3619,131" coordsize="4307,2156" path="m7320,1995r-14,l7302,1997r4,3l7320,2000r2,-3l7320,1995xe" fillcolor="#006fbf" stroked="f">
                <v:path arrowok="t"/>
              </v:shape>
              <v:shape id="_x0000_s4712" style="position:absolute;left:3619;top:131;width:4307;height:2156" coordorigin="3619,131" coordsize="4307,2156" path="m7285,1995r-15,l7267,1997r3,3l7285,2000r3,-3l7285,1995xe" fillcolor="#006fbf" stroked="f">
                <v:path arrowok="t"/>
              </v:shape>
              <v:shape id="_x0000_s4713" style="position:absolute;left:3619;top:131;width:4307;height:2156" coordorigin="3619,131" coordsize="4307,2156" path="m7250,1995r-15,l7232,1997r3,3l7250,2000r3,-3l7250,1995xe" fillcolor="#006fbf" stroked="f">
                <v:path arrowok="t"/>
              </v:shape>
              <v:shape id="_x0000_s4714" style="position:absolute;left:3619;top:131;width:4307;height:2156" coordorigin="3619,131" coordsize="4307,2156" path="m7216,1995r-16,l7198,1997r2,3l7216,2000r2,-3l7216,1995xe" fillcolor="#006fbf" stroked="f">
                <v:path arrowok="t"/>
              </v:shape>
              <v:shape id="_x0000_s4715" style="position:absolute;left:3619;top:131;width:4307;height:2156" coordorigin="3619,131" coordsize="4307,2156" path="m7180,1995r-15,l7163,1997r2,3l7180,2000r2,-3l7180,1995xe" fillcolor="#006fbf" stroked="f">
                <v:path arrowok="t"/>
              </v:shape>
              <v:shape id="_x0000_s4716" style="position:absolute;left:3619;top:131;width:4307;height:2156" coordorigin="3619,131" coordsize="4307,2156" path="m7145,1995r-15,l7128,1997r2,3l7145,2000r2,-3l7145,1995xe" fillcolor="#006fbf" stroked="f">
                <v:path arrowok="t"/>
              </v:shape>
              <v:shape id="_x0000_s4717" style="position:absolute;left:3619;top:131;width:4307;height:2156" coordorigin="3619,131" coordsize="4307,2156" path="m7110,1995r-14,l7092,1997r4,3l7110,2000r2,-3l7110,1995xe" fillcolor="#006fbf" stroked="f">
                <v:path arrowok="t"/>
              </v:shape>
              <v:shape id="_x0000_s4718" style="position:absolute;left:3619;top:131;width:4307;height:2156" coordorigin="3619,131" coordsize="4307,2156" path="m7075,1995r-15,l7057,1997r3,3l7075,2000r3,-3l7075,1995xe" fillcolor="#006fbf" stroked="f">
                <v:path arrowok="t"/>
              </v:shape>
              <v:shape id="_x0000_s4719" style="position:absolute;left:3619;top:131;width:4307;height:2156" coordorigin="3619,131" coordsize="4307,2156" path="m7040,1995r-15,l7022,1997r3,3l7040,2000r3,-3l7040,1995xe" fillcolor="#006fbf" stroked="f">
                <v:path arrowok="t"/>
              </v:shape>
              <v:shape id="_x0000_s4720" style="position:absolute;left:3619;top:131;width:4307;height:2156" coordorigin="3619,131" coordsize="4307,2156" path="m7006,1995r-16,l6988,1997r2,3l7006,2000r2,-3l7006,1995xe" fillcolor="#006fbf" stroked="f">
                <v:path arrowok="t"/>
              </v:shape>
              <v:shape id="_x0000_s4721" style="position:absolute;left:3619;top:131;width:4307;height:2156" coordorigin="3619,131" coordsize="4307,2156" path="m6970,1995r-15,l6953,1997r2,3l6970,2000r2,-3l6970,1995xe" fillcolor="#006fbf" stroked="f">
                <v:path arrowok="t"/>
              </v:shape>
              <v:shape id="_x0000_s4722" style="position:absolute;left:3619;top:131;width:4307;height:2156" coordorigin="3619,131" coordsize="4307,2156" path="m6935,1995r-15,l6918,1997r2,3l6935,2000r2,-3l6935,1995xe" fillcolor="#006fbf" stroked="f">
                <v:path arrowok="t"/>
              </v:shape>
              <v:shape id="_x0000_s4723" style="position:absolute;left:3619;top:131;width:4307;height:2156" coordorigin="3619,131" coordsize="4307,2156" path="m6900,1995r-14,l6882,1997r4,3l6900,2000r2,-3l6900,1995xe" fillcolor="#006fbf" stroked="f">
                <v:path arrowok="t"/>
              </v:shape>
              <v:shape id="_x0000_s4724" style="position:absolute;left:3619;top:131;width:4307;height:2156" coordorigin="3619,131" coordsize="4307,2156" path="m6865,1995r-15,l6847,1997r3,3l6865,2000r3,-3l6865,1995xe" fillcolor="#006fbf" stroked="f">
                <v:path arrowok="t"/>
              </v:shape>
              <v:shape id="_x0000_s4725" style="position:absolute;left:3619;top:131;width:4307;height:2156" coordorigin="3619,131" coordsize="4307,2156" path="m6830,1995r-15,l6812,1997r3,3l6830,2000r3,-3l6830,1995xe" fillcolor="#006fbf" stroked="f">
                <v:path arrowok="t"/>
              </v:shape>
              <v:shape id="_x0000_s4726" style="position:absolute;left:3619;top:131;width:4307;height:2156" coordorigin="3619,131" coordsize="4307,2156" path="m6796,1995r-16,l6778,1997r2,3l6796,2000r2,-3l6796,1995xe" fillcolor="#006fbf" stroked="f">
                <v:path arrowok="t"/>
              </v:shape>
              <v:shape id="_x0000_s4727" style="position:absolute;left:3619;top:131;width:4307;height:2156" coordorigin="3619,131" coordsize="4307,2156" path="m6760,1995r-15,l6743,1997r2,3l6760,2000r2,-3l6760,1995xe" fillcolor="#006fbf" stroked="f">
                <v:path arrowok="t"/>
              </v:shape>
              <v:shape id="_x0000_s4728" style="position:absolute;left:3619;top:131;width:4307;height:2156" coordorigin="3619,131" coordsize="4307,2156" path="m6725,1995r-15,l6708,1997r2,3l6725,2000r2,-3l6725,1995xe" fillcolor="#006fbf" stroked="f">
                <v:path arrowok="t"/>
              </v:shape>
              <v:shape id="_x0000_s4729" style="position:absolute;left:3619;top:131;width:4307;height:2156" coordorigin="3619,131" coordsize="4307,2156" path="m6690,1995r-14,l6672,1997r4,3l6690,2000r2,-3l6690,1995xe" fillcolor="#006fbf" stroked="f">
                <v:path arrowok="t"/>
              </v:shape>
              <v:shape id="_x0000_s4730" style="position:absolute;left:3619;top:131;width:4307;height:2156" coordorigin="3619,131" coordsize="4307,2156" path="m6655,1995r-15,l6637,1997r3,3l6655,2000r3,-3l6655,1995xe" fillcolor="#006fbf" stroked="f">
                <v:path arrowok="t"/>
              </v:shape>
              <v:shape id="_x0000_s4731" style="position:absolute;left:3619;top:131;width:4307;height:2156" coordorigin="3619,131" coordsize="4307,2156" path="m6620,1995r-15,l6602,1997r3,3l6620,2000r3,-3l6620,1995xe" fillcolor="#006fbf" stroked="f">
                <v:path arrowok="t"/>
              </v:shape>
              <v:shape id="_x0000_s4732" style="position:absolute;left:3619;top:131;width:4307;height:2156" coordorigin="3619,131" coordsize="4307,2156" path="m6586,1995r-16,l6568,1997r2,3l6586,2000r2,-3l6586,1995xe" fillcolor="#006fbf" stroked="f">
                <v:path arrowok="t"/>
              </v:shape>
              <v:shape id="_x0000_s4733" style="position:absolute;left:3619;top:131;width:4307;height:2156" coordorigin="3619,131" coordsize="4307,2156" path="m6550,1995r-15,l6533,1997r2,3l6550,2000r2,-3l6550,1995xe" fillcolor="#006fbf" stroked="f">
                <v:path arrowok="t"/>
              </v:shape>
              <v:shape id="_x0000_s4734" style="position:absolute;left:3619;top:131;width:4307;height:2156" coordorigin="3619,131" coordsize="4307,2156" path="m6515,1995r-15,l6498,1997r2,3l6515,2000r2,-3l6515,1995xe" fillcolor="#006fbf" stroked="f">
                <v:path arrowok="t"/>
              </v:shape>
              <v:shape id="_x0000_s4735" style="position:absolute;left:3619;top:131;width:4307;height:2156" coordorigin="3619,131" coordsize="4307,2156" path="m6480,1995r-14,l6462,1997r4,3l6480,2000r2,-3l6480,1995xe" fillcolor="#006fbf" stroked="f">
                <v:path arrowok="t"/>
              </v:shape>
              <v:shape id="_x0000_s4736" style="position:absolute;left:3619;top:131;width:4307;height:2156" coordorigin="3619,131" coordsize="4307,2156" path="m6445,1995r-15,l6427,1997r3,3l6445,2000r3,-3l6445,1995xe" fillcolor="#006fbf" stroked="f">
                <v:path arrowok="t"/>
              </v:shape>
              <v:shape id="_x0000_s4737" style="position:absolute;left:3619;top:131;width:4307;height:2156" coordorigin="3619,131" coordsize="4307,2156" path="m6410,1995r-15,l6392,1997r3,3l6410,2000r3,-3l6410,1995xe" fillcolor="#006fbf" stroked="f">
                <v:path arrowok="t"/>
              </v:shape>
              <v:shape id="_x0000_s4738" style="position:absolute;left:3619;top:131;width:4307;height:2156" coordorigin="3619,131" coordsize="4307,2156" path="m6376,1995r-16,l6358,1997r2,3l6376,2000r2,-3l6376,1995xe" fillcolor="#006fbf" stroked="f">
                <v:path arrowok="t"/>
              </v:shape>
              <v:shape id="_x0000_s4739" style="position:absolute;left:3619;top:131;width:4307;height:2156" coordorigin="3619,131" coordsize="4307,2156" path="m6340,1995r-15,l6323,1997r2,3l6340,2000r2,-3l6340,1995xe" fillcolor="#006fbf" stroked="f">
                <v:path arrowok="t"/>
              </v:shape>
              <v:shape id="_x0000_s4740" style="position:absolute;left:3619;top:131;width:4307;height:2156" coordorigin="3619,131" coordsize="4307,2156" path="m6305,1995r-15,l6288,1997r2,3l6305,2000r2,-3l6305,1995xe" fillcolor="#006fbf" stroked="f">
                <v:path arrowok="t"/>
              </v:shape>
              <v:shape id="_x0000_s4741" style="position:absolute;left:3619;top:131;width:4307;height:2156" coordorigin="3619,131" coordsize="4307,2156" path="m6270,1995r-14,l6252,1997r4,3l6270,2000r2,-3l6270,1995xe" fillcolor="#006fbf" stroked="f">
                <v:path arrowok="t"/>
              </v:shape>
              <v:shape id="_x0000_s4742" style="position:absolute;left:3619;top:131;width:4307;height:2156" coordorigin="3619,131" coordsize="4307,2156" path="m6235,1995r-15,l6217,1997r3,3l6235,2000r3,-3l6235,1995xe" fillcolor="#006fbf" stroked="f">
                <v:path arrowok="t"/>
              </v:shape>
              <v:shape id="_x0000_s4743" style="position:absolute;left:3619;top:131;width:4307;height:2156" coordorigin="3619,131" coordsize="4307,2156" path="m6200,1995r-15,l6182,1997r3,3l6200,2000r3,-3l6200,1995xe" fillcolor="#006fbf" stroked="f">
                <v:path arrowok="t"/>
              </v:shape>
              <v:shape id="_x0000_s4744" style="position:absolute;left:3619;top:131;width:4307;height:2156" coordorigin="3619,131" coordsize="4307,2156" path="m6166,1995r-16,l6148,1997r2,3l6166,2000r2,-3l6166,1995xe" fillcolor="#006fbf" stroked="f">
                <v:path arrowok="t"/>
              </v:shape>
              <v:shape id="_x0000_s4745" style="position:absolute;left:3619;top:131;width:4307;height:2156" coordorigin="3619,131" coordsize="4307,2156" path="m6130,1995r-15,l6113,1997r2,3l6130,2000r2,-3l6130,1995xe" fillcolor="#006fbf" stroked="f">
                <v:path arrowok="t"/>
              </v:shape>
              <v:shape id="_x0000_s4746" style="position:absolute;left:3619;top:131;width:4307;height:2156" coordorigin="3619,131" coordsize="4307,2156" path="m6095,1995r-15,l6078,1997r2,3l6095,2000r2,-3l6095,1995xe" fillcolor="#006fbf" stroked="f">
                <v:path arrowok="t"/>
              </v:shape>
              <v:shape id="_x0000_s4747" style="position:absolute;left:3619;top:131;width:4307;height:2156" coordorigin="3619,131" coordsize="4307,2156" path="m6060,1995r-14,l6042,1997r4,3l6060,2000r2,-3l6060,1995xe" fillcolor="#006fbf" stroked="f">
                <v:path arrowok="t"/>
              </v:shape>
              <v:shape id="_x0000_s4748" style="position:absolute;left:3619;top:131;width:4307;height:2156" coordorigin="3619,131" coordsize="4307,2156" path="m6025,1995r-15,l6007,1997r3,3l6025,2000r3,-3l6025,1995xe" fillcolor="#006fbf" stroked="f">
                <v:path arrowok="t"/>
              </v:shape>
              <v:shape id="_x0000_s4749" style="position:absolute;left:3619;top:131;width:4307;height:2156" coordorigin="3619,131" coordsize="4307,2156" path="m5990,1995r-15,l5972,1997r3,3l5990,2000r3,-3l5990,1995xe" fillcolor="#006fbf" stroked="f">
                <v:path arrowok="t"/>
              </v:shape>
              <v:shape id="_x0000_s4750" style="position:absolute;left:3619;top:131;width:4307;height:2156" coordorigin="3619,131" coordsize="4307,2156" path="m5956,1995r-16,l5938,1997r2,3l5956,2000r2,-3l5956,1995xe" fillcolor="#006fbf" stroked="f">
                <v:path arrowok="t"/>
              </v:shape>
              <v:shape id="_x0000_s4751" style="position:absolute;left:3619;top:131;width:4307;height:2156" coordorigin="3619,131" coordsize="4307,2156" path="m5920,1995r-15,l5903,1997r2,3l5920,2000r2,-3l5920,1995xe" fillcolor="#006fbf" stroked="f">
                <v:path arrowok="t"/>
              </v:shape>
              <v:shape id="_x0000_s4752" style="position:absolute;left:3619;top:131;width:4307;height:2156" coordorigin="3619,131" coordsize="4307,2156" path="m5885,1995r-15,l5868,1997r2,3l5885,2000r2,-3l5885,1995xe" fillcolor="#006fbf" stroked="f">
                <v:path arrowok="t"/>
              </v:shape>
              <v:shape id="_x0000_s4753" style="position:absolute;left:3619;top:131;width:4307;height:2156" coordorigin="3619,131" coordsize="4307,2156" path="m5850,1995r-14,l5832,1997r4,3l5850,2000r2,-3l5850,1995xe" fillcolor="#006fbf" stroked="f">
                <v:path arrowok="t"/>
              </v:shape>
              <v:shape id="_x0000_s4754" style="position:absolute;left:3619;top:131;width:4307;height:2156" coordorigin="3619,131" coordsize="4307,2156" path="m5815,1995r-15,l5797,1997r3,3l5815,2000r3,-3l5815,1995xe" fillcolor="#006fbf" stroked="f">
                <v:path arrowok="t"/>
              </v:shape>
              <v:shape id="_x0000_s4755" style="position:absolute;left:3619;top:131;width:4307;height:2156" coordorigin="3619,131" coordsize="4307,2156" path="m5780,1995r-15,l5762,1997r3,3l5780,2000r3,-3l5780,1995xe" fillcolor="#006fbf" stroked="f">
                <v:path arrowok="t"/>
              </v:shape>
              <v:shape id="_x0000_s4756" style="position:absolute;left:3619;top:131;width:4307;height:2156" coordorigin="3619,131" coordsize="4307,2156" path="m5746,1995r-16,l5728,1997r2,3l5746,2000r2,-3l5746,1995xe" fillcolor="#006fbf" stroked="f">
                <v:path arrowok="t"/>
              </v:shape>
              <v:shape id="_x0000_s4757" style="position:absolute;left:3619;top:131;width:4307;height:2156" coordorigin="3619,131" coordsize="4307,2156" path="m5710,1995r-15,l5693,1997r2,3l5710,2000r2,-3l5710,1995xe" fillcolor="#006fbf" stroked="f">
                <v:path arrowok="t"/>
              </v:shape>
              <v:shape id="_x0000_s4758" style="position:absolute;left:3619;top:131;width:4307;height:2156" coordorigin="3619,131" coordsize="4307,2156" path="m5675,1995r-15,l5658,1997r2,3l5675,2000r2,-3l5675,1995xe" fillcolor="#006fbf" stroked="f">
                <v:path arrowok="t"/>
              </v:shape>
              <v:shape id="_x0000_s4759" style="position:absolute;left:3619;top:131;width:4307;height:2156" coordorigin="3619,131" coordsize="4307,2156" path="m5640,1995r-14,l5622,1997r4,3l5640,2000r2,-3l5640,1995xe" fillcolor="#006fbf" stroked="f">
                <v:path arrowok="t"/>
              </v:shape>
              <v:shape id="_x0000_s4760" style="position:absolute;left:3619;top:131;width:4307;height:2156" coordorigin="3619,131" coordsize="4307,2156" path="m5605,1995r-15,l5587,1997r3,3l5605,2000r3,-3l5605,1995xe" fillcolor="#006fbf" stroked="f">
                <v:path arrowok="t"/>
              </v:shape>
              <v:shape id="_x0000_s4761" style="position:absolute;left:3619;top:131;width:4307;height:2156" coordorigin="3619,131" coordsize="4307,2156" path="m5570,1995r-15,l5552,1997r3,3l5570,2000r3,-3l5570,1995xe" fillcolor="#006fbf" stroked="f">
                <v:path arrowok="t"/>
              </v:shape>
              <v:shape id="_x0000_s4762" style="position:absolute;left:3619;top:131;width:4307;height:2156" coordorigin="3619,131" coordsize="4307,2156" path="m5536,1995r-16,l5518,1997r2,3l5536,2000r2,-3l5536,1995xe" fillcolor="#006fbf" stroked="f">
                <v:path arrowok="t"/>
              </v:shape>
              <v:shape id="_x0000_s4763" style="position:absolute;left:3619;top:131;width:4307;height:2156" coordorigin="3619,131" coordsize="4307,2156" path="m5500,1995r-15,l5483,1997r2,3l5500,2000r2,-3l5500,1995xe" fillcolor="#006fbf" stroked="f">
                <v:path arrowok="t"/>
              </v:shape>
              <v:shape id="_x0000_s4764" style="position:absolute;left:3619;top:131;width:4307;height:2156" coordorigin="3619,131" coordsize="4307,2156" path="m5465,1995r-15,l5448,1997r2,3l5465,2000r2,-3l5465,1995xe" fillcolor="#006fbf" stroked="f">
                <v:path arrowok="t"/>
              </v:shape>
              <v:shape id="_x0000_s4765" style="position:absolute;left:3619;top:131;width:4307;height:2156" coordorigin="3619,131" coordsize="4307,2156" path="m5430,1995r-14,l5412,1997r4,3l5430,2000r2,-3l5430,1995xe" fillcolor="#006fbf" stroked="f">
                <v:path arrowok="t"/>
              </v:shape>
              <v:shape id="_x0000_s4766" style="position:absolute;left:3619;top:131;width:4307;height:2156" coordorigin="3619,131" coordsize="4307,2156" path="m5395,1995r-15,l5377,1997r3,3l5395,2000r3,-3l5395,1995xe" fillcolor="#006fbf" stroked="f">
                <v:path arrowok="t"/>
              </v:shape>
              <v:shape id="_x0000_s4767" style="position:absolute;left:3619;top:131;width:4307;height:2156" coordorigin="3619,131" coordsize="4307,2156" path="m5360,1995r-15,l5342,1997r3,3l5360,2000r3,-3l5360,1995xe" fillcolor="#006fbf" stroked="f">
                <v:path arrowok="t"/>
              </v:shape>
              <v:shape id="_x0000_s4768" style="position:absolute;left:3619;top:131;width:4307;height:2156" coordorigin="3619,131" coordsize="4307,2156" path="m5326,1995r-16,l5308,1997r2,3l5326,2000r2,-3l5326,1995xe" fillcolor="#006fbf" stroked="f">
                <v:path arrowok="t"/>
              </v:shape>
              <v:shape id="_x0000_s4769" style="position:absolute;left:3619;top:131;width:4307;height:2156" coordorigin="3619,131" coordsize="4307,2156" path="m5290,1995r-15,l5273,1997r2,3l5290,2000r2,-3l5290,1995xe" fillcolor="#006fbf" stroked="f">
                <v:path arrowok="t"/>
              </v:shape>
              <v:shape id="_x0000_s4770" style="position:absolute;left:3619;top:131;width:4307;height:2156" coordorigin="3619,131" coordsize="4307,2156" path="m5255,1995r-15,l5238,1997r2,3l5255,2000r2,-3l5255,1995xe" fillcolor="#006fbf" stroked="f">
                <v:path arrowok="t"/>
              </v:shape>
              <v:shape id="_x0000_s4771" style="position:absolute;left:3619;top:131;width:4307;height:2156" coordorigin="3619,131" coordsize="4307,2156" path="m5220,1995r-14,l5202,1997r4,3l5220,2000r2,-3l5220,1995xe" fillcolor="#006fbf" stroked="f">
                <v:path arrowok="t"/>
              </v:shape>
              <v:shape id="_x0000_s4772" style="position:absolute;left:3619;top:131;width:4307;height:2156" coordorigin="3619,131" coordsize="4307,2156" path="m5185,1995r-15,l5167,1997r3,3l5185,2000r3,-3l5185,1995xe" fillcolor="#006fbf" stroked="f">
                <v:path arrowok="t"/>
              </v:shape>
              <v:shape id="_x0000_s4773" style="position:absolute;left:3619;top:131;width:4307;height:2156" coordorigin="3619,131" coordsize="4307,2156" path="m5150,1995r-15,l5132,1997r3,3l5150,2000r3,-3l5150,1995xe" fillcolor="#006fbf" stroked="f">
                <v:path arrowok="t"/>
              </v:shape>
              <v:shape id="_x0000_s4774" style="position:absolute;left:3619;top:131;width:4307;height:2156" coordorigin="3619,131" coordsize="4307,2156" path="m5116,1995r-16,l5098,1997r2,3l5116,2000r2,-3l5116,1995xe" fillcolor="#006fbf" stroked="f">
                <v:path arrowok="t"/>
              </v:shape>
              <v:shape id="_x0000_s4775" style="position:absolute;left:3619;top:131;width:4307;height:2156" coordorigin="3619,131" coordsize="4307,2156" path="m5080,1995r-15,l5063,1997r2,3l5080,2000r2,-3l5080,1995xe" fillcolor="#006fbf" stroked="f">
                <v:path arrowok="t"/>
              </v:shape>
              <v:shape id="_x0000_s4776" style="position:absolute;left:3619;top:131;width:4307;height:2156" coordorigin="3619,131" coordsize="4307,2156" path="m5045,1995r-15,l5028,1997r2,3l5045,2000r2,-3l5045,1995xe" fillcolor="#006fbf" stroked="f">
                <v:path arrowok="t"/>
              </v:shape>
              <v:shape id="_x0000_s4777" style="position:absolute;left:3619;top:131;width:4307;height:2156" coordorigin="3619,131" coordsize="4307,2156" path="m5010,1995r-14,l4992,1997r4,3l5010,2000r2,-3l5010,1995xe" fillcolor="#006fbf" stroked="f">
                <v:path arrowok="t"/>
              </v:shape>
              <v:shape id="_x0000_s4778" style="position:absolute;left:3619;top:131;width:4307;height:2156" coordorigin="3619,131" coordsize="4307,2156" path="m4975,1995r-15,l4957,1997r3,3l4975,2000r3,-3l4975,1995xe" fillcolor="#006fbf" stroked="f">
                <v:path arrowok="t"/>
              </v:shape>
              <v:shape id="_x0000_s4779" style="position:absolute;left:3619;top:131;width:4307;height:2156" coordorigin="3619,131" coordsize="4307,2156" path="m4940,1995r-15,l4922,1997r3,3l4940,2000r3,-3l4940,1995xe" fillcolor="#006fbf" stroked="f">
                <v:path arrowok="t"/>
              </v:shape>
              <v:shape id="_x0000_s4780" style="position:absolute;left:3619;top:131;width:4307;height:2156" coordorigin="3619,131" coordsize="4307,2156" path="m4906,1995r-16,l4888,1997r2,3l4906,2000r2,-3l4906,1995xe" fillcolor="#006fbf" stroked="f">
                <v:path arrowok="t"/>
              </v:shape>
              <v:shape id="_x0000_s4781" style="position:absolute;left:3619;top:131;width:4307;height:2156" coordorigin="3619,131" coordsize="4307,2156" path="m4870,1995r-15,l4853,1997r2,3l4870,2000r2,-3l4870,1995xe" fillcolor="#006fbf" stroked="f">
                <v:path arrowok="t"/>
              </v:shape>
              <v:shape id="_x0000_s4782" style="position:absolute;left:3619;top:131;width:4307;height:2156" coordorigin="3619,131" coordsize="4307,2156" path="m4835,1995r-15,l4818,1997r2,3l4835,2000r2,-3l4835,1995xe" fillcolor="#006fbf" stroked="f">
                <v:path arrowok="t"/>
              </v:shape>
              <v:shape id="_x0000_s4783" style="position:absolute;left:3619;top:131;width:4307;height:2156" coordorigin="3619,131" coordsize="4307,2156" path="m4800,1995r-14,l4782,1997r4,3l4800,2000r2,-3l4800,1995xe" fillcolor="#006fbf" stroked="f">
                <v:path arrowok="t"/>
              </v:shape>
              <v:shape id="_x0000_s4784" style="position:absolute;left:3619;top:131;width:4307;height:2156" coordorigin="3619,131" coordsize="4307,2156" path="m4765,1995r-15,l4747,1997r3,3l4765,2000r3,-3l4765,1995xe" fillcolor="#006fbf" stroked="f">
                <v:path arrowok="t"/>
              </v:shape>
              <v:shape id="_x0000_s4785" style="position:absolute;left:3619;top:131;width:4307;height:2156" coordorigin="3619,131" coordsize="4307,2156" path="m4730,1995r-15,l4712,1997r3,3l4730,2000r3,-3l4730,1995xe" fillcolor="#006fbf" stroked="f">
                <v:path arrowok="t"/>
              </v:shape>
              <v:shape id="_x0000_s4786" style="position:absolute;left:3619;top:131;width:4307;height:2156" coordorigin="3619,131" coordsize="4307,2156" path="m4696,1995r-16,l4678,1997r2,3l4696,2000r2,-3l4696,1995xe" fillcolor="#006fbf" stroked="f">
                <v:path arrowok="t"/>
              </v:shape>
              <v:shape id="_x0000_s4787" style="position:absolute;left:3619;top:131;width:4307;height:2156" coordorigin="3619,131" coordsize="4307,2156" path="m4660,1995r-15,l4643,1997r2,3l4660,2000r2,-3l4660,1995xe" fillcolor="#006fbf" stroked="f">
                <v:path arrowok="t"/>
              </v:shape>
              <v:shape id="_x0000_s4788" style="position:absolute;left:3619;top:131;width:4307;height:2156" coordorigin="3619,131" coordsize="4307,2156" path="m4625,1995r-15,l4608,1997r2,3l4625,2000r2,-3l4625,1995xe" fillcolor="#006fbf" stroked="f">
                <v:path arrowok="t"/>
              </v:shape>
              <v:shape id="_x0000_s4789" style="position:absolute;left:3619;top:131;width:4307;height:2156" coordorigin="3619,131" coordsize="4307,2156" path="m4590,1995r-14,l4572,1997r4,3l4590,2000r2,-3l4590,1995xe" fillcolor="#006fbf" stroked="f">
                <v:path arrowok="t"/>
              </v:shape>
              <v:shape id="_x0000_s4790" style="position:absolute;left:3619;top:131;width:4307;height:2156" coordorigin="3619,131" coordsize="4307,2156" path="m4555,1995r-15,l4537,1997r3,3l4555,2000r3,-3l4555,1995xe" fillcolor="#006fbf" stroked="f">
                <v:path arrowok="t"/>
              </v:shape>
              <v:shape id="_x0000_s4791" style="position:absolute;left:3619;top:131;width:4307;height:2156" coordorigin="3619,131" coordsize="4307,2156" path="m4520,1995r-15,l4502,1997r3,3l4520,2000r3,-3l4520,1995xe" fillcolor="#006fbf" stroked="f">
                <v:path arrowok="t"/>
              </v:shape>
              <v:shape id="_x0000_s4792" style="position:absolute;left:3619;top:131;width:4307;height:2156" coordorigin="3619,131" coordsize="4307,2156" path="m4486,1995r-16,l4468,1997r2,3l4486,2000r2,-3l4486,1995xe" fillcolor="#006fbf" stroked="f">
                <v:path arrowok="t"/>
              </v:shape>
              <v:shape id="_x0000_s4793" style="position:absolute;left:3619;top:131;width:4307;height:2156" coordorigin="3619,131" coordsize="4307,2156" path="m4450,1995r-15,l4433,1997r2,3l4450,2000r2,-3l4450,1995xe" fillcolor="#006fbf" stroked="f">
                <v:path arrowok="t"/>
              </v:shape>
              <v:shape id="_x0000_s4794" style="position:absolute;left:3619;top:131;width:4307;height:2156" coordorigin="3619,131" coordsize="4307,2156" path="m4415,1995r-15,l4398,1997r2,3l4415,2000r2,-3l4415,1995xe" fillcolor="#006fbf" stroked="f">
                <v:path arrowok="t"/>
              </v:shape>
              <v:shape id="_x0000_s4795" style="position:absolute;left:3619;top:131;width:4307;height:2156" coordorigin="3619,131" coordsize="4307,2156" path="m4380,1995r-14,l4362,1997r4,3l4380,2000r2,-3l4380,1995xe" fillcolor="#006fbf" stroked="f">
                <v:path arrowok="t"/>
              </v:shape>
              <v:shape id="_x0000_s4796" style="position:absolute;left:3619;top:131;width:4307;height:2156" coordorigin="3619,131" coordsize="4307,2156" path="m4345,1995r-15,l4327,1997r3,3l4345,2000r3,-3l4345,1995xe" fillcolor="#006fbf" stroked="f">
                <v:path arrowok="t"/>
              </v:shape>
              <v:shape id="_x0000_s4797" style="position:absolute;left:3619;top:131;width:4307;height:2156" coordorigin="3619,131" coordsize="4307,2156" path="m4310,1995r-15,l4292,1997r3,3l4310,2000r3,-3l4310,1995xe" fillcolor="#006fbf" stroked="f">
                <v:path arrowok="t"/>
              </v:shape>
              <v:shape id="_x0000_s4798" style="position:absolute;left:3619;top:131;width:4307;height:2156" coordorigin="3619,131" coordsize="4307,2156" path="m4276,1995r-16,l4258,1997r2,3l4276,2000r2,-3l4276,1995xe" fillcolor="#006fbf" stroked="f">
                <v:path arrowok="t"/>
              </v:shape>
              <v:shape id="_x0000_s4799" style="position:absolute;left:3619;top:131;width:4307;height:2156" coordorigin="3619,131" coordsize="4307,2156" path="m4240,1995r-15,l4223,1997r2,3l4240,2000r2,-3l4240,1995xe" fillcolor="#006fbf" stroked="f">
                <v:path arrowok="t"/>
              </v:shape>
              <v:shape id="_x0000_s4800" style="position:absolute;left:3619;top:131;width:4307;height:2156" coordorigin="3619,131" coordsize="4307,2156" path="m4205,1995r-15,l4188,1997r2,3l4205,2000r2,-3l4205,1995xe" fillcolor="#006fbf" stroked="f">
                <v:path arrowok="t"/>
              </v:shape>
              <v:shape id="_x0000_s4801" style="position:absolute;left:3619;top:131;width:4307;height:2156" coordorigin="3619,131" coordsize="4307,2156" path="m4170,1995r-14,l4152,1997r4,3l4170,2000r2,-3l4170,1995xe" fillcolor="#006fbf" stroked="f">
                <v:path arrowok="t"/>
              </v:shape>
              <v:shape id="_x0000_s4802" style="position:absolute;left:3619;top:131;width:4307;height:2156" coordorigin="3619,131" coordsize="4307,2156" path="m4135,1995r-15,l4117,1997r3,3l4135,2000r3,-3l4135,1995xe" fillcolor="#006fbf" stroked="f">
                <v:path arrowok="t"/>
              </v:shape>
              <v:shape id="_x0000_s4803" style="position:absolute;left:3619;top:131;width:4307;height:2156" coordorigin="3619,131" coordsize="4307,2156" path="m4100,1995r-15,l4082,1997r3,3l4100,2000r3,-3l4100,1995xe" fillcolor="#006fbf" stroked="f">
                <v:path arrowok="t"/>
              </v:shape>
              <v:shape id="_x0000_s4804" style="position:absolute;left:3619;top:131;width:4307;height:2156" coordorigin="3619,131" coordsize="4307,2156" path="m4066,1995r-16,l4048,1997r2,3l4066,2000r2,-3l4066,1995xe" fillcolor="#006fbf" stroked="f">
                <v:path arrowok="t"/>
              </v:shape>
              <v:shape id="_x0000_s4805" style="position:absolute;left:3619;top:131;width:4307;height:2156" coordorigin="3619,131" coordsize="4307,2156" path="m4030,1995r-15,l4013,1997r2,3l4030,2000r2,-3l4030,1995xe" fillcolor="#006fbf" stroked="f">
                <v:path arrowok="t"/>
              </v:shape>
              <v:shape id="_x0000_s4806" style="position:absolute;left:3619;top:131;width:4307;height:2156" coordorigin="3619,131" coordsize="4307,2156" path="m3995,1995r-15,l3978,1997r2,3l3995,2000r2,-3l3995,1995xe" fillcolor="#006fbf" stroked="f">
                <v:path arrowok="t"/>
              </v:shape>
              <v:shape id="_x0000_s4807" style="position:absolute;left:3619;top:131;width:4307;height:2156" coordorigin="3619,131" coordsize="4307,2156" path="m3960,1995r-14,l3942,1997r4,3l3960,2000r2,-3l3960,1995xe" fillcolor="#006fbf" stroked="f">
                <v:path arrowok="t"/>
              </v:shape>
              <v:shape id="_x0000_s4808" style="position:absolute;left:3619;top:131;width:4307;height:2156" coordorigin="3619,131" coordsize="4307,2156" path="m3925,1995r-15,l3907,1997r3,3l3925,2000r3,-3l3925,1995xe" fillcolor="#006fbf" stroked="f">
                <v:path arrowok="t"/>
              </v:shape>
              <v:shape id="_x0000_s4809" style="position:absolute;left:3619;top:131;width:4307;height:2156" coordorigin="3619,131" coordsize="4307,2156" path="m3890,1995r-15,l3872,1997r3,3l3890,2000r3,-3l3890,1995xe" fillcolor="#006fbf" stroked="f">
                <v:path arrowok="t"/>
              </v:shape>
              <v:shape id="_x0000_s4810" style="position:absolute;left:3619;top:131;width:4307;height:2156" coordorigin="3619,131" coordsize="4307,2156" path="m3856,1995r-16,l3838,1997r2,3l3856,2000r2,-3l3856,1995xe" fillcolor="#006fbf" stroked="f">
                <v:path arrowok="t"/>
              </v:shape>
              <v:shape id="_x0000_s4811" style="position:absolute;left:3619;top:131;width:4307;height:2156" coordorigin="3619,131" coordsize="4307,2156" path="m3820,1995r-15,l3803,1997r2,3l3820,2000r2,-3l3820,1995xe" fillcolor="#006fbf" stroked="f">
                <v:path arrowok="t"/>
              </v:shape>
              <v:shape id="_x0000_s4812" style="position:absolute;left:3619;top:131;width:4307;height:2156" coordorigin="3619,131" coordsize="4307,2156" path="m3785,1995r-15,l3768,1997r2,3l3785,2000r2,-3l3785,1995xe" fillcolor="#006fbf" stroked="f">
                <v:path arrowok="t"/>
              </v:shape>
              <v:shape id="_x0000_s4813" style="position:absolute;left:3619;top:131;width:4307;height:2156" coordorigin="3619,131" coordsize="4307,2156" path="m3750,1995r-14,l3732,1997r4,3l3750,2000r2,-3l3750,1995xe" fillcolor="#006fbf" stroked="f">
                <v:path arrowok="t"/>
              </v:shape>
              <v:shape id="_x0000_s4814" style="position:absolute;left:3619;top:131;width:4307;height:2156" coordorigin="3619,131" coordsize="4307,2156" path="m3715,1995r-15,l3697,1997r3,3l3715,2000r3,-3l3715,1995xe" fillcolor="#006fbf" stroked="f">
                <v:path arrowok="t"/>
              </v:shape>
              <v:shape id="_x0000_s4815" style="position:absolute;left:3619;top:131;width:4307;height:2156" coordorigin="3619,131" coordsize="4307,2156" path="m3680,1995r-15,l3662,1997r3,3l3680,2000r3,-3l3680,1995xe" fillcolor="#006fbf" stroked="f">
                <v:path arrowok="t"/>
              </v:shape>
              <v:shape id="_x0000_s4816" style="position:absolute;left:3619;top:131;width:4307;height:2156" coordorigin="3619,131" coordsize="4307,2156" path="m3646,1995r-16,l3628,1997r2,3l3646,2000r2,-3l3646,1995xe" fillcolor="#006fbf" stroked="f">
                <v:path arrowok="t"/>
              </v:shape>
              <v:shape id="_x0000_s4817" style="position:absolute;left:3619;top:131;width:4307;height:2156" coordorigin="3619,131" coordsize="4307,2156" path="m3622,2007r-3,2l3619,2025r3,2l3624,2025r,-16l3622,2007xe" fillcolor="#006fbf" stroked="f">
                <v:path arrowok="t"/>
              </v:shape>
              <v:shape id="_x0000_s4818" style="position:absolute;left:3619;top:131;width:4307;height:2156" coordorigin="3619,131" coordsize="4307,2156" path="m3622,2042r-3,2l3619,2060r3,2l3624,2060r,-16l3622,2042xe" fillcolor="#006fbf" stroked="f">
                <v:path arrowok="t"/>
              </v:shape>
              <v:shape id="_x0000_s4819" style="position:absolute;left:3619;top:131;width:4307;height:2156" coordorigin="3619,131" coordsize="4307,2156" path="m3622,2078r-3,2l3619,2094r3,3l3624,2094r,-14l3622,2078xe" fillcolor="#006fbf" stroked="f">
                <v:path arrowok="t"/>
              </v:shape>
              <v:shape id="_x0000_s4820" style="position:absolute;left:3619;top:131;width:4307;height:2156" coordorigin="3619,131" coordsize="4307,2156" path="m3622,2112r-3,3l3619,2129r3,3l3624,2129r,-14l3622,2112xe" fillcolor="#006fbf" stroked="f">
                <v:path arrowok="t"/>
              </v:shape>
              <v:shape id="_x0000_s4821" style="position:absolute;left:3619;top:131;width:4307;height:2156" coordorigin="3619,131" coordsize="4307,2156" path="m3646,2139r-16,l3628,2141r2,3l3646,2144r2,-3l3646,2139xe" fillcolor="#006fbf" stroked="f">
                <v:path arrowok="t"/>
              </v:shape>
              <v:shape id="_x0000_s4822" style="position:absolute;left:3619;top:131;width:4307;height:2156" coordorigin="3619,131" coordsize="4307,2156" path="m3680,2139r-14,l3664,2141r2,3l3680,2144r3,-3l3680,2139xe" fillcolor="#006fbf" stroked="f">
                <v:path arrowok="t"/>
              </v:shape>
              <v:shape id="_x0000_s4823" style="position:absolute;left:3619;top:131;width:4307;height:2156" coordorigin="3619,131" coordsize="4307,2156" path="m3715,2139r-14,l3698,2141r3,3l3715,2144r3,-3l3715,2139xe" fillcolor="#006fbf" stroked="f">
                <v:path arrowok="t"/>
              </v:shape>
              <v:shape id="_x0000_s4824" style="position:absolute;left:3619;top:131;width:4307;height:2156" coordorigin="3619,131" coordsize="4307,2156" path="m3750,2139r-14,l3733,2141r3,3l3750,2144r4,-3l3750,2139xe" fillcolor="#006fbf" stroked="f">
                <v:path arrowok="t"/>
              </v:shape>
              <v:shape id="_x0000_s4825" style="position:absolute;left:3619;top:131;width:4307;height:2156" coordorigin="3619,131" coordsize="4307,2156" path="m3786,2139r-16,l3768,2141r2,3l3786,2144r2,-3l3786,2139xe" fillcolor="#006fbf" stroked="f">
                <v:path arrowok="t"/>
              </v:shape>
              <v:shape id="_x0000_s4826" style="position:absolute;left:3619;top:131;width:4307;height:2156" coordorigin="3619,131" coordsize="4307,2156" path="m3821,2139r-16,l3803,2141r2,3l3821,2144r2,-3l3821,2139xe" fillcolor="#006fbf" stroked="f">
                <v:path arrowok="t"/>
              </v:shape>
              <v:shape id="_x0000_s4827" style="position:absolute;left:3619;top:131;width:4307;height:2156" coordorigin="3619,131" coordsize="4307,2156" path="m3856,2139r-16,l3838,2141r2,3l3856,2144r2,-3l3856,2139xe" fillcolor="#006fbf" stroked="f">
                <v:path arrowok="t"/>
              </v:shape>
              <v:shape id="_x0000_s4828" style="position:absolute;left:3619;top:131;width:4307;height:2156" coordorigin="3619,131" coordsize="4307,2156" path="m3890,2139r-14,l3874,2141r2,3l3890,2144r3,-3l3890,2139xe" fillcolor="#006fbf" stroked="f">
                <v:path arrowok="t"/>
              </v:shape>
              <v:shape id="_x0000_s4829" style="position:absolute;left:3619;top:131;width:4307;height:2156" coordorigin="3619,131" coordsize="4307,2156" path="m3925,2139r-14,l3908,2141r3,3l3925,2144r3,-3l3925,2139xe" fillcolor="#006fbf" stroked="f">
                <v:path arrowok="t"/>
              </v:shape>
              <v:shape id="_x0000_s4830" style="position:absolute;left:3619;top:131;width:4307;height:2156" coordorigin="3619,131" coordsize="4307,2156" path="m3960,2139r-14,l3943,2141r3,3l3960,2144r4,-3l3960,2139xe" fillcolor="#006fbf" stroked="f">
                <v:path arrowok="t"/>
              </v:shape>
              <v:shape id="_x0000_s4831" style="position:absolute;left:3619;top:131;width:4307;height:2156" coordorigin="3619,131" coordsize="4307,2156" path="m3996,2139r-16,l3978,2141r2,3l3996,2144r2,-3l3996,2139xe" fillcolor="#006fbf" stroked="f">
                <v:path arrowok="t"/>
              </v:shape>
              <v:shape id="_x0000_s4832" style="position:absolute;left:3619;top:131;width:4307;height:2156" coordorigin="3619,131" coordsize="4307,2156" path="m4031,2139r-16,l4013,2141r2,3l4031,2144r2,-3l4031,2139xe" fillcolor="#006fbf" stroked="f">
                <v:path arrowok="t"/>
              </v:shape>
              <v:shape id="_x0000_s4833" style="position:absolute;left:3619;top:131;width:4307;height:2156" coordorigin="3619,131" coordsize="4307,2156" path="m4066,2139r-16,l4048,2141r2,3l4066,2144r2,-3l4066,2139xe" fillcolor="#006fbf" stroked="f">
                <v:path arrowok="t"/>
              </v:shape>
              <v:shape id="_x0000_s4834" style="position:absolute;left:3619;top:131;width:4307;height:2156" coordorigin="3619,131" coordsize="4307,2156" path="m4100,2139r-14,l4084,2141r2,3l4100,2144r3,-3l4100,2139xe" fillcolor="#006fbf" stroked="f">
                <v:path arrowok="t"/>
              </v:shape>
              <v:shape id="_x0000_s4835" style="position:absolute;left:3619;top:131;width:4307;height:2156" coordorigin="3619,131" coordsize="4307,2156" path="m4135,2139r-14,l4118,2141r3,3l4135,2144r3,-3l4135,2139xe" fillcolor="#006fbf" stroked="f">
                <v:path arrowok="t"/>
              </v:shape>
              <v:shape id="_x0000_s4836" style="position:absolute;left:3619;top:131;width:4307;height:2156" coordorigin="3619,131" coordsize="4307,2156" path="m4170,2139r-14,l4153,2141r3,3l4170,2144r4,-3l4170,2139xe" fillcolor="#006fbf" stroked="f">
                <v:path arrowok="t"/>
              </v:shape>
              <v:shape id="_x0000_s4837" style="position:absolute;left:3619;top:131;width:4307;height:2156" coordorigin="3619,131" coordsize="4307,2156" path="m4206,2139r-16,l4188,2141r2,3l4206,2144r2,-3l4206,2139xe" fillcolor="#006fbf" stroked="f">
                <v:path arrowok="t"/>
              </v:shape>
              <v:shape id="_x0000_s4838" style="position:absolute;left:3619;top:131;width:4307;height:2156" coordorigin="3619,131" coordsize="4307,2156" path="m4241,2139r-16,l4223,2141r2,3l4241,2144r2,-3l4241,2139xe" fillcolor="#006fbf" stroked="f">
                <v:path arrowok="t"/>
              </v:shape>
              <v:shape id="_x0000_s4839" style="position:absolute;left:3619;top:131;width:4307;height:2156" coordorigin="3619,131" coordsize="4307,2156" path="m4276,2139r-16,l4258,2141r2,3l4276,2144r2,-3l4276,2139xe" fillcolor="#006fbf" stroked="f">
                <v:path arrowok="t"/>
              </v:shape>
              <v:shape id="_x0000_s4840" style="position:absolute;left:3619;top:131;width:4307;height:2156" coordorigin="3619,131" coordsize="4307,2156" path="m4310,2139r-14,l4294,2141r2,3l4310,2144r3,-3l4310,2139xe" fillcolor="#006fbf" stroked="f">
                <v:path arrowok="t"/>
              </v:shape>
              <v:shape id="_x0000_s4841" style="position:absolute;left:3619;top:131;width:4307;height:2156" coordorigin="3619,131" coordsize="4307,2156" path="m4345,2139r-14,l4328,2141r3,3l4345,2144r3,-3l4345,2139xe" fillcolor="#006fbf" stroked="f">
                <v:path arrowok="t"/>
              </v:shape>
              <v:shape id="_x0000_s4842" style="position:absolute;left:3619;top:131;width:4307;height:2156" coordorigin="3619,131" coordsize="4307,2156" path="m4380,2139r-14,l4363,2141r3,3l4380,2144r4,-3l4380,2139xe" fillcolor="#006fbf" stroked="f">
                <v:path arrowok="t"/>
              </v:shape>
              <v:shape id="_x0000_s4843" style="position:absolute;left:3619;top:131;width:4307;height:2156" coordorigin="3619,131" coordsize="4307,2156" path="m4416,2139r-16,l4398,2141r2,3l4416,2144r2,-3l4416,2139xe" fillcolor="#006fbf" stroked="f">
                <v:path arrowok="t"/>
              </v:shape>
              <v:shape id="_x0000_s4844" style="position:absolute;left:3619;top:131;width:4307;height:2156" coordorigin="3619,131" coordsize="4307,2156" path="m4451,2139r-16,l4433,2141r2,3l4451,2144r2,-3l4451,2139xe" fillcolor="#006fbf" stroked="f">
                <v:path arrowok="t"/>
              </v:shape>
              <v:shape id="_x0000_s4845" style="position:absolute;left:3619;top:131;width:4307;height:2156" coordorigin="3619,131" coordsize="4307,2156" path="m4486,2139r-16,l4468,2141r2,3l4486,2144r2,-3l4486,2139xe" fillcolor="#006fbf" stroked="f">
                <v:path arrowok="t"/>
              </v:shape>
              <v:shape id="_x0000_s4846" style="position:absolute;left:3619;top:131;width:4307;height:2156" coordorigin="3619,131" coordsize="4307,2156" path="m4520,2139r-14,l4504,2141r2,3l4520,2144r3,-3l4520,2139xe" fillcolor="#006fbf" stroked="f">
                <v:path arrowok="t"/>
              </v:shape>
              <v:shape id="_x0000_s4847" style="position:absolute;left:3619;top:131;width:4307;height:2156" coordorigin="3619,131" coordsize="4307,2156" path="m4555,2139r-14,l4538,2141r3,3l4555,2144r3,-3l4555,2139xe" fillcolor="#006fbf" stroked="f">
                <v:path arrowok="t"/>
              </v:shape>
              <v:shape id="_x0000_s4848" style="position:absolute;left:3619;top:131;width:4307;height:2156" coordorigin="3619,131" coordsize="4307,2156" path="m4590,2139r-14,l4573,2141r3,3l4590,2144r4,-3l4590,2139xe" fillcolor="#006fbf" stroked="f">
                <v:path arrowok="t"/>
              </v:shape>
              <v:shape id="_x0000_s4849" style="position:absolute;left:3619;top:131;width:4307;height:2156" coordorigin="3619,131" coordsize="4307,2156" path="m4626,2139r-16,l4608,2141r2,3l4626,2144r2,-3l4626,2139xe" fillcolor="#006fbf" stroked="f">
                <v:path arrowok="t"/>
              </v:shape>
              <v:shape id="_x0000_s4850" style="position:absolute;left:3619;top:131;width:4307;height:2156" coordorigin="3619,131" coordsize="4307,2156" path="m4661,2139r-16,l4643,2141r2,3l4661,2144r2,-3l4661,2139xe" fillcolor="#006fbf" stroked="f">
                <v:path arrowok="t"/>
              </v:shape>
              <v:shape id="_x0000_s4851" style="position:absolute;left:3619;top:131;width:4307;height:2156" coordorigin="3619,131" coordsize="4307,2156" path="m4696,2139r-16,l4678,2141r2,3l4696,2144r2,-3l4696,2139xe" fillcolor="#006fbf" stroked="f">
                <v:path arrowok="t"/>
              </v:shape>
              <v:shape id="_x0000_s4852" style="position:absolute;left:3619;top:131;width:4307;height:2156" coordorigin="3619,131" coordsize="4307,2156" path="m4730,2139r-14,l4714,2141r2,3l4730,2144r3,-3l4730,2139xe" fillcolor="#006fbf" stroked="f">
                <v:path arrowok="t"/>
              </v:shape>
              <v:shape id="_x0000_s4853" style="position:absolute;left:3619;top:131;width:4307;height:2156" coordorigin="3619,131" coordsize="4307,2156" path="m4765,2139r-14,l4748,2141r3,3l4765,2144r3,-3l4765,2139xe" fillcolor="#006fbf" stroked="f">
                <v:path arrowok="t"/>
              </v:shape>
              <v:shape id="_x0000_s4854" style="position:absolute;left:3619;top:131;width:4307;height:2156" coordorigin="3619,131" coordsize="4307,2156" path="m4800,2139r-14,l4783,2141r3,3l4800,2144r4,-3l4800,2139xe" fillcolor="#006fbf" stroked="f">
                <v:path arrowok="t"/>
              </v:shape>
              <v:shape id="_x0000_s4855" style="position:absolute;left:3619;top:131;width:4307;height:2156" coordorigin="3619,131" coordsize="4307,2156" path="m4836,2139r-16,l4818,2141r2,3l4836,2144r2,-3l4836,2139xe" fillcolor="#006fbf" stroked="f">
                <v:path arrowok="t"/>
              </v:shape>
              <v:shape id="_x0000_s4856" style="position:absolute;left:3619;top:131;width:4307;height:2156" coordorigin="3619,131" coordsize="4307,2156" path="m4871,2139r-16,l4853,2141r2,3l4871,2144r2,-3l4871,2139xe" fillcolor="#006fbf" stroked="f">
                <v:path arrowok="t"/>
              </v:shape>
              <v:shape id="_x0000_s4857" style="position:absolute;left:3619;top:131;width:4307;height:2156" coordorigin="3619,131" coordsize="4307,2156" path="m4906,2139r-16,l4888,2141r2,3l4906,2144r2,-3l4906,2139xe" fillcolor="#006fbf" stroked="f">
                <v:path arrowok="t"/>
              </v:shape>
              <v:shape id="_x0000_s4858" style="position:absolute;left:3619;top:131;width:4307;height:2156" coordorigin="3619,131" coordsize="4307,2156" path="m4940,2139r-14,l4924,2141r2,3l4940,2144r3,-3l4940,2139xe" fillcolor="#006fbf" stroked="f">
                <v:path arrowok="t"/>
              </v:shape>
              <v:shape id="_x0000_s4859" style="position:absolute;left:3619;top:131;width:4307;height:2156" coordorigin="3619,131" coordsize="4307,2156" path="m4975,2139r-14,l4958,2141r3,3l4975,2144r3,-3l4975,2139xe" fillcolor="#006fbf" stroked="f">
                <v:path arrowok="t"/>
              </v:shape>
              <v:shape id="_x0000_s4860" style="position:absolute;left:3619;top:131;width:4307;height:2156" coordorigin="3619,131" coordsize="4307,2156" path="m5010,2139r-14,l4993,2141r3,3l5010,2144r4,-3l5010,2139xe" fillcolor="#006fbf" stroked="f">
                <v:path arrowok="t"/>
              </v:shape>
              <v:shape id="_x0000_s4861" style="position:absolute;left:3619;top:131;width:4307;height:2156" coordorigin="3619,131" coordsize="4307,2156" path="m5046,2139r-16,l5028,2141r2,3l5046,2144r2,-3l5046,2139xe" fillcolor="#006fbf" stroked="f">
                <v:path arrowok="t"/>
              </v:shape>
              <v:shape id="_x0000_s4862" style="position:absolute;left:3619;top:131;width:4307;height:2156" coordorigin="3619,131" coordsize="4307,2156" path="m5081,2139r-16,l5063,2141r2,3l5081,2144r2,-3l5081,2139xe" fillcolor="#006fbf" stroked="f">
                <v:path arrowok="t"/>
              </v:shape>
              <v:shape id="_x0000_s4863" style="position:absolute;left:3619;top:131;width:4307;height:2156" coordorigin="3619,131" coordsize="4307,2156" path="m5116,2139r-16,l5098,2141r2,3l5116,2144r2,-3l5116,2139xe" fillcolor="#006fbf" stroked="f">
                <v:path arrowok="t"/>
              </v:shape>
              <v:shape id="_x0000_s4864" style="position:absolute;left:3619;top:131;width:4307;height:2156" coordorigin="3619,131" coordsize="4307,2156" path="m5150,2139r-14,l5134,2141r2,3l5150,2144r3,-3l5150,2139xe" fillcolor="#006fbf" stroked="f">
                <v:path arrowok="t"/>
              </v:shape>
              <v:shape id="_x0000_s4865" style="position:absolute;left:3619;top:131;width:4307;height:2156" coordorigin="3619,131" coordsize="4307,2156" path="m5185,2139r-14,l5168,2141r3,3l5185,2144r3,-3l5185,2139xe" fillcolor="#006fbf" stroked="f">
                <v:path arrowok="t"/>
              </v:shape>
              <v:shape id="_x0000_s4866" style="position:absolute;left:3619;top:131;width:4307;height:2156" coordorigin="3619,131" coordsize="4307,2156" path="m5220,2139r-14,l5203,2141r3,3l5220,2144r4,-3l5220,2139xe" fillcolor="#006fbf" stroked="f">
                <v:path arrowok="t"/>
              </v:shape>
              <v:shape id="_x0000_s4867" style="position:absolute;left:3619;top:131;width:4307;height:2156" coordorigin="3619,131" coordsize="4307,2156" path="m5256,2139r-16,l5238,2141r2,3l5256,2144r2,-3l5256,2139xe" fillcolor="#006fbf" stroked="f">
                <v:path arrowok="t"/>
              </v:shape>
              <v:shape id="_x0000_s4868" style="position:absolute;left:3619;top:131;width:4307;height:2156" coordorigin="3619,131" coordsize="4307,2156" path="m5291,2139r-16,l5273,2141r2,3l5291,2144r2,-3l5291,2139xe" fillcolor="#006fbf" stroked="f">
                <v:path arrowok="t"/>
              </v:shape>
              <v:shape id="_x0000_s4869" style="position:absolute;left:3619;top:131;width:4307;height:2156" coordorigin="3619,131" coordsize="4307,2156" path="m5326,2139r-16,l5308,2141r2,3l5326,2144r2,-3l5326,2139xe" fillcolor="#006fbf" stroked="f">
                <v:path arrowok="t"/>
              </v:shape>
              <v:shape id="_x0000_s4870" style="position:absolute;left:3619;top:131;width:4307;height:2156" coordorigin="3619,131" coordsize="4307,2156" path="m5360,2139r-14,l5344,2141r2,3l5360,2144r3,-3l5360,2139xe" fillcolor="#006fbf" stroked="f">
                <v:path arrowok="t"/>
              </v:shape>
              <v:shape id="_x0000_s4871" style="position:absolute;left:3619;top:131;width:4307;height:2156" coordorigin="3619,131" coordsize="4307,2156" path="m5395,2139r-14,l5378,2141r3,3l5395,2144r3,-3l5395,2139xe" fillcolor="#006fbf" stroked="f">
                <v:path arrowok="t"/>
              </v:shape>
              <v:shape id="_x0000_s4872" style="position:absolute;left:3619;top:131;width:4307;height:2156" coordorigin="3619,131" coordsize="4307,2156" path="m5430,2139r-14,l5413,2141r3,3l5430,2144r4,-3l5430,2139xe" fillcolor="#006fbf" stroked="f">
                <v:path arrowok="t"/>
              </v:shape>
              <v:shape id="_x0000_s4873" style="position:absolute;left:3619;top:131;width:4307;height:2156" coordorigin="3619,131" coordsize="4307,2156" path="m5466,2139r-16,l5448,2141r2,3l5466,2144r2,-3l5466,2139xe" fillcolor="#006fbf" stroked="f">
                <v:path arrowok="t"/>
              </v:shape>
              <v:shape id="_x0000_s4874" style="position:absolute;left:3619;top:131;width:4307;height:2156" coordorigin="3619,131" coordsize="4307,2156" path="m5501,2139r-16,l5483,2141r2,3l5501,2144r2,-3l5501,2139xe" fillcolor="#006fbf" stroked="f">
                <v:path arrowok="t"/>
              </v:shape>
              <v:shape id="_x0000_s4875" style="position:absolute;left:3619;top:131;width:4307;height:2156" coordorigin="3619,131" coordsize="4307,2156" path="m5536,2139r-16,l5518,2141r2,3l5536,2144r2,-3l5536,2139xe" fillcolor="#006fbf" stroked="f">
                <v:path arrowok="t"/>
              </v:shape>
              <v:shape id="_x0000_s4876" style="position:absolute;left:3619;top:131;width:4307;height:2156" coordorigin="3619,131" coordsize="4307,2156" path="m5570,2139r-14,l5554,2141r2,3l5570,2144r3,-3l5570,2139xe" fillcolor="#006fbf" stroked="f">
                <v:path arrowok="t"/>
              </v:shape>
              <v:shape id="_x0000_s4877" style="position:absolute;left:3619;top:131;width:4307;height:2156" coordorigin="3619,131" coordsize="4307,2156" path="m5605,2139r-14,l5588,2141r3,3l5605,2144r3,-3l5605,2139xe" fillcolor="#006fbf" stroked="f">
                <v:path arrowok="t"/>
              </v:shape>
              <v:shape id="_x0000_s4878" style="position:absolute;left:3619;top:131;width:4307;height:2156" coordorigin="3619,131" coordsize="4307,2156" path="m5640,2139r-14,l5623,2141r3,3l5640,2144r4,-3l5640,2139xe" fillcolor="#006fbf" stroked="f">
                <v:path arrowok="t"/>
              </v:shape>
              <v:shape id="_x0000_s4879" style="position:absolute;left:3619;top:131;width:4307;height:2156" coordorigin="3619,131" coordsize="4307,2156" path="m5676,2139r-16,l5658,2141r2,3l5676,2144r2,-3l5676,2139xe" fillcolor="#006fbf" stroked="f">
                <v:path arrowok="t"/>
              </v:shape>
              <v:shape id="_x0000_s4880" style="position:absolute;left:3619;top:131;width:4307;height:2156" coordorigin="3619,131" coordsize="4307,2156" path="m5711,2139r-16,l5693,2141r2,3l5711,2144r2,-3l5711,2139xe" fillcolor="#006fbf" stroked="f">
                <v:path arrowok="t"/>
              </v:shape>
              <v:shape id="_x0000_s4881" style="position:absolute;left:3619;top:131;width:4307;height:2156" coordorigin="3619,131" coordsize="4307,2156" path="m5746,2139r-16,l5728,2141r2,3l5746,2144r2,-3l5746,2139xe" fillcolor="#006fbf" stroked="f">
                <v:path arrowok="t"/>
              </v:shape>
              <v:shape id="_x0000_s4882" style="position:absolute;left:3619;top:131;width:4307;height:2156" coordorigin="3619,131" coordsize="4307,2156" path="m5780,2139r-14,l5764,2141r2,3l5780,2144r3,-3l5780,2139xe" fillcolor="#006fbf" stroked="f">
                <v:path arrowok="t"/>
              </v:shape>
              <v:shape id="_x0000_s4883" style="position:absolute;left:3619;top:131;width:4307;height:2156" coordorigin="3619,131" coordsize="4307,2156" path="m5815,2139r-14,l5798,2141r3,3l5815,2144r3,-3l5815,2139xe" fillcolor="#006fbf" stroked="f">
                <v:path arrowok="t"/>
              </v:shape>
              <v:shape id="_x0000_s4884" style="position:absolute;left:3619;top:131;width:4307;height:2156" coordorigin="3619,131" coordsize="4307,2156" path="m5850,2139r-14,l5833,2141r3,3l5850,2144r4,-3l5850,2139xe" fillcolor="#006fbf" stroked="f">
                <v:path arrowok="t"/>
              </v:shape>
              <v:shape id="_x0000_s4885" style="position:absolute;left:3619;top:131;width:4307;height:2156" coordorigin="3619,131" coordsize="4307,2156" path="m5886,2139r-16,l5868,2141r2,3l5886,2144r2,-3l5886,2139xe" fillcolor="#006fbf" stroked="f">
                <v:path arrowok="t"/>
              </v:shape>
              <v:shape id="_x0000_s4886" style="position:absolute;left:3619;top:131;width:4307;height:2156" coordorigin="3619,131" coordsize="4307,2156" path="m5921,2139r-16,l5903,2141r2,3l5921,2144r2,-3l5921,2139xe" fillcolor="#006fbf" stroked="f">
                <v:path arrowok="t"/>
              </v:shape>
              <v:shape id="_x0000_s4887" style="position:absolute;left:3619;top:131;width:4307;height:2156" coordorigin="3619,131" coordsize="4307,2156" path="m5956,2139r-16,l5938,2141r2,3l5956,2144r2,-3l5956,2139xe" fillcolor="#006fbf" stroked="f">
                <v:path arrowok="t"/>
              </v:shape>
              <v:shape id="_x0000_s4888" style="position:absolute;left:3619;top:131;width:4307;height:2156" coordorigin="3619,131" coordsize="4307,2156" path="m5990,2139r-14,l5974,2141r2,3l5990,2144r3,-3l5990,2139xe" fillcolor="#006fbf" stroked="f">
                <v:path arrowok="t"/>
              </v:shape>
              <v:shape id="_x0000_s4889" style="position:absolute;left:3619;top:131;width:4307;height:2156" coordorigin="3619,131" coordsize="4307,2156" path="m6025,2139r-14,l6008,2141r3,3l6025,2144r3,-3l6025,2139xe" fillcolor="#006fbf" stroked="f">
                <v:path arrowok="t"/>
              </v:shape>
              <v:shape id="_x0000_s4890" style="position:absolute;left:3619;top:131;width:4307;height:2156" coordorigin="3619,131" coordsize="4307,2156" path="m6060,2139r-14,l6043,2141r3,3l6060,2144r4,-3l6060,2139xe" fillcolor="#006fbf" stroked="f">
                <v:path arrowok="t"/>
              </v:shape>
              <v:shape id="_x0000_s4891" style="position:absolute;left:3619;top:131;width:4307;height:2156" coordorigin="3619,131" coordsize="4307,2156" path="m6096,2139r-16,l6078,2141r2,3l6096,2144r2,-3l6096,2139xe" fillcolor="#006fbf" stroked="f">
                <v:path arrowok="t"/>
              </v:shape>
              <v:shape id="_x0000_s4892" style="position:absolute;left:3619;top:131;width:4307;height:2156" coordorigin="3619,131" coordsize="4307,2156" path="m6131,2139r-16,l6113,2141r2,3l6131,2144r2,-3l6131,2139xe" fillcolor="#006fbf" stroked="f">
                <v:path arrowok="t"/>
              </v:shape>
              <v:shape id="_x0000_s4893" style="position:absolute;left:3619;top:131;width:4307;height:2156" coordorigin="3619,131" coordsize="4307,2156" path="m6166,2139r-16,l6148,2141r2,3l6166,2144r2,-3l6166,2139xe" fillcolor="#006fbf" stroked="f">
                <v:path arrowok="t"/>
              </v:shape>
              <v:shape id="_x0000_s4894" style="position:absolute;left:3619;top:131;width:4307;height:2156" coordorigin="3619,131" coordsize="4307,2156" path="m6200,2139r-14,l6184,2141r2,3l6200,2144r3,-3l6200,2139xe" fillcolor="#006fbf" stroked="f">
                <v:path arrowok="t"/>
              </v:shape>
              <v:shape id="_x0000_s4895" style="position:absolute;left:3619;top:131;width:4307;height:2156" coordorigin="3619,131" coordsize="4307,2156" path="m6235,2139r-14,l6218,2141r3,3l6235,2144r3,-3l6235,2139xe" fillcolor="#006fbf" stroked="f">
                <v:path arrowok="t"/>
              </v:shape>
              <v:shape id="_x0000_s4896" style="position:absolute;left:3619;top:131;width:4307;height:2156" coordorigin="3619,131" coordsize="4307,2156" path="m6270,2139r-14,l6253,2141r3,3l6270,2144r4,-3l6270,2139xe" fillcolor="#006fbf" stroked="f">
                <v:path arrowok="t"/>
              </v:shape>
              <v:shape id="_x0000_s4897" style="position:absolute;left:3619;top:131;width:4307;height:2156" coordorigin="3619,131" coordsize="4307,2156" path="m6306,2139r-16,l6288,2141r2,3l6306,2144r2,-3l6306,2139xe" fillcolor="#006fbf" stroked="f">
                <v:path arrowok="t"/>
              </v:shape>
              <v:shape id="_x0000_s4898" style="position:absolute;left:3619;top:131;width:4307;height:2156" coordorigin="3619,131" coordsize="4307,2156" path="m6341,2139r-16,l6323,2141r2,3l6341,2144r2,-3l6341,2139xe" fillcolor="#006fbf" stroked="f">
                <v:path arrowok="t"/>
              </v:shape>
              <v:shape id="_x0000_s4899" style="position:absolute;left:3619;top:131;width:4307;height:2156" coordorigin="3619,131" coordsize="4307,2156" path="m6376,2139r-16,l6358,2141r2,3l6376,2144r2,-3l6376,2139xe" fillcolor="#006fbf" stroked="f">
                <v:path arrowok="t"/>
              </v:shape>
              <v:shape id="_x0000_s4900" style="position:absolute;left:3619;top:131;width:4307;height:2156" coordorigin="3619,131" coordsize="4307,2156" path="m6410,2139r-14,l6394,2141r2,3l6410,2144r3,-3l6410,2139xe" fillcolor="#006fbf" stroked="f">
                <v:path arrowok="t"/>
              </v:shape>
              <v:shape id="_x0000_s4901" style="position:absolute;left:3619;top:131;width:4307;height:2156" coordorigin="3619,131" coordsize="4307,2156" path="m6445,2139r-14,l6428,2141r3,3l6445,2144r3,-3l6445,2139xe" fillcolor="#006fbf" stroked="f">
                <v:path arrowok="t"/>
              </v:shape>
              <v:shape id="_x0000_s4902" style="position:absolute;left:3619;top:131;width:4307;height:2156" coordorigin="3619,131" coordsize="4307,2156" path="m6480,2139r-14,l6463,2141r3,3l6480,2144r4,-3l6480,2139xe" fillcolor="#006fbf" stroked="f">
                <v:path arrowok="t"/>
              </v:shape>
              <v:shape id="_x0000_s4903" style="position:absolute;left:3619;top:131;width:4307;height:2156" coordorigin="3619,131" coordsize="4307,2156" path="m6516,2139r-16,l6498,2141r2,3l6516,2144r2,-3l6516,2139xe" fillcolor="#006fbf" stroked="f">
                <v:path arrowok="t"/>
              </v:shape>
              <v:shape id="_x0000_s4904" style="position:absolute;left:3619;top:131;width:4307;height:2156" coordorigin="3619,131" coordsize="4307,2156" path="m6551,2139r-16,l6533,2141r2,3l6551,2144r2,-3l6551,2139xe" fillcolor="#006fbf" stroked="f">
                <v:path arrowok="t"/>
              </v:shape>
              <v:shape id="_x0000_s4905" style="position:absolute;left:3619;top:131;width:4307;height:2156" coordorigin="3619,131" coordsize="4307,2156" path="m6586,2139r-16,l6568,2141r2,3l6586,2144r2,-3l6586,2139xe" fillcolor="#006fbf" stroked="f">
                <v:path arrowok="t"/>
              </v:shape>
              <v:shape id="_x0000_s4906" style="position:absolute;left:3619;top:131;width:4307;height:2156" coordorigin="3619,131" coordsize="4307,2156" path="m6620,2139r-14,l6604,2141r2,3l6620,2144r3,-3l6620,2139xe" fillcolor="#006fbf" stroked="f">
                <v:path arrowok="t"/>
              </v:shape>
              <v:shape id="_x0000_s4907" style="position:absolute;left:3619;top:131;width:4307;height:2156" coordorigin="3619,131" coordsize="4307,2156" path="m6655,2139r-14,l6638,2141r3,3l6655,2144r3,-3l6655,2139xe" fillcolor="#006fbf" stroked="f">
                <v:path arrowok="t"/>
              </v:shape>
              <v:shape id="_x0000_s4908" style="position:absolute;left:3619;top:131;width:4307;height:2156" coordorigin="3619,131" coordsize="4307,2156" path="m6690,2139r-14,l6673,2141r3,3l6690,2144r4,-3l6690,2139xe" fillcolor="#006fbf" stroked="f">
                <v:path arrowok="t"/>
              </v:shape>
              <v:shape id="_x0000_s4909" style="position:absolute;left:3619;top:131;width:4307;height:2156" coordorigin="3619,131" coordsize="4307,2156" path="m6726,2139r-16,l6708,2141r2,3l6726,2144r2,-3l6726,2139xe" fillcolor="#006fbf" stroked="f">
                <v:path arrowok="t"/>
              </v:shape>
              <v:shape id="_x0000_s4910" style="position:absolute;left:3619;top:131;width:4307;height:2156" coordorigin="3619,131" coordsize="4307,2156" path="m6761,2139r-16,l6743,2141r2,3l6761,2144r2,-3l6761,2139xe" fillcolor="#006fbf" stroked="f">
                <v:path arrowok="t"/>
              </v:shape>
              <v:shape id="_x0000_s4911" style="position:absolute;left:3619;top:131;width:4307;height:2156" coordorigin="3619,131" coordsize="4307,2156" path="m6796,2139r-16,l6778,2141r2,3l6796,2144r2,-3l6796,2139xe" fillcolor="#006fbf" stroked="f">
                <v:path arrowok="t"/>
              </v:shape>
              <v:shape id="_x0000_s4912" style="position:absolute;left:3619;top:131;width:4307;height:2156" coordorigin="3619,131" coordsize="4307,2156" path="m6830,2139r-14,l6814,2141r2,3l6830,2144r3,-3l6830,2139xe" fillcolor="#006fbf" stroked="f">
                <v:path arrowok="t"/>
              </v:shape>
              <v:shape id="_x0000_s4913" style="position:absolute;left:3619;top:131;width:4307;height:2156" coordorigin="3619,131" coordsize="4307,2156" path="m6865,2139r-14,l6848,2141r3,3l6865,2144r3,-3l6865,2139xe" fillcolor="#006fbf" stroked="f">
                <v:path arrowok="t"/>
              </v:shape>
              <v:shape id="_x0000_s4914" style="position:absolute;left:3619;top:131;width:4307;height:2156" coordorigin="3619,131" coordsize="4307,2156" path="m6900,2139r-14,l6883,2141r3,3l6900,2144r4,-3l6900,2139xe" fillcolor="#006fbf" stroked="f">
                <v:path arrowok="t"/>
              </v:shape>
              <v:shape id="_x0000_s4915" style="position:absolute;left:3619;top:131;width:4307;height:2156" coordorigin="3619,131" coordsize="4307,2156" path="m6936,2139r-16,l6918,2141r2,3l6936,2144r2,-3l6936,2139xe" fillcolor="#006fbf" stroked="f">
                <v:path arrowok="t"/>
              </v:shape>
              <v:shape id="_x0000_s4916" style="position:absolute;left:3619;top:131;width:4307;height:2156" coordorigin="3619,131" coordsize="4307,2156" path="m6971,2139r-16,l6953,2141r2,3l6971,2144r2,-3l6971,2139xe" fillcolor="#006fbf" stroked="f">
                <v:path arrowok="t"/>
              </v:shape>
              <v:shape id="_x0000_s4917" style="position:absolute;left:3619;top:131;width:4307;height:2156" coordorigin="3619,131" coordsize="4307,2156" path="m7006,2139r-16,l6988,2141r2,3l7006,2144r2,-3l7006,2139xe" fillcolor="#006fbf" stroked="f">
                <v:path arrowok="t"/>
              </v:shape>
              <v:shape id="_x0000_s4918" style="position:absolute;left:3619;top:131;width:4307;height:2156" coordorigin="3619,131" coordsize="4307,2156" path="m7040,2139r-14,l7024,2141r2,3l7040,2144r3,-3l7040,2139xe" fillcolor="#006fbf" stroked="f">
                <v:path arrowok="t"/>
              </v:shape>
              <v:shape id="_x0000_s4919" style="position:absolute;left:3619;top:131;width:4307;height:2156" coordorigin="3619,131" coordsize="4307,2156" path="m7075,2139r-14,l7058,2141r3,3l7075,2144r3,-3l7075,2139xe" fillcolor="#006fbf" stroked="f">
                <v:path arrowok="t"/>
              </v:shape>
              <v:shape id="_x0000_s4920" style="position:absolute;left:3619;top:131;width:4307;height:2156" coordorigin="3619,131" coordsize="4307,2156" path="m7110,2139r-14,l7093,2141r3,3l7110,2144r4,-3l7110,2139xe" fillcolor="#006fbf" stroked="f">
                <v:path arrowok="t"/>
              </v:shape>
              <v:shape id="_x0000_s4921" style="position:absolute;left:3619;top:131;width:4307;height:2156" coordorigin="3619,131" coordsize="4307,2156" path="m7146,2139r-16,l7128,2141r2,3l7146,2144r2,-3l7146,2139xe" fillcolor="#006fbf" stroked="f">
                <v:path arrowok="t"/>
              </v:shape>
              <v:shape id="_x0000_s4922" style="position:absolute;left:3619;top:131;width:4307;height:2156" coordorigin="3619,131" coordsize="4307,2156" path="m7181,2139r-16,l7163,2141r2,3l7181,2144r2,-3l7181,2139xe" fillcolor="#006fbf" stroked="f">
                <v:path arrowok="t"/>
              </v:shape>
              <v:shape id="_x0000_s4923" style="position:absolute;left:3619;top:131;width:4307;height:2156" coordorigin="3619,131" coordsize="4307,2156" path="m7216,2139r-16,l7198,2141r2,3l7216,2144r2,-3l7216,2139xe" fillcolor="#006fbf" stroked="f">
                <v:path arrowok="t"/>
              </v:shape>
              <v:shape id="_x0000_s4924" style="position:absolute;left:3619;top:131;width:4307;height:2156" coordorigin="3619,131" coordsize="4307,2156" path="m7250,2139r-14,l7234,2141r2,3l7250,2144r3,-3l7250,2139xe" fillcolor="#006fbf" stroked="f">
                <v:path arrowok="t"/>
              </v:shape>
              <v:shape id="_x0000_s4925" style="position:absolute;left:3619;top:131;width:4307;height:2156" coordorigin="3619,131" coordsize="4307,2156" path="m7285,2139r-14,l7268,2141r3,3l7285,2144r3,-3l7285,2139xe" fillcolor="#006fbf" stroked="f">
                <v:path arrowok="t"/>
              </v:shape>
              <v:shape id="_x0000_s4926" style="position:absolute;left:3619;top:131;width:4307;height:2156" coordorigin="3619,131" coordsize="4307,2156" path="m7320,2139r-14,l7303,2141r3,3l7320,2144r4,-3l7320,2139xe" fillcolor="#006fbf" stroked="f">
                <v:path arrowok="t"/>
              </v:shape>
              <v:shape id="_x0000_s4927" style="position:absolute;left:3619;top:131;width:4307;height:2156" coordorigin="3619,131" coordsize="4307,2156" path="m7356,2139r-16,l7338,2141r2,3l7356,2144r2,-3l7356,2139xe" fillcolor="#006fbf" stroked="f">
                <v:path arrowok="t"/>
              </v:shape>
              <v:shape id="_x0000_s4928" style="position:absolute;left:3619;top:131;width:4307;height:2156" coordorigin="3619,131" coordsize="4307,2156" path="m7391,2139r-16,l7373,2141r2,3l7391,2144r2,-3l7391,2139xe" fillcolor="#006fbf" stroked="f">
                <v:path arrowok="t"/>
              </v:shape>
              <v:shape id="_x0000_s4929" style="position:absolute;left:3619;top:131;width:4307;height:2156" coordorigin="3619,131" coordsize="4307,2156" path="m7426,2139r-16,l7408,2141r2,3l7426,2144r2,-3l7426,2139xe" fillcolor="#006fbf" stroked="f">
                <v:path arrowok="t"/>
              </v:shape>
              <v:shape id="_x0000_s4930" style="position:absolute;left:3619;top:131;width:4307;height:2156" coordorigin="3619,131" coordsize="4307,2156" path="m7460,2139r-14,l7444,2141r2,3l7460,2144r3,-3l7460,2139xe" fillcolor="#006fbf" stroked="f">
                <v:path arrowok="t"/>
              </v:shape>
              <v:shape id="_x0000_s4931" style="position:absolute;left:3619;top:131;width:4307;height:2156" coordorigin="3619,131" coordsize="4307,2156" path="m7495,2139r-14,l7478,2141r3,3l7495,2144r3,-3l7495,2139xe" fillcolor="#006fbf" stroked="f">
                <v:path arrowok="t"/>
              </v:shape>
              <v:shape id="_x0000_s4932" style="position:absolute;left:3619;top:131;width:4307;height:2156" coordorigin="3619,131" coordsize="4307,2156" path="m7530,2139r-14,l7513,2141r3,3l7530,2144r4,-3l7530,2139xe" fillcolor="#006fbf" stroked="f">
                <v:path arrowok="t"/>
              </v:shape>
              <v:shape id="_x0000_s4933" style="position:absolute;left:3619;top:131;width:4307;height:2156" coordorigin="3619,131" coordsize="4307,2156" path="m7566,2139r-16,l7548,2141r2,3l7566,2144r2,-3l7566,2139xe" fillcolor="#006fbf" stroked="f">
                <v:path arrowok="t"/>
              </v:shape>
              <v:shape id="_x0000_s4934" style="position:absolute;left:3619;top:131;width:4307;height:2156" coordorigin="3619,131" coordsize="4307,2156" path="m7601,2139r-16,l7583,2141r2,3l7601,2144r2,-3l7601,2139xe" fillcolor="#006fbf" stroked="f">
                <v:path arrowok="t"/>
              </v:shape>
              <v:shape id="_x0000_s4935" style="position:absolute;left:3619;top:131;width:4307;height:2156" coordorigin="3619,131" coordsize="4307,2156" path="m7636,2139r-16,l7618,2141r2,3l7636,2144r2,-3l7636,2139xe" fillcolor="#006fbf" stroked="f">
                <v:path arrowok="t"/>
              </v:shape>
              <v:shape id="_x0000_s4936" style="position:absolute;left:3619;top:131;width:4307;height:2156" coordorigin="3619,131" coordsize="4307,2156" path="m7670,2139r-14,l7654,2141r2,3l7670,2144r3,-3l7670,2139xe" fillcolor="#006fbf" stroked="f">
                <v:path arrowok="t"/>
              </v:shape>
              <v:shape id="_x0000_s4937" style="position:absolute;left:3619;top:131;width:4307;height:2156" coordorigin="3619,131" coordsize="4307,2156" path="m7705,2139r-14,l7688,2141r3,3l7705,2144r3,-3l7705,2139xe" fillcolor="#006fbf" stroked="f">
                <v:path arrowok="t"/>
              </v:shape>
              <v:shape id="_x0000_s4938" style="position:absolute;left:3619;top:131;width:4307;height:2156" coordorigin="3619,131" coordsize="4307,2156" path="m7740,2139r-14,l7723,2141r3,3l7740,2144r4,-3l7740,2139xe" fillcolor="#006fbf" stroked="f">
                <v:path arrowok="t"/>
              </v:shape>
              <v:shape id="_x0000_s4939" style="position:absolute;left:3619;top:131;width:4307;height:2156" coordorigin="3619,131" coordsize="4307,2156" path="m7776,2139r-16,l7758,2141r2,3l7776,2144r2,-3l7776,2139xe" fillcolor="#006fbf" stroked="f">
                <v:path arrowok="t"/>
              </v:shape>
              <v:shape id="_x0000_s4940" style="position:absolute;left:3619;top:131;width:4307;height:2156" coordorigin="3619,131" coordsize="4307,2156" path="m7811,2139r-16,l7793,2141r2,3l7811,2144r2,-3l7811,2139xe" fillcolor="#006fbf" stroked="f">
                <v:path arrowok="t"/>
              </v:shape>
              <v:shape id="_x0000_s4941" style="position:absolute;left:3619;top:131;width:4307;height:2156" coordorigin="3619,131" coordsize="4307,2156" path="m7846,2139r-16,l7828,2141r2,3l7846,2144r2,-3l7846,2139xe" fillcolor="#006fbf" stroked="f">
                <v:path arrowok="t"/>
              </v:shape>
              <v:shape id="_x0000_s4942" style="position:absolute;left:3619;top:131;width:4307;height:2156" coordorigin="3619,131" coordsize="4307,2156" path="m7880,2139r-14,l7864,2141r2,3l7880,2144r3,-3l7880,2139xe" fillcolor="#006fbf" stroked="f">
                <v:path arrowok="t"/>
              </v:shape>
              <v:shape id="_x0000_s4943" style="position:absolute;left:3619;top:131;width:4307;height:2156" coordorigin="3619,131" coordsize="4307,2156" path="m7915,2139r-14,l7898,2141r3,3l7915,2144r3,-3l7915,2139xe" fillcolor="#006fbf" stroked="f">
                <v:path arrowok="t"/>
              </v:shape>
              <v:shape id="_x0000_s4944" style="position:absolute;left:3619;top:131;width:4307;height:2156" coordorigin="3619,131" coordsize="4307,2156" path="m7922,2151r-2,2l7920,2169r2,2l7926,2169r,-16l7922,2151xe" fillcolor="#006fbf" stroked="f">
                <v:path arrowok="t"/>
              </v:shape>
              <v:shape id="_x0000_s4945" style="position:absolute;left:3619;top:131;width:4307;height:2156" coordorigin="3619,131" coordsize="4307,2156" path="m7922,2186r-2,2l7920,2204r2,2l7926,2204r,-16l7922,2186xe" fillcolor="#006fbf" stroked="f">
                <v:path arrowok="t"/>
              </v:shape>
              <v:shape id="_x0000_s4946" style="position:absolute;left:3619;top:131;width:4307;height:2156" coordorigin="3619,131" coordsize="4307,2156" path="m7922,2222r-2,2l7920,2238r2,3l7926,2238r,-14l7922,2222xe" fillcolor="#006fbf" stroked="f">
                <v:path arrowok="t"/>
              </v:shape>
              <v:shape id="_x0000_s4947" style="position:absolute;left:3619;top:131;width:4307;height:2156" coordorigin="3619,131" coordsize="4307,2156" path="m7922,2256r-2,3l7920,2273r2,3l7926,2273r,-14l7922,2256xe" fillcolor="#006fbf" stroked="f">
                <v:path arrowok="t"/>
              </v:shape>
              <v:shape id="_x0000_s4948" style="position:absolute;left:3619;top:131;width:4307;height:2156" coordorigin="3619,131" coordsize="4307,2156" path="m7914,2282r-16,l7896,2284r2,2l7914,2286r2,-2l7914,2282xe" fillcolor="#006fbf" stroked="f">
                <v:path arrowok="t"/>
              </v:shape>
              <v:shape id="_x0000_s4949" style="position:absolute;left:3619;top:131;width:4307;height:2156" coordorigin="3619,131" coordsize="4307,2156" path="m7879,2282r-15,l7861,2284r3,2l7879,2286r3,-2l7879,2282xe" fillcolor="#006fbf" stroked="f">
                <v:path arrowok="t"/>
              </v:shape>
              <v:shape id="_x0000_s4950" style="position:absolute;left:3619;top:131;width:4307;height:2156" coordorigin="3619,131" coordsize="4307,2156" path="m7844,2282r-15,l7826,2284r3,2l7844,2286r3,-2l7844,2282xe" fillcolor="#006fbf" stroked="f">
                <v:path arrowok="t"/>
              </v:shape>
              <v:shape id="_x0000_s4951" style="position:absolute;left:3619;top:131;width:4307;height:2156" coordorigin="3619,131" coordsize="4307,2156" path="m7808,2282r-14,l7792,2284r2,2l7808,2286r3,-2l7808,2282xe" fillcolor="#006fbf" stroked="f">
                <v:path arrowok="t"/>
              </v:shape>
              <v:shape id="_x0000_s4952" style="position:absolute;left:3619;top:131;width:4307;height:2156" coordorigin="3619,131" coordsize="4307,2156" path="m7774,2282r-15,l7757,2284r2,2l7774,2286r2,-2l7774,2282xe" fillcolor="#006fbf" stroked="f">
                <v:path arrowok="t"/>
              </v:shape>
              <v:shape id="_x0000_s4953" style="position:absolute;left:3619;top:131;width:4307;height:2156" coordorigin="3619,131" coordsize="4307,2156" path="m7739,2282r-15,l7721,2284r3,2l7739,2286r2,-2l7739,2282xe" fillcolor="#006fbf" stroked="f">
                <v:path arrowok="t"/>
              </v:shape>
              <v:shape id="_x0000_s4954" style="position:absolute;left:3619;top:131;width:4307;height:2156" coordorigin="3619,131" coordsize="4307,2156" path="m7704,2282r-16,l7686,2284r2,2l7704,2286r2,-2l7704,2282xe" fillcolor="#006fbf" stroked="f">
                <v:path arrowok="t"/>
              </v:shape>
              <v:shape id="_x0000_s4955" style="position:absolute;left:3619;top:131;width:4307;height:2156" coordorigin="3619,131" coordsize="4307,2156" path="m7669,2282r-15,l7651,2284r3,2l7669,2286r3,-2l7669,2282xe" fillcolor="#006fbf" stroked="f">
                <v:path arrowok="t"/>
              </v:shape>
              <v:shape id="_x0000_s4956" style="position:absolute;left:3619;top:131;width:4307;height:2156" coordorigin="3619,131" coordsize="4307,2156" path="m7634,2282r-15,l7616,2284r3,2l7634,2286r3,-2l7634,2282xe" fillcolor="#006fbf" stroked="f">
                <v:path arrowok="t"/>
              </v:shape>
              <v:shape id="_x0000_s4957" style="position:absolute;left:3619;top:131;width:4307;height:2156" coordorigin="3619,131" coordsize="4307,2156" path="m7598,2282r-14,l7582,2284r2,2l7598,2286r3,-2l7598,2282xe" fillcolor="#006fbf" stroked="f">
                <v:path arrowok="t"/>
              </v:shape>
              <v:shape id="_x0000_s4958" style="position:absolute;left:3619;top:131;width:4307;height:2156" coordorigin="3619,131" coordsize="4307,2156" path="m7564,2282r-15,l7547,2284r2,2l7564,2286r2,-2l7564,2282xe" fillcolor="#006fbf" stroked="f">
                <v:path arrowok="t"/>
              </v:shape>
              <v:shape id="_x0000_s4959" style="position:absolute;left:3619;top:131;width:4307;height:2156" coordorigin="3619,131" coordsize="4307,2156" path="m7529,2282r-15,l7511,2284r3,2l7529,2286r2,-2l7529,2282xe" fillcolor="#006fbf" stroked="f">
                <v:path arrowok="t"/>
              </v:shape>
              <v:shape id="_x0000_s4960" style="position:absolute;left:3619;top:131;width:4307;height:2156" coordorigin="3619,131" coordsize="4307,2156" path="m7494,2282r-16,l7476,2284r2,2l7494,2286r2,-2l7494,2282xe" fillcolor="#006fbf" stroked="f">
                <v:path arrowok="t"/>
              </v:shape>
              <v:shape id="_x0000_s4961" style="position:absolute;left:3619;top:131;width:4307;height:2156" coordorigin="3619,131" coordsize="4307,2156" path="m7459,2282r-15,l7441,2284r3,2l7459,2286r3,-2l7459,2282xe" fillcolor="#006fbf" stroked="f">
                <v:path arrowok="t"/>
              </v:shape>
              <v:shape id="_x0000_s4962" style="position:absolute;left:3619;top:131;width:4307;height:2156" coordorigin="3619,131" coordsize="4307,2156" path="m7424,2282r-15,l7406,2284r3,2l7424,2286r3,-2l7424,2282xe" fillcolor="#006fbf" stroked="f">
                <v:path arrowok="t"/>
              </v:shape>
              <v:shape id="_x0000_s4963" style="position:absolute;left:3619;top:131;width:4307;height:2156" coordorigin="3619,131" coordsize="4307,2156" path="m7388,2282r-14,l7372,2284r2,2l7388,2286r3,-2l7388,2282xe" fillcolor="#006fbf" stroked="f">
                <v:path arrowok="t"/>
              </v:shape>
              <v:shape id="_x0000_s4964" style="position:absolute;left:3619;top:131;width:4307;height:2156" coordorigin="3619,131" coordsize="4307,2156" path="m7354,2282r-15,l7337,2284r2,2l7354,2286r2,-2l7354,2282xe" fillcolor="#006fbf" stroked="f">
                <v:path arrowok="t"/>
              </v:shape>
              <v:shape id="_x0000_s4965" style="position:absolute;left:3619;top:131;width:4307;height:2156" coordorigin="3619,131" coordsize="4307,2156" path="m7319,2282r-15,l7301,2284r3,2l7319,2286r2,-2l7319,2282xe" fillcolor="#006fbf" stroked="f">
                <v:path arrowok="t"/>
              </v:shape>
              <v:shape id="_x0000_s4966" style="position:absolute;left:3619;top:131;width:4307;height:2156" coordorigin="3619,131" coordsize="4307,2156" path="m7284,2282r-16,l7266,2284r2,2l7284,2286r2,-2l7284,2282xe" fillcolor="#006fbf" stroked="f">
                <v:path arrowok="t"/>
              </v:shape>
              <v:shape id="_x0000_s4967" style="position:absolute;left:3619;top:131;width:4307;height:2156" coordorigin="3619,131" coordsize="4307,2156" path="m7249,2282r-15,l7231,2284r3,2l7249,2286r3,-2l7249,2282xe" fillcolor="#006fbf" stroked="f">
                <v:path arrowok="t"/>
              </v:shape>
              <v:shape id="_x0000_s4968" style="position:absolute;left:3619;top:131;width:4307;height:2156" coordorigin="3619,131" coordsize="4307,2156" path="m7214,2282r-15,l7196,2284r3,2l7214,2286r3,-2l7214,2282xe" fillcolor="#006fbf" stroked="f">
                <v:path arrowok="t"/>
              </v:shape>
              <v:shape id="_x0000_s4969" style="position:absolute;left:3619;top:131;width:4307;height:2156" coordorigin="3619,131" coordsize="4307,2156" path="m7178,2282r-14,l7162,2284r2,2l7178,2286r3,-2l7178,2282xe" fillcolor="#006fbf" stroked="f">
                <v:path arrowok="t"/>
              </v:shape>
              <v:shape id="_x0000_s4970" style="position:absolute;left:3619;top:131;width:4307;height:2156" coordorigin="3619,131" coordsize="4307,2156" path="m7144,2282r-15,l7127,2284r2,2l7144,2286r2,-2l7144,2282xe" fillcolor="#006fbf" stroked="f">
                <v:path arrowok="t"/>
              </v:shape>
              <v:shape id="_x0000_s4971" style="position:absolute;left:3619;top:131;width:4307;height:2156" coordorigin="3619,131" coordsize="4307,2156" path="m7109,2282r-15,l7091,2284r3,2l7109,2286r2,-2l7109,2282xe" fillcolor="#006fbf" stroked="f">
                <v:path arrowok="t"/>
              </v:shape>
              <v:shape id="_x0000_s4972" style="position:absolute;left:3619;top:131;width:4307;height:2156" coordorigin="3619,131" coordsize="4307,2156" path="m7074,2282r-16,l7056,2284r2,2l7074,2286r2,-2l7074,2282xe" fillcolor="#006fbf" stroked="f">
                <v:path arrowok="t"/>
              </v:shape>
              <v:shape id="_x0000_s4973" style="position:absolute;left:3619;top:131;width:4307;height:2156" coordorigin="3619,131" coordsize="4307,2156" path="m7039,2282r-15,l7021,2284r3,2l7039,2286r3,-2l7039,2282xe" fillcolor="#006fbf" stroked="f">
                <v:path arrowok="t"/>
              </v:shape>
              <v:shape id="_x0000_s4974" style="position:absolute;left:3619;top:131;width:4307;height:2156" coordorigin="3619,131" coordsize="4307,2156" path="m7004,2282r-15,l6986,2284r3,2l7004,2286r3,-2l7004,2282xe" fillcolor="#006fbf" stroked="f">
                <v:path arrowok="t"/>
              </v:shape>
              <v:shape id="_x0000_s4975" style="position:absolute;left:3619;top:131;width:4307;height:2156" coordorigin="3619,131" coordsize="4307,2156" path="m6968,2282r-14,l6952,2284r2,2l6968,2286r3,-2l6968,2282xe" fillcolor="#006fbf" stroked="f">
                <v:path arrowok="t"/>
              </v:shape>
              <v:shape id="_x0000_s4976" style="position:absolute;left:3619;top:131;width:4307;height:2156" coordorigin="3619,131" coordsize="4307,2156" path="m6934,2282r-15,l6917,2284r2,2l6934,2286r2,-2l6934,2282xe" fillcolor="#006fbf" stroked="f">
                <v:path arrowok="t"/>
              </v:shape>
              <v:shape id="_x0000_s4977" style="position:absolute;left:3619;top:131;width:4307;height:2156" coordorigin="3619,131" coordsize="4307,2156" path="m6899,2282r-15,l6881,2284r3,2l6899,2286r2,-2l6899,2282xe" fillcolor="#006fbf" stroked="f">
                <v:path arrowok="t"/>
              </v:shape>
              <v:shape id="_x0000_s4978" style="position:absolute;left:3619;top:131;width:4307;height:2156" coordorigin="3619,131" coordsize="4307,2156" path="m6864,2282r-16,l6846,2284r2,2l6864,2286r2,-2l6864,2282xe" fillcolor="#006fbf" stroked="f">
                <v:path arrowok="t"/>
              </v:shape>
              <v:shape id="_x0000_s4979" style="position:absolute;left:3619;top:131;width:4307;height:2156" coordorigin="3619,131" coordsize="4307,2156" path="m6829,2282r-15,l6811,2284r3,2l6829,2286r3,-2l6829,2282xe" fillcolor="#006fbf" stroked="f">
                <v:path arrowok="t"/>
              </v:shape>
              <v:shape id="_x0000_s4980" style="position:absolute;left:3619;top:131;width:4307;height:2156" coordorigin="3619,131" coordsize="4307,2156" path="m6794,2282r-15,l6776,2284r3,2l6794,2286r3,-2l6794,2282xe" fillcolor="#006fbf" stroked="f">
                <v:path arrowok="t"/>
              </v:shape>
              <v:shape id="_x0000_s4981" style="position:absolute;left:3619;top:131;width:4307;height:2156" coordorigin="3619,131" coordsize="4307,2156" path="m6758,2282r-14,l6742,2284r2,2l6758,2286r3,-2l6758,2282xe" fillcolor="#006fbf" stroked="f">
                <v:path arrowok="t"/>
              </v:shape>
              <v:shape id="_x0000_s4982" style="position:absolute;left:3619;top:131;width:4307;height:2156" coordorigin="3619,131" coordsize="4307,2156" path="m6724,2282r-15,l6707,2284r2,2l6724,2286r2,-2l6724,2282xe" fillcolor="#006fbf" stroked="f">
                <v:path arrowok="t"/>
              </v:shape>
              <v:shape id="_x0000_s4983" style="position:absolute;left:3619;top:131;width:4307;height:2156" coordorigin="3619,131" coordsize="4307,2156" path="m6689,2282r-15,l6671,2284r3,2l6689,2286r2,-2l6689,2282xe" fillcolor="#006fbf" stroked="f">
                <v:path arrowok="t"/>
              </v:shape>
              <v:shape id="_x0000_s4984" style="position:absolute;left:3619;top:131;width:4307;height:2156" coordorigin="3619,131" coordsize="4307,2156" path="m6654,2282r-16,l6636,2284r2,2l6654,2286r2,-2l6654,2282xe" fillcolor="#006fbf" stroked="f">
                <v:path arrowok="t"/>
              </v:shape>
              <v:shape id="_x0000_s4985" style="position:absolute;left:3619;top:131;width:4307;height:2156" coordorigin="3619,131" coordsize="4307,2156" path="m6619,2282r-15,l6601,2284r3,2l6619,2286r3,-2l6619,2282xe" fillcolor="#006fbf" stroked="f">
                <v:path arrowok="t"/>
              </v:shape>
              <v:shape id="_x0000_s4986" style="position:absolute;left:3619;top:131;width:4307;height:2156" coordorigin="3619,131" coordsize="4307,2156" path="m6584,2282r-15,l6566,2284r3,2l6584,2286r3,-2l6584,2282xe" fillcolor="#006fbf" stroked="f">
                <v:path arrowok="t"/>
              </v:shape>
              <v:shape id="_x0000_s4987" style="position:absolute;left:3619;top:131;width:4307;height:2156" coordorigin="3619,131" coordsize="4307,2156" path="m6548,2282r-14,l6532,2284r2,2l6548,2286r3,-2l6548,2282xe" fillcolor="#006fbf" stroked="f">
                <v:path arrowok="t"/>
              </v:shape>
              <v:shape id="_x0000_s4988" style="position:absolute;left:3619;top:131;width:4307;height:2156" coordorigin="3619,131" coordsize="4307,2156" path="m6514,2282r-15,l6497,2284r2,2l6514,2286r2,-2l6514,2282xe" fillcolor="#006fbf" stroked="f">
                <v:path arrowok="t"/>
              </v:shape>
              <v:shape id="_x0000_s4989" style="position:absolute;left:3619;top:131;width:4307;height:2156" coordorigin="3619,131" coordsize="4307,2156" path="m6479,2282r-15,l6461,2284r3,2l6479,2286r2,-2l6479,2282xe" fillcolor="#006fbf" stroked="f">
                <v:path arrowok="t"/>
              </v:shape>
              <v:shape id="_x0000_s4990" style="position:absolute;left:3619;top:131;width:4307;height:2156" coordorigin="3619,131" coordsize="4307,2156" path="m6444,2282r-16,l6426,2284r2,2l6444,2286r2,-2l6444,2282xe" fillcolor="#006fbf" stroked="f">
                <v:path arrowok="t"/>
              </v:shape>
              <v:shape id="_x0000_s4991" style="position:absolute;left:3619;top:131;width:4307;height:2156" coordorigin="3619,131" coordsize="4307,2156" path="m6409,2282r-15,l6391,2284r3,2l6409,2286r3,-2l6409,2282xe" fillcolor="#006fbf" stroked="f">
                <v:path arrowok="t"/>
              </v:shape>
              <v:shape id="_x0000_s4992" style="position:absolute;left:3619;top:131;width:4307;height:2156" coordorigin="3619,131" coordsize="4307,2156" path="m6374,2282r-15,l6356,2284r3,2l6374,2286r3,-2l6374,2282xe" fillcolor="#006fbf" stroked="f">
                <v:path arrowok="t"/>
              </v:shape>
              <v:shape id="_x0000_s4993" style="position:absolute;left:3619;top:131;width:4307;height:2156" coordorigin="3619,131" coordsize="4307,2156" path="m6338,2282r-14,l6322,2284r2,2l6338,2286r3,-2l6338,2282xe" fillcolor="#006fbf" stroked="f">
                <v:path arrowok="t"/>
              </v:shape>
              <v:shape id="_x0000_s4994" style="position:absolute;left:3619;top:131;width:4307;height:2156" coordorigin="3619,131" coordsize="4307,2156" path="m6304,2282r-15,l6287,2284r2,2l6304,2286r2,-2l6304,2282xe" fillcolor="#006fbf" stroked="f">
                <v:path arrowok="t"/>
              </v:shape>
              <v:shape id="_x0000_s4995" style="position:absolute;left:3619;top:131;width:4307;height:2156" coordorigin="3619,131" coordsize="4307,2156" path="m6269,2282r-15,l6251,2284r3,2l6269,2286r2,-2l6269,2282xe" fillcolor="#006fbf" stroked="f">
                <v:path arrowok="t"/>
              </v:shape>
              <v:shape id="_x0000_s4996" style="position:absolute;left:3619;top:131;width:4307;height:2156" coordorigin="3619,131" coordsize="4307,2156" path="m6234,2282r-16,l6216,2284r2,2l6234,2286r2,-2l6234,2282xe" fillcolor="#006fbf" stroked="f">
                <v:path arrowok="t"/>
              </v:shape>
              <v:shape id="_x0000_s4997" style="position:absolute;left:3619;top:131;width:4307;height:2156" coordorigin="3619,131" coordsize="4307,2156" path="m6199,2282r-15,l6181,2284r3,2l6199,2286r3,-2l6199,2282xe" fillcolor="#006fbf" stroked="f">
                <v:path arrowok="t"/>
              </v:shape>
              <v:shape id="_x0000_s4998" style="position:absolute;left:3619;top:131;width:4307;height:2156" coordorigin="3619,131" coordsize="4307,2156" path="m6164,2282r-15,l6146,2284r3,2l6164,2286r3,-2l6164,2282xe" fillcolor="#006fbf" stroked="f">
                <v:path arrowok="t"/>
              </v:shape>
              <v:shape id="_x0000_s4999" style="position:absolute;left:3619;top:131;width:4307;height:2156" coordorigin="3619,131" coordsize="4307,2156" path="m6128,2282r-14,l6112,2284r2,2l6128,2286r3,-2l6128,2282xe" fillcolor="#006fbf" stroked="f">
                <v:path arrowok="t"/>
              </v:shape>
              <v:shape id="_x0000_s5000" style="position:absolute;left:3619;top:131;width:4307;height:2156" coordorigin="3619,131" coordsize="4307,2156" path="m6094,2282r-15,l6077,2284r2,2l6094,2286r2,-2l6094,2282xe" fillcolor="#006fbf" stroked="f">
                <v:path arrowok="t"/>
              </v:shape>
              <v:shape id="_x0000_s5001" style="position:absolute;left:3619;top:131;width:4307;height:2156" coordorigin="3619,131" coordsize="4307,2156" path="m6059,2282r-15,l6041,2284r3,2l6059,2286r2,-2l6059,2282xe" fillcolor="#006fbf" stroked="f">
                <v:path arrowok="t"/>
              </v:shape>
              <v:shape id="_x0000_s5002" style="position:absolute;left:3619;top:131;width:4307;height:2156" coordorigin="3619,131" coordsize="4307,2156" path="m6024,2282r-16,l6006,2284r2,2l6024,2286r2,-2l6024,2282xe" fillcolor="#006fbf" stroked="f">
                <v:path arrowok="t"/>
              </v:shape>
              <v:shape id="_x0000_s5003" style="position:absolute;left:3619;top:131;width:4307;height:2156" coordorigin="3619,131" coordsize="4307,2156" path="m5989,2282r-15,l5971,2284r3,2l5989,2286r3,-2l5989,2282xe" fillcolor="#006fbf" stroked="f">
                <v:path arrowok="t"/>
              </v:shape>
              <v:shape id="_x0000_s5004" style="position:absolute;left:3619;top:131;width:4307;height:2156" coordorigin="3619,131" coordsize="4307,2156" path="m5954,2282r-15,l5936,2284r3,2l5954,2286r3,-2l5954,2282xe" fillcolor="#006fbf" stroked="f">
                <v:path arrowok="t"/>
              </v:shape>
              <v:shape id="_x0000_s5005" style="position:absolute;left:3619;top:131;width:4307;height:2156" coordorigin="3619,131" coordsize="4307,2156" path="m5918,2282r-14,l5902,2284r2,2l5918,2286r3,-2l5918,2282xe" fillcolor="#006fbf" stroked="f">
                <v:path arrowok="t"/>
              </v:shape>
              <v:shape id="_x0000_s5006" style="position:absolute;left:3619;top:131;width:4307;height:2156" coordorigin="3619,131" coordsize="4307,2156" path="m5884,2282r-15,l5867,2284r2,2l5884,2286r2,-2l5884,2282xe" fillcolor="#006fbf" stroked="f">
                <v:path arrowok="t"/>
              </v:shape>
              <v:shape id="_x0000_s5007" style="position:absolute;left:3619;top:131;width:4307;height:2156" coordorigin="3619,131" coordsize="4307,2156" path="m5849,2282r-15,l5831,2284r3,2l5849,2286r2,-2l5849,2282xe" fillcolor="#006fbf" stroked="f">
                <v:path arrowok="t"/>
              </v:shape>
              <v:shape id="_x0000_s5008" style="position:absolute;left:3619;top:131;width:4307;height:2156" coordorigin="3619,131" coordsize="4307,2156" path="m5814,2282r-16,l5796,2284r2,2l5814,2286r2,-2l5814,2282xe" fillcolor="#006fbf" stroked="f">
                <v:path arrowok="t"/>
              </v:shape>
              <v:shape id="_x0000_s5009" style="position:absolute;left:3619;top:131;width:4307;height:2156" coordorigin="3619,131" coordsize="4307,2156" path="m5779,2282r-15,l5761,2284r3,2l5779,2286r3,-2l5779,2282xe" fillcolor="#006fbf" stroked="f">
                <v:path arrowok="t"/>
              </v:shape>
              <v:shape id="_x0000_s5010" style="position:absolute;left:3619;top:131;width:4307;height:2156" coordorigin="3619,131" coordsize="4307,2156" path="m5744,2282r-15,l5726,2284r3,2l5744,2286r3,-2l5744,2282xe" fillcolor="#006fbf" stroked="f">
                <v:path arrowok="t"/>
              </v:shape>
              <v:shape id="_x0000_s5011" style="position:absolute;left:3619;top:131;width:4307;height:2156" coordorigin="3619,131" coordsize="4307,2156" path="m5708,2282r-14,l5692,2284r2,2l5708,2286r3,-2l5708,2282xe" fillcolor="#006fbf" stroked="f">
                <v:path arrowok="t"/>
              </v:shape>
              <v:shape id="_x0000_s5012" style="position:absolute;left:3619;top:131;width:4307;height:2156" coordorigin="3619,131" coordsize="4307,2156" path="m5674,2282r-15,l5657,2284r2,2l5674,2286r2,-2l5674,2282xe" fillcolor="#006fbf" stroked="f">
                <v:path arrowok="t"/>
              </v:shape>
              <v:shape id="_x0000_s5013" style="position:absolute;left:3619;top:131;width:4307;height:2156" coordorigin="3619,131" coordsize="4307,2156" path="m5639,2282r-15,l5621,2284r3,2l5639,2286r2,-2l5639,2282xe" fillcolor="#006fbf" stroked="f">
                <v:path arrowok="t"/>
              </v:shape>
              <v:shape id="_x0000_s5014" style="position:absolute;left:3619;top:131;width:4307;height:2156" coordorigin="3619,131" coordsize="4307,2156" path="m5604,2282r-16,l5586,2284r2,2l5604,2286r2,-2l5604,2282xe" fillcolor="#006fbf" stroked="f">
                <v:path arrowok="t"/>
              </v:shape>
              <v:shape id="_x0000_s5015" style="position:absolute;left:3619;top:131;width:4307;height:2156" coordorigin="3619,131" coordsize="4307,2156" path="m5569,2282r-15,l5551,2284r3,2l5569,2286r3,-2l5569,2282xe" fillcolor="#006fbf" stroked="f">
                <v:path arrowok="t"/>
              </v:shape>
              <v:shape id="_x0000_s5016" style="position:absolute;left:3619;top:131;width:4307;height:2156" coordorigin="3619,131" coordsize="4307,2156" path="m5534,2282r-15,l5516,2284r3,2l5534,2286r3,-2l5534,2282xe" fillcolor="#006fbf" stroked="f">
                <v:path arrowok="t"/>
              </v:shape>
              <v:shape id="_x0000_s5017" style="position:absolute;left:3619;top:131;width:4307;height:2156" coordorigin="3619,131" coordsize="4307,2156" path="m5498,2282r-14,l5482,2284r2,2l5498,2286r3,-2l5498,2282xe" fillcolor="#006fbf" stroked="f">
                <v:path arrowok="t"/>
              </v:shape>
              <v:shape id="_x0000_s5018" style="position:absolute;left:3619;top:131;width:4307;height:2156" coordorigin="3619,131" coordsize="4307,2156" path="m5464,2282r-15,l5447,2284r2,2l5464,2286r2,-2l5464,2282xe" fillcolor="#006fbf" stroked="f">
                <v:path arrowok="t"/>
              </v:shape>
              <v:shape id="_x0000_s5019" style="position:absolute;left:3619;top:131;width:4307;height:2156" coordorigin="3619,131" coordsize="4307,2156" path="m5429,2282r-15,l5411,2284r3,2l5429,2286r2,-2l5429,2282xe" fillcolor="#006fbf" stroked="f">
                <v:path arrowok="t"/>
              </v:shape>
              <v:shape id="_x0000_s5020" style="position:absolute;left:3619;top:131;width:4307;height:2156" coordorigin="3619,131" coordsize="4307,2156" path="m5394,2282r-16,l5376,2284r2,2l5394,2286r2,-2l5394,2282xe" fillcolor="#006fbf" stroked="f">
                <v:path arrowok="t"/>
              </v:shape>
              <v:shape id="_x0000_s5021" style="position:absolute;left:3619;top:131;width:4307;height:2156" coordorigin="3619,131" coordsize="4307,2156" path="m5359,2282r-15,l5341,2284r3,2l5359,2286r3,-2l5359,2282xe" fillcolor="#006fbf" stroked="f">
                <v:path arrowok="t"/>
              </v:shape>
              <v:shape id="_x0000_s5022" style="position:absolute;left:3619;top:131;width:4307;height:2156" coordorigin="3619,131" coordsize="4307,2156" path="m5324,2282r-15,l5306,2284r3,2l5324,2286r3,-2l5324,2282xe" fillcolor="#006fbf" stroked="f">
                <v:path arrowok="t"/>
              </v:shape>
              <v:shape id="_x0000_s5023" style="position:absolute;left:3619;top:131;width:4307;height:2156" coordorigin="3619,131" coordsize="4307,2156" path="m5288,2282r-14,l5272,2284r2,2l5288,2286r3,-2l5288,2282xe" fillcolor="#006fbf" stroked="f">
                <v:path arrowok="t"/>
              </v:shape>
              <v:shape id="_x0000_s5024" style="position:absolute;left:3619;top:131;width:4307;height:2156" coordorigin="3619,131" coordsize="4307,2156" path="m5254,2282r-15,l5237,2284r2,2l5254,2286r2,-2l5254,2282xe" fillcolor="#006fbf" stroked="f">
                <v:path arrowok="t"/>
              </v:shape>
              <v:shape id="_x0000_s5025" style="position:absolute;left:3619;top:131;width:4307;height:2156" coordorigin="3619,131" coordsize="4307,2156" path="m5219,2282r-15,l5201,2284r3,2l5219,2286r2,-2l5219,2282xe" fillcolor="#006fbf" stroked="f">
                <v:path arrowok="t"/>
              </v:shape>
              <v:shape id="_x0000_s5026" style="position:absolute;left:3619;top:131;width:4307;height:2156" coordorigin="3619,131" coordsize="4307,2156" path="m5184,2282r-16,l5166,2284r2,2l5184,2286r2,-2l5184,2282xe" fillcolor="#006fbf" stroked="f">
                <v:path arrowok="t"/>
              </v:shape>
              <v:shape id="_x0000_s5027" style="position:absolute;left:3619;top:131;width:4307;height:2156" coordorigin="3619,131" coordsize="4307,2156" path="m5149,2282r-15,l5131,2284r3,2l5149,2286r3,-2l5149,2282xe" fillcolor="#006fbf" stroked="f">
                <v:path arrowok="t"/>
              </v:shape>
              <v:shape id="_x0000_s5028" style="position:absolute;left:3619;top:131;width:4307;height:2156" coordorigin="3619,131" coordsize="4307,2156" path="m5114,2282r-15,l5096,2284r3,2l5114,2286r3,-2l5114,2282xe" fillcolor="#006fbf" stroked="f">
                <v:path arrowok="t"/>
              </v:shape>
              <v:shape id="_x0000_s5029" style="position:absolute;left:3619;top:131;width:4307;height:2156" coordorigin="3619,131" coordsize="4307,2156" path="m5078,2282r-14,l5062,2284r2,2l5078,2286r3,-2l5078,2282xe" fillcolor="#006fbf" stroked="f">
                <v:path arrowok="t"/>
              </v:shape>
              <v:shape id="_x0000_s5030" style="position:absolute;left:3619;top:131;width:4307;height:2156" coordorigin="3619,131" coordsize="4307,2156" path="m5044,2282r-15,l5027,2284r2,2l5044,2286r2,-2l5044,2282xe" fillcolor="#006fbf" stroked="f">
                <v:path arrowok="t"/>
              </v:shape>
              <v:shape id="_x0000_s5031" style="position:absolute;left:3619;top:131;width:4307;height:2156" coordorigin="3619,131" coordsize="4307,2156" path="m5009,2282r-15,l4991,2284r3,2l5009,2286r2,-2l5009,2282xe" fillcolor="#006fbf" stroked="f">
                <v:path arrowok="t"/>
              </v:shape>
              <v:shape id="_x0000_s5032" style="position:absolute;left:3619;top:131;width:4307;height:2156" coordorigin="3619,131" coordsize="4307,2156" path="m4974,2282r-16,l4956,2284r2,2l4974,2286r2,-2l4974,2282xe" fillcolor="#006fbf" stroked="f">
                <v:path arrowok="t"/>
              </v:shape>
              <v:shape id="_x0000_s5033" style="position:absolute;left:3619;top:131;width:4307;height:2156" coordorigin="3619,131" coordsize="4307,2156" path="m4939,2282r-15,l4921,2284r3,2l4939,2286r3,-2l4939,2282xe" fillcolor="#006fbf" stroked="f">
                <v:path arrowok="t"/>
              </v:shape>
              <v:shape id="_x0000_s5034" style="position:absolute;left:3619;top:131;width:4307;height:2156" coordorigin="3619,131" coordsize="4307,2156" path="m4904,2282r-15,l4886,2284r3,2l4904,2286r3,-2l4904,2282xe" fillcolor="#006fbf" stroked="f">
                <v:path arrowok="t"/>
              </v:shape>
              <v:shape id="_x0000_s5035" style="position:absolute;left:3619;top:131;width:4307;height:2156" coordorigin="3619,131" coordsize="4307,2156" path="m4868,2282r-14,l4852,2284r2,2l4868,2286r3,-2l4868,2282xe" fillcolor="#006fbf" stroked="f">
                <v:path arrowok="t"/>
              </v:shape>
              <v:shape id="_x0000_s5036" style="position:absolute;left:3619;top:131;width:4307;height:2156" coordorigin="3619,131" coordsize="4307,2156" path="m4834,2282r-15,l4817,2284r2,2l4834,2286r2,-2l4834,2282xe" fillcolor="#006fbf" stroked="f">
                <v:path arrowok="t"/>
              </v:shape>
              <v:shape id="_x0000_s5037" style="position:absolute;left:3619;top:131;width:4307;height:2156" coordorigin="3619,131" coordsize="4307,2156" path="m4799,2282r-15,l4781,2284r3,2l4799,2286r2,-2l4799,2282xe" fillcolor="#006fbf" stroked="f">
                <v:path arrowok="t"/>
              </v:shape>
              <v:shape id="_x0000_s5038" style="position:absolute;left:3619;top:131;width:4307;height:2156" coordorigin="3619,131" coordsize="4307,2156" path="m4764,2282r-16,l4746,2284r2,2l4764,2286r2,-2l4764,2282xe" fillcolor="#006fbf" stroked="f">
                <v:path arrowok="t"/>
              </v:shape>
              <v:shape id="_x0000_s5039" style="position:absolute;left:3619;top:131;width:4307;height:2156" coordorigin="3619,131" coordsize="4307,2156" path="m4729,2282r-15,l4711,2284r3,2l4729,2286r3,-2l4729,2282xe" fillcolor="#006fbf" stroked="f">
                <v:path arrowok="t"/>
              </v:shape>
              <v:shape id="_x0000_s5040" style="position:absolute;left:3619;top:131;width:4307;height:2156" coordorigin="3619,131" coordsize="4307,2156" path="m4694,2282r-15,l4676,2284r3,2l4694,2286r3,-2l4694,2282xe" fillcolor="#006fbf" stroked="f">
                <v:path arrowok="t"/>
              </v:shape>
              <v:shape id="_x0000_s5041" style="position:absolute;left:3619;top:131;width:4307;height:2156" coordorigin="3619,131" coordsize="4307,2156" path="m4658,2282r-14,l4642,2284r2,2l4658,2286r3,-2l4658,2282xe" fillcolor="#006fbf" stroked="f">
                <v:path arrowok="t"/>
              </v:shape>
              <v:shape id="_x0000_s5042" style="position:absolute;left:3619;top:131;width:4307;height:2156" coordorigin="3619,131" coordsize="4307,2156" path="m4624,2282r-15,l4607,2284r2,2l4624,2286r2,-2l4624,2282xe" fillcolor="#006fbf" stroked="f">
                <v:path arrowok="t"/>
              </v:shape>
              <v:shape id="_x0000_s5043" style="position:absolute;left:3619;top:131;width:4307;height:2156" coordorigin="3619,131" coordsize="4307,2156" path="m4589,2282r-15,l4571,2284r3,2l4589,2286r2,-2l4589,2282xe" fillcolor="#006fbf" stroked="f">
                <v:path arrowok="t"/>
              </v:shape>
              <v:shape id="_x0000_s5044" style="position:absolute;left:3619;top:131;width:4307;height:2156" coordorigin="3619,131" coordsize="4307,2156" path="m4554,2282r-16,l4536,2284r2,2l4554,2286r2,-2l4554,2282xe" fillcolor="#006fbf" stroked="f">
                <v:path arrowok="t"/>
              </v:shape>
              <v:shape id="_x0000_s5045" style="position:absolute;left:3619;top:131;width:4307;height:2156" coordorigin="3619,131" coordsize="4307,2156" path="m4519,2282r-15,l4501,2284r3,2l4519,2286r3,-2l4519,2282xe" fillcolor="#006fbf" stroked="f">
                <v:path arrowok="t"/>
              </v:shape>
              <v:shape id="_x0000_s5046" style="position:absolute;left:3619;top:131;width:4307;height:2156" coordorigin="3619,131" coordsize="4307,2156" path="m4484,2282r-15,l4466,2284r3,2l4484,2286r3,-2l4484,2282xe" fillcolor="#006fbf" stroked="f">
                <v:path arrowok="t"/>
              </v:shape>
              <v:shape id="_x0000_s5047" style="position:absolute;left:3619;top:131;width:4307;height:2156" coordorigin="3619,131" coordsize="4307,2156" path="m4448,2282r-14,l4432,2284r2,2l4448,2286r3,-2l4448,2282xe" fillcolor="#006fbf" stroked="f">
                <v:path arrowok="t"/>
              </v:shape>
              <v:shape id="_x0000_s5048" style="position:absolute;left:3619;top:131;width:4307;height:2156" coordorigin="3619,131" coordsize="4307,2156" path="m4414,2282r-15,l4397,2284r2,2l4414,2286r2,-2l4414,2282xe" fillcolor="#006fbf" stroked="f">
                <v:path arrowok="t"/>
              </v:shape>
              <v:shape id="_x0000_s5049" style="position:absolute;left:3619;top:131;width:4307;height:2156" coordorigin="3619,131" coordsize="4307,2156" path="m4379,2282r-15,l4361,2284r3,2l4379,2286r2,-2l4379,2282xe" fillcolor="#006fbf" stroked="f">
                <v:path arrowok="t"/>
              </v:shape>
              <v:shape id="_x0000_s5050" style="position:absolute;left:3619;top:131;width:4307;height:2156" coordorigin="3619,131" coordsize="4307,2156" path="m4344,2282r-16,l4326,2284r2,2l4344,2286r2,-2l4344,2282xe" fillcolor="#006fbf" stroked="f">
                <v:path arrowok="t"/>
              </v:shape>
              <v:shape id="_x0000_s5051" style="position:absolute;left:3619;top:131;width:4307;height:2156" coordorigin="3619,131" coordsize="4307,2156" path="m4309,2282r-15,l4291,2284r3,2l4309,2286r3,-2l4309,2282xe" fillcolor="#006fbf" stroked="f">
                <v:path arrowok="t"/>
              </v:shape>
              <v:shape id="_x0000_s5052" style="position:absolute;left:3619;top:131;width:4307;height:2156" coordorigin="3619,131" coordsize="4307,2156" path="m4274,2282r-15,l4256,2284r3,2l4274,2286r3,-2l4274,2282xe" fillcolor="#006fbf" stroked="f">
                <v:path arrowok="t"/>
              </v:shape>
              <v:shape id="_x0000_s5053" style="position:absolute;left:3619;top:131;width:4307;height:2156" coordorigin="3619,131" coordsize="4307,2156" path="m4238,2282r-14,l4222,2284r2,2l4238,2286r3,-2l4238,2282xe" fillcolor="#006fbf" stroked="f">
                <v:path arrowok="t"/>
              </v:shape>
              <v:shape id="_x0000_s5054" style="position:absolute;left:3619;top:131;width:4307;height:2156" coordorigin="3619,131" coordsize="4307,2156" path="m4204,2282r-15,l4187,2284r2,2l4204,2286r2,-2l4204,2282xe" fillcolor="#006fbf" stroked="f">
                <v:path arrowok="t"/>
              </v:shape>
              <v:shape id="_x0000_s5055" style="position:absolute;left:3619;top:131;width:4307;height:2156" coordorigin="3619,131" coordsize="4307,2156" path="m4169,2282r-15,l4151,2284r3,2l4169,2286r2,-2l4169,2282xe" fillcolor="#006fbf" stroked="f">
                <v:path arrowok="t"/>
              </v:shape>
              <v:shape id="_x0000_s5056" style="position:absolute;left:3619;top:131;width:4307;height:2156" coordorigin="3619,131" coordsize="4307,2156" path="m4134,2282r-16,l4116,2284r2,2l4134,2286r2,-2l4134,2282xe" fillcolor="#006fbf" stroked="f">
                <v:path arrowok="t"/>
              </v:shape>
              <v:shape id="_x0000_s5057" style="position:absolute;left:3619;top:131;width:4307;height:2156" coordorigin="3619,131" coordsize="4307,2156" path="m4099,2282r-15,l4081,2284r3,2l4099,2286r3,-2l4099,2282xe" fillcolor="#006fbf" stroked="f">
                <v:path arrowok="t"/>
              </v:shape>
              <v:shape id="_x0000_s5058" style="position:absolute;left:3619;top:131;width:4307;height:2156" coordorigin="3619,131" coordsize="4307,2156" path="m4064,2282r-15,l4046,2284r3,2l4064,2286r3,-2l4064,2282xe" fillcolor="#006fbf" stroked="f">
                <v:path arrowok="t"/>
              </v:shape>
              <v:shape id="_x0000_s5059" style="position:absolute;left:3619;top:131;width:4307;height:2156" coordorigin="3619,131" coordsize="4307,2156" path="m4028,2282r-14,l4012,2284r2,2l4028,2286r3,-2l4028,2282xe" fillcolor="#006fbf" stroked="f">
                <v:path arrowok="t"/>
              </v:shape>
              <v:shape id="_x0000_s5060" style="position:absolute;left:3619;top:131;width:4307;height:2156" coordorigin="3619,131" coordsize="4307,2156" path="m3994,2282r-15,l3977,2284r2,2l3994,2286r2,-2l3994,2282xe" fillcolor="#006fbf" stroked="f">
                <v:path arrowok="t"/>
              </v:shape>
              <v:shape id="_x0000_s5061" style="position:absolute;left:3619;top:131;width:4307;height:2156" coordorigin="3619,131" coordsize="4307,2156" path="m3959,2282r-15,l3941,2284r3,2l3959,2286r2,-2l3959,2282xe" fillcolor="#006fbf" stroked="f">
                <v:path arrowok="t"/>
              </v:shape>
              <v:shape id="_x0000_s5062" style="position:absolute;left:3619;top:131;width:4307;height:2156" coordorigin="3619,131" coordsize="4307,2156" path="m3924,2282r-16,l3906,2284r2,2l3924,2286r2,-2l3924,2282xe" fillcolor="#006fbf" stroked="f">
                <v:path arrowok="t"/>
              </v:shape>
              <v:shape id="_x0000_s5063" style="position:absolute;left:3619;top:131;width:4307;height:2156" coordorigin="3619,131" coordsize="4307,2156" path="m3889,2282r-15,l3871,2284r3,2l3889,2286r3,-2l3889,2282xe" fillcolor="#006fbf" stroked="f">
                <v:path arrowok="t"/>
              </v:shape>
              <v:shape id="_x0000_s5064" style="position:absolute;left:3619;top:131;width:4307;height:2156" coordorigin="3619,131" coordsize="4307,2156" path="m3854,2282r-15,l3836,2284r3,2l3854,2286r3,-2l3854,2282xe" fillcolor="#006fbf" stroked="f">
                <v:path arrowok="t"/>
              </v:shape>
              <v:shape id="_x0000_s5065" style="position:absolute;left:3619;top:131;width:4307;height:2156" coordorigin="3619,131" coordsize="4307,2156" path="m3818,2282r-14,l3802,2284r2,2l3818,2286r3,-2l3818,2282xe" fillcolor="#006fbf" stroked="f">
                <v:path arrowok="t"/>
              </v:shape>
              <v:shape id="_x0000_s5066" style="position:absolute;left:3619;top:131;width:4307;height:2156" coordorigin="3619,131" coordsize="4307,2156" path="m3784,2282r-15,l3767,2284r2,2l3784,2286r2,-2l3784,2282xe" fillcolor="#006fbf" stroked="f">
                <v:path arrowok="t"/>
              </v:shape>
              <v:shape id="_x0000_s5067" style="position:absolute;left:3619;top:131;width:4307;height:2156" coordorigin="3619,131" coordsize="4307,2156" path="m3749,2282r-15,l3731,2284r3,2l3749,2286r2,-2l3749,2282xe" fillcolor="#006fbf" stroked="f">
                <v:path arrowok="t"/>
              </v:shape>
              <v:shape id="_x0000_s5068" style="position:absolute;left:3619;top:131;width:4307;height:2156" coordorigin="3619,131" coordsize="4307,2156" path="m3714,2282r-16,l3696,2284r2,2l3714,2286r2,-2l3714,2282xe" fillcolor="#006fbf" stroked="f">
                <v:path arrowok="t"/>
              </v:shape>
              <v:shape id="_x0000_s5069" style="position:absolute;left:3619;top:131;width:4307;height:2156" coordorigin="3619,131" coordsize="4307,2156" path="m3679,2282r-15,l3661,2284r3,2l3679,2286r3,-2l3679,2282xe" fillcolor="#006fbf" stroked="f">
                <v:path arrowok="t"/>
              </v:shape>
              <v:shape id="_x0000_s5070" style="position:absolute;left:3619;top:131;width:4307;height:2156" coordorigin="3619,131" coordsize="4307,2156" path="m3644,2282r-15,l3626,2284r3,2l3644,2286r3,-2l3644,2282xe" fillcolor="#006fbf" stroked="f">
                <v:path arrowok="t"/>
              </v:shape>
            </v:group>
            <v:group id="_x0000_s5071" style="position:absolute;left:3619;top:131;width:4307;height:2156" coordorigin="3619,131" coordsize="4307,2156">
              <v:shape id="_x0000_s5072" style="position:absolute;left:3619;top:131;width:4307;height:2156" coordorigin="3619,131" coordsize="4307,2156" path="m3622,131r-3,3l3619,148r3,2l3624,148r,-14l3622,131xe" fillcolor="#006fbf" stroked="f">
                <v:path arrowok="t"/>
              </v:shape>
              <v:shape id="_x0000_s5073" style="position:absolute;left:3619;top:131;width:4307;height:2156" coordorigin="3619,131" coordsize="4307,2156" path="m3622,166r-3,2l3619,183r3,3l3624,183r,-15l3622,166xe" fillcolor="#006fbf" stroked="f">
                <v:path arrowok="t"/>
              </v:shape>
              <v:shape id="_x0000_s5074" style="position:absolute;left:3619;top:131;width:4307;height:2156" coordorigin="3619,131" coordsize="4307,2156" path="m3622,201r-3,2l3619,219r3,2l3624,219r,-16l3622,201xe" fillcolor="#006fbf" stroked="f">
                <v:path arrowok="t"/>
              </v:shape>
              <v:shape id="_x0000_s5075" style="position:absolute;left:3619;top:131;width:4307;height:2156" coordorigin="3619,131" coordsize="4307,2156" path="m3622,236r-3,2l3619,254r3,2l3624,254r,-16l3622,236xe" fillcolor="#006fbf" stroked="f">
                <v:path arrowok="t"/>
              </v:shape>
              <v:shape id="_x0000_s5076" style="position:absolute;left:3619;top:131;width:4307;height:2156" coordorigin="3619,131" coordsize="4307,2156" path="m3622,270r-3,3l3619,288r3,3l3624,288r,-15l3622,270xe" fillcolor="#006fbf" stroked="f">
                <v:path arrowok="t"/>
              </v:shape>
              <v:shape id="_x0000_s5077" style="position:absolute;left:3619;top:131;width:4307;height:2156" coordorigin="3619,131" coordsize="4307,2156" path="m3622,306r-3,3l3619,323r3,3l3624,323r,-14l3622,306xe" fillcolor="#006fbf" stroked="f">
                <v:path arrowok="t"/>
              </v:shape>
              <v:shape id="_x0000_s5078" style="position:absolute;left:3619;top:131;width:4307;height:2156" coordorigin="3619,131" coordsize="4307,2156" path="m3622,341r-3,3l3619,358r3,2l3624,358r,-14l3622,341xe" fillcolor="#006fbf" stroked="f">
                <v:path arrowok="t"/>
              </v:shape>
              <v:shape id="_x0000_s5079" style="position:absolute;left:3619;top:131;width:4307;height:2156" coordorigin="3619,131" coordsize="4307,2156" path="m3622,376r-3,2l3619,393r3,3l3624,393r,-15l3622,376xe" fillcolor="#006fbf" stroked="f">
                <v:path arrowok="t"/>
              </v:shape>
              <v:shape id="_x0000_s5080" style="position:absolute;left:3619;top:131;width:4307;height:2156" coordorigin="3619,131" coordsize="4307,2156" path="m3622,411r-3,2l3619,429r3,2l3624,429r,-16l3622,411xe" fillcolor="#006fbf" stroked="f">
                <v:path arrowok="t"/>
              </v:shape>
              <v:shape id="_x0000_s5081" style="position:absolute;left:3619;top:131;width:4307;height:2156" coordorigin="3619,131" coordsize="4307,2156" path="m3622,446r-3,2l3619,464r3,2l3624,464r,-16l3622,446xe" fillcolor="#006fbf" stroked="f">
                <v:path arrowok="t"/>
              </v:shape>
              <v:shape id="_x0000_s5082" style="position:absolute;left:3619;top:131;width:4307;height:2156" coordorigin="3619,131" coordsize="4307,2156" path="m3622,480r-3,3l3619,498r3,3l3624,498r,-15l3622,480xe" fillcolor="#006fbf" stroked="f">
                <v:path arrowok="t"/>
              </v:shape>
              <v:shape id="_x0000_s5083" style="position:absolute;left:3619;top:131;width:4307;height:2156" coordorigin="3619,131" coordsize="4307,2156" path="m3622,516r-3,3l3619,533r3,3l3624,533r,-14l3622,516xe" fillcolor="#006fbf" stroked="f">
                <v:path arrowok="t"/>
              </v:shape>
              <v:shape id="_x0000_s5084" style="position:absolute;left:3619;top:131;width:4307;height:2156" coordorigin="3619,131" coordsize="4307,2156" path="m3622,551r-3,3l3619,568r3,2l3624,568r,-14l3622,551xe" fillcolor="#006fbf" stroked="f">
                <v:path arrowok="t"/>
              </v:shape>
              <v:shape id="_x0000_s5085" style="position:absolute;left:3619;top:131;width:4307;height:2156" coordorigin="3619,131" coordsize="4307,2156" path="m3622,586r-3,2l3619,603r3,3l3624,603r,-15l3622,586xe" fillcolor="#006fbf" stroked="f">
                <v:path arrowok="t"/>
              </v:shape>
              <v:shape id="_x0000_s5086" style="position:absolute;left:3619;top:131;width:4307;height:2156" coordorigin="3619,131" coordsize="4307,2156" path="m3622,621r-3,2l3619,639r3,2l3624,639r,-16l3622,621xe" fillcolor="#006fbf" stroked="f">
                <v:path arrowok="t"/>
              </v:shape>
              <v:shape id="_x0000_s5087" style="position:absolute;left:3619;top:131;width:4307;height:2156" coordorigin="3619,131" coordsize="4307,2156" path="m3622,656r-3,2l3619,674r3,2l3624,674r,-16l3622,656xe" fillcolor="#006fbf" stroked="f">
                <v:path arrowok="t"/>
              </v:shape>
              <v:shape id="_x0000_s5088" style="position:absolute;left:3619;top:131;width:4307;height:2156" coordorigin="3619,131" coordsize="4307,2156" path="m3622,690r-3,3l3619,708r3,3l3624,708r,-15l3622,690xe" fillcolor="#006fbf" stroked="f">
                <v:path arrowok="t"/>
              </v:shape>
              <v:shape id="_x0000_s5089" style="position:absolute;left:3619;top:131;width:4307;height:2156" coordorigin="3619,131" coordsize="4307,2156" path="m3622,726r-3,3l3619,743r3,3l3624,743r,-14l3622,726xe" fillcolor="#006fbf" stroked="f">
                <v:path arrowok="t"/>
              </v:shape>
              <v:shape id="_x0000_s5090" style="position:absolute;left:3619;top:131;width:4307;height:2156" coordorigin="3619,131" coordsize="4307,2156" path="m3622,761r-3,3l3619,778r3,2l3624,778r,-14l3622,761xe" fillcolor="#006fbf" stroked="f">
                <v:path arrowok="t"/>
              </v:shape>
              <v:shape id="_x0000_s5091" style="position:absolute;left:3619;top:131;width:4307;height:2156" coordorigin="3619,131" coordsize="4307,2156" path="m3622,796r-3,2l3619,813r3,3l3624,813r,-15l3622,796xe" fillcolor="#006fbf" stroked="f">
                <v:path arrowok="t"/>
              </v:shape>
              <v:shape id="_x0000_s5092" style="position:absolute;left:3619;top:131;width:4307;height:2156" coordorigin="3619,131" coordsize="4307,2156" path="m3622,831r-3,2l3619,849r3,2l3624,849r,-16l3622,831xe" fillcolor="#006fbf" stroked="f">
                <v:path arrowok="t"/>
              </v:shape>
              <v:shape id="_x0000_s5093" style="position:absolute;left:3619;top:131;width:4307;height:2156" coordorigin="3619,131" coordsize="4307,2156" path="m3622,866r-3,2l3619,884r3,2l3624,884r,-16l3622,866xe" fillcolor="#006fbf" stroked="f">
                <v:path arrowok="t"/>
              </v:shape>
              <v:shape id="_x0000_s5094" style="position:absolute;left:3619;top:131;width:4307;height:2156" coordorigin="3619,131" coordsize="4307,2156" path="m3622,900r-3,3l3619,918r3,3l3624,918r,-15l3622,900xe" fillcolor="#006fbf" stroked="f">
                <v:path arrowok="t"/>
              </v:shape>
              <v:shape id="_x0000_s5095" style="position:absolute;left:3619;top:131;width:4307;height:2156" coordorigin="3619,131" coordsize="4307,2156" path="m3622,936r-3,3l3619,953r3,3l3624,953r,-14l3622,936xe" fillcolor="#006fbf" stroked="f">
                <v:path arrowok="t"/>
              </v:shape>
              <v:shape id="_x0000_s5096" style="position:absolute;left:3619;top:131;width:4307;height:2156" coordorigin="3619,131" coordsize="4307,2156" path="m3622,971r-3,3l3619,988r3,2l3624,988r,-14l3622,971xe" fillcolor="#006fbf" stroked="f">
                <v:path arrowok="t"/>
              </v:shape>
              <v:shape id="_x0000_s5097" style="position:absolute;left:3619;top:131;width:4307;height:2156" coordorigin="3619,131" coordsize="4307,2156" path="m3622,1006r-3,2l3619,1023r3,3l3624,1023r,-15l3622,1006xe" fillcolor="#006fbf" stroked="f">
                <v:path arrowok="t"/>
              </v:shape>
              <v:shape id="_x0000_s5098" style="position:absolute;left:3619;top:131;width:4307;height:2156" coordorigin="3619,131" coordsize="4307,2156" path="m3622,1041r-3,2l3619,1059r3,2l3624,1059r,-16l3622,1041xe" fillcolor="#006fbf" stroked="f">
                <v:path arrowok="t"/>
              </v:shape>
              <v:shape id="_x0000_s5099" style="position:absolute;left:3619;top:131;width:4307;height:2156" coordorigin="3619,131" coordsize="4307,2156" path="m3622,1076r-3,2l3619,1094r3,2l3624,1094r,-16l3622,1076xe" fillcolor="#006fbf" stroked="f">
                <v:path arrowok="t"/>
              </v:shape>
              <v:shape id="_x0000_s5100" style="position:absolute;left:3619;top:131;width:4307;height:2156" coordorigin="3619,131" coordsize="4307,2156" path="m3622,1110r-3,3l3619,1128r3,3l3624,1128r,-15l3622,1110xe" fillcolor="#006fbf" stroked="f">
                <v:path arrowok="t"/>
              </v:shape>
              <v:shape id="_x0000_s5101" style="position:absolute;left:3619;top:131;width:4307;height:2156" coordorigin="3619,131" coordsize="4307,2156" path="m3622,1146r-3,3l3619,1163r3,3l3624,1163r,-14l3622,1146xe" fillcolor="#006fbf" stroked="f">
                <v:path arrowok="t"/>
              </v:shape>
              <v:shape id="_x0000_s5102" style="position:absolute;left:3619;top:131;width:4307;height:2156" coordorigin="3619,131" coordsize="4307,2156" path="m3622,1181r-3,3l3619,1198r3,2l3624,1198r,-14l3622,1181xe" fillcolor="#006fbf" stroked="f">
                <v:path arrowok="t"/>
              </v:shape>
              <v:shape id="_x0000_s5103" style="position:absolute;left:3619;top:131;width:4307;height:2156" coordorigin="3619,131" coordsize="4307,2156" path="m3622,1216r-3,2l3619,1233r3,3l3624,1233r,-15l3622,1216xe" fillcolor="#006fbf" stroked="f">
                <v:path arrowok="t"/>
              </v:shape>
              <v:shape id="_x0000_s5104" style="position:absolute;left:3619;top:131;width:4307;height:2156" coordorigin="3619,131" coordsize="4307,2156" path="m3622,1251r-3,2l3619,1269r3,2l3624,1269r,-16l3622,1251xe" fillcolor="#006fbf" stroked="f">
                <v:path arrowok="t"/>
              </v:shape>
              <v:shape id="_x0000_s5105" style="position:absolute;left:3619;top:131;width:4307;height:2156" coordorigin="3619,131" coordsize="4307,2156" path="m3622,1286r-3,2l3619,1304r3,2l3624,1304r,-16l3622,1286xe" fillcolor="#006fbf" stroked="f">
                <v:path arrowok="t"/>
              </v:shape>
              <v:shape id="_x0000_s5106" style="position:absolute;left:3619;top:131;width:4307;height:2156" coordorigin="3619,131" coordsize="4307,2156" path="m3622,1320r-3,3l3619,1338r3,3l3624,1338r,-15l3622,1320xe" fillcolor="#006fbf" stroked="f">
                <v:path arrowok="t"/>
              </v:shape>
              <v:shape id="_x0000_s5107" style="position:absolute;left:3619;top:131;width:4307;height:2156" coordorigin="3619,131" coordsize="4307,2156" path="m3622,1356r-3,3l3619,1373r3,3l3624,1373r,-14l3622,1356xe" fillcolor="#006fbf" stroked="f">
                <v:path arrowok="t"/>
              </v:shape>
              <v:shape id="_x0000_s5108" style="position:absolute;left:3619;top:131;width:4307;height:2156" coordorigin="3619,131" coordsize="4307,2156" path="m3622,1391r-3,3l3619,1408r3,2l3624,1408r,-14l3622,1391xe" fillcolor="#006fbf" stroked="f">
                <v:path arrowok="t"/>
              </v:shape>
              <v:shape id="_x0000_s5109" style="position:absolute;left:3619;top:131;width:4307;height:2156" coordorigin="3619,131" coordsize="4307,2156" path="m3622,1426r-3,2l3619,1443r3,3l3624,1443r,-15l3622,1426xe" fillcolor="#006fbf" stroked="f">
                <v:path arrowok="t"/>
              </v:shape>
              <v:shape id="_x0000_s5110" style="position:absolute;left:3619;top:131;width:4307;height:2156" coordorigin="3619,131" coordsize="4307,2156" path="m3622,1461r-3,2l3619,1479r3,2l3624,1479r,-16l3622,1461xe" fillcolor="#006fbf" stroked="f">
                <v:path arrowok="t"/>
              </v:shape>
              <v:shape id="_x0000_s5111" style="position:absolute;left:3619;top:131;width:4307;height:2156" coordorigin="3619,131" coordsize="4307,2156" path="m3622,1496r-3,2l3619,1514r3,2l3624,1514r,-16l3622,1496xe" fillcolor="#006fbf" stroked="f">
                <v:path arrowok="t"/>
              </v:shape>
              <v:shape id="_x0000_s5112" style="position:absolute;left:3619;top:131;width:4307;height:2156" coordorigin="3619,131" coordsize="4307,2156" path="m3622,1530r-3,3l3619,1548r3,3l3624,1548r,-15l3622,1530xe" fillcolor="#006fbf" stroked="f">
                <v:path arrowok="t"/>
              </v:shape>
              <v:shape id="_x0000_s5113" style="position:absolute;left:3619;top:131;width:4307;height:2156" coordorigin="3619,131" coordsize="4307,2156" path="m3622,1566r-3,3l3619,1583r3,3l3624,1583r,-14l3622,1566xe" fillcolor="#006fbf" stroked="f">
                <v:path arrowok="t"/>
              </v:shape>
              <v:shape id="_x0000_s5114" style="position:absolute;left:3619;top:131;width:4307;height:2156" coordorigin="3619,131" coordsize="4307,2156" path="m3622,1601r-3,3l3619,1618r3,2l3624,1618r,-14l3622,1601xe" fillcolor="#006fbf" stroked="f">
                <v:path arrowok="t"/>
              </v:shape>
              <v:shape id="_x0000_s5115" style="position:absolute;left:3619;top:131;width:4307;height:2156" coordorigin="3619,131" coordsize="4307,2156" path="m3622,1636r-3,2l3619,1653r3,3l3624,1653r,-15l3622,1636xe" fillcolor="#006fbf" stroked="f">
                <v:path arrowok="t"/>
              </v:shape>
              <v:shape id="_x0000_s5116" style="position:absolute;left:3619;top:131;width:4307;height:2156" coordorigin="3619,131" coordsize="4307,2156" path="m3622,1671r-3,2l3619,1689r3,2l3624,1689r,-16l3622,1671xe" fillcolor="#006fbf" stroked="f">
                <v:path arrowok="t"/>
              </v:shape>
              <v:shape id="_x0000_s5117" style="position:absolute;left:3619;top:131;width:4307;height:2156" coordorigin="3619,131" coordsize="4307,2156" path="m3622,1706r-3,2l3619,1724r3,2l3624,1724r,-16l3622,1706xe" fillcolor="#006fbf" stroked="f">
                <v:path arrowok="t"/>
              </v:shape>
              <v:shape id="_x0000_s5118" style="position:absolute;left:3619;top:131;width:4307;height:2156" coordorigin="3619,131" coordsize="4307,2156" path="m3622,1740r-3,3l3619,1758r3,3l3624,1758r,-15l3622,1740xe" fillcolor="#006fbf" stroked="f">
                <v:path arrowok="t"/>
              </v:shape>
              <v:shape id="_x0000_s5119" style="position:absolute;left:3619;top:131;width:4307;height:2156" coordorigin="3619,131" coordsize="4307,2156" path="m3622,1776r-3,3l3619,1793r3,3l3624,1793r,-14l3622,1776xe" fillcolor="#006fbf" stroked="f">
                <v:path arrowok="t"/>
              </v:shape>
              <v:shape id="_x0000_s5120" style="position:absolute;left:3619;top:131;width:4307;height:2156" coordorigin="3619,131" coordsize="4307,2156" path="m3622,1811r-3,3l3619,1828r3,2l3624,1828r,-14l3622,1811xe" fillcolor="#006fbf" stroked="f">
                <v:path arrowok="t"/>
              </v:shape>
              <v:shape id="_x0000_s5121" style="position:absolute;left:3619;top:131;width:4307;height:2156" coordorigin="3619,131" coordsize="4307,2156" path="m3622,1846r-3,2l3619,1863r3,3l3624,1863r,-15l3622,1846xe" fillcolor="#006fbf" stroked="f">
                <v:path arrowok="t"/>
              </v:shape>
              <v:shape id="_x0000_s5122" style="position:absolute;left:3619;top:131;width:4307;height:2156" coordorigin="3619,131" coordsize="4307,2156" path="m3622,1881r-3,2l3619,1899r3,2l3624,1899r,-16l3622,1881xe" fillcolor="#006fbf" stroked="f">
                <v:path arrowok="t"/>
              </v:shape>
              <v:shape id="_x0000_s5123" style="position:absolute;left:3619;top:131;width:4307;height:2156" coordorigin="3619,131" coordsize="4307,2156" path="m3622,1916r-3,2l3619,1934r3,2l3624,1934r,-16l3622,1916xe" fillcolor="#006fbf" stroked="f">
                <v:path arrowok="t"/>
              </v:shape>
              <v:shape id="_x0000_s5124" style="position:absolute;left:3619;top:131;width:4307;height:2156" coordorigin="3619,131" coordsize="4307,2156" path="m3622,1950r-3,3l3619,1968r3,3l3624,1968r,-15l3622,1950xe" fillcolor="#006fbf" stroked="f">
                <v:path arrowok="t"/>
              </v:shape>
              <v:shape id="_x0000_s5125" style="position:absolute;left:3619;top:131;width:4307;height:2156" coordorigin="3619,131" coordsize="4307,2156" path="m3622,1986r-3,3l3619,2003r3,3l3624,2003r,-14l3622,1986xe" fillcolor="#006fbf" stroked="f">
                <v:path arrowok="t"/>
              </v:shape>
              <v:shape id="_x0000_s5126" style="position:absolute;left:3619;top:131;width:4307;height:2156" coordorigin="3619,131" coordsize="4307,2156" path="m3622,2021r-3,3l3619,2038r3,2l3624,2038r,-14l3622,2021xe" fillcolor="#006fbf" stroked="f">
                <v:path arrowok="t"/>
              </v:shape>
              <v:shape id="_x0000_s5127" style="position:absolute;left:3619;top:131;width:4307;height:2156" coordorigin="3619,131" coordsize="4307,2156" path="m3622,2056r-3,2l3619,2073r3,3l3624,2073r,-15l3622,2056xe" fillcolor="#006fbf" stroked="f">
                <v:path arrowok="t"/>
              </v:shape>
              <v:shape id="_x0000_s5128" style="position:absolute;left:3619;top:131;width:4307;height:2156" coordorigin="3619,131" coordsize="4307,2156" path="m3622,2091r-3,2l3619,2109r3,2l3624,2109r,-16l3622,2091xe" fillcolor="#006fbf" stroked="f">
                <v:path arrowok="t"/>
              </v:shape>
              <v:shape id="_x0000_s5129" style="position:absolute;left:3619;top:131;width:4307;height:2156" coordorigin="3619,131" coordsize="4307,2156" path="m3622,2126r-3,2l3619,2144r3,2l3624,2144r,-16l3622,2126xe" fillcolor="#006fbf" stroked="f">
                <v:path arrowok="t"/>
              </v:shape>
              <v:shape id="_x0000_s5130" style="position:absolute;left:3619;top:131;width:4307;height:2156" coordorigin="3619,131" coordsize="4307,2156" path="m3622,2160r-3,3l3619,2178r3,3l3624,2178r,-15l3622,2160xe" fillcolor="#006fbf" stroked="f">
                <v:path arrowok="t"/>
              </v:shape>
              <v:shape id="_x0000_s5131" style="position:absolute;left:3619;top:131;width:4307;height:2156" coordorigin="3619,131" coordsize="4307,2156" path="m3622,2196r-3,3l3619,2213r3,3l3624,2213r,-14l3622,2196xe" fillcolor="#006fbf" stroked="f">
                <v:path arrowok="t"/>
              </v:shape>
              <v:shape id="_x0000_s5132" style="position:absolute;left:3619;top:131;width:4307;height:2156" coordorigin="3619,131" coordsize="4307,2156" path="m3622,2231r-3,3l3619,2248r3,2l3624,2248r,-14l3622,2231xe" fillcolor="#006fbf" stroked="f">
                <v:path arrowok="t"/>
              </v:shape>
              <v:shape id="_x0000_s5133" style="position:absolute;left:3619;top:131;width:4307;height:2156" coordorigin="3619,131" coordsize="4307,2156" path="m3622,2266r-3,2l3619,2283r3,3l3624,2283r,-15l3622,2266xe" fillcolor="#006fbf" stroked="f">
                <v:path arrowok="t"/>
              </v:shape>
              <v:shape id="_x0000_s5134" style="position:absolute;left:3619;top:131;width:4307;height:2156" coordorigin="3619,131" coordsize="4307,2156" path="m3656,2282r-15,l3638,2284r3,2l3656,2286r3,-2l3656,2282xe" fillcolor="#006fbf" stroked="f">
                <v:path arrowok="t"/>
              </v:shape>
              <v:shape id="_x0000_s5135" style="position:absolute;left:3619;top:131;width:4307;height:2156" coordorigin="3619,131" coordsize="4307,2156" path="m3691,2282r-15,l3673,2284r3,2l3691,2286r3,-2l3691,2282xe" fillcolor="#006fbf" stroked="f">
                <v:path arrowok="t"/>
              </v:shape>
              <v:shape id="_x0000_s5136" style="position:absolute;left:3619;top:131;width:4307;height:2156" coordorigin="3619,131" coordsize="4307,2156" path="m3726,2282r-16,l3708,2284r2,2l3726,2286r2,-2l3726,2282xe" fillcolor="#006fbf" stroked="f">
                <v:path arrowok="t"/>
              </v:shape>
              <v:shape id="_x0000_s5137" style="position:absolute;left:3619;top:131;width:4307;height:2156" coordorigin="3619,131" coordsize="4307,2156" path="m3761,2282r-15,l3744,2284r2,2l3761,2286r2,-2l3761,2282xe" fillcolor="#006fbf" stroked="f">
                <v:path arrowok="t"/>
              </v:shape>
              <v:shape id="_x0000_s5138" style="position:absolute;left:3619;top:131;width:4307;height:2156" coordorigin="3619,131" coordsize="4307,2156" path="m3766,2252r-3,2l3763,2268r3,3l3768,2268r,-14l3766,2252xe" fillcolor="#006fbf" stroked="f">
                <v:path arrowok="t"/>
              </v:shape>
              <v:shape id="_x0000_s5139" style="position:absolute;left:3619;top:131;width:4307;height:2156" coordorigin="3619,131" coordsize="4307,2156" path="m3766,2217r-3,2l3763,2234r3,2l3768,2234r,-15l3766,2217xe" fillcolor="#006fbf" stroked="f">
                <v:path arrowok="t"/>
              </v:shape>
              <v:shape id="_x0000_s5140" style="position:absolute;left:3619;top:131;width:4307;height:2156" coordorigin="3619,131" coordsize="4307,2156" path="m3766,2181r-3,2l3763,2199r3,2l3768,2199r,-16l3766,2181xe" fillcolor="#006fbf" stroked="f">
                <v:path arrowok="t"/>
              </v:shape>
              <v:shape id="_x0000_s5141" style="position:absolute;left:3619;top:131;width:4307;height:2156" coordorigin="3619,131" coordsize="4307,2156" path="m3766,2146r-3,2l3763,2164r3,2l3768,2164r,-16l3766,2146xe" fillcolor="#006fbf" stroked="f">
                <v:path arrowok="t"/>
              </v:shape>
              <v:shape id="_x0000_s5142" style="position:absolute;left:3619;top:131;width:4307;height:2156" coordorigin="3619,131" coordsize="4307,2156" path="m3766,2111r-3,3l3763,2129r3,3l3768,2129r,-15l3766,2111xe" fillcolor="#006fbf" stroked="f">
                <v:path arrowok="t"/>
              </v:shape>
              <v:shape id="_x0000_s5143" style="position:absolute;left:3619;top:131;width:4307;height:2156" coordorigin="3619,131" coordsize="4307,2156" path="m3766,2076r-3,3l3763,2093r3,4l3768,2093r,-14l3766,2076xe" fillcolor="#006fbf" stroked="f">
                <v:path arrowok="t"/>
              </v:shape>
              <v:shape id="_x0000_s5144" style="position:absolute;left:3619;top:131;width:4307;height:2156" coordorigin="3619,131" coordsize="4307,2156" path="m3766,2042r-3,2l3763,2058r3,3l3768,2058r,-14l3766,2042xe" fillcolor="#006fbf" stroked="f">
                <v:path arrowok="t"/>
              </v:shape>
              <v:shape id="_x0000_s5145" style="position:absolute;left:3619;top:131;width:4307;height:2156" coordorigin="3619,131" coordsize="4307,2156" path="m3766,2007r-3,2l3763,2024r3,2l3768,2024r,-15l3766,2007xe" fillcolor="#006fbf" stroked="f">
                <v:path arrowok="t"/>
              </v:shape>
              <v:shape id="_x0000_s5146" style="position:absolute;left:3619;top:131;width:4307;height:2156" coordorigin="3619,131" coordsize="4307,2156" path="m3766,1971r-3,2l3763,1989r3,2l3768,1989r,-16l3766,1971xe" fillcolor="#006fbf" stroked="f">
                <v:path arrowok="t"/>
              </v:shape>
              <v:shape id="_x0000_s5147" style="position:absolute;left:3619;top:131;width:4307;height:2156" coordorigin="3619,131" coordsize="4307,2156" path="m3766,1936r-3,2l3763,1954r3,2l3768,1954r,-16l3766,1936xe" fillcolor="#006fbf" stroked="f">
                <v:path arrowok="t"/>
              </v:shape>
              <v:shape id="_x0000_s5148" style="position:absolute;left:3619;top:131;width:4307;height:2156" coordorigin="3619,131" coordsize="4307,2156" path="m3766,1901r-3,3l3763,1919r3,3l3768,1919r,-15l3766,1901xe" fillcolor="#006fbf" stroked="f">
                <v:path arrowok="t"/>
              </v:shape>
              <v:shape id="_x0000_s5149" style="position:absolute;left:3619;top:131;width:4307;height:2156" coordorigin="3619,131" coordsize="4307,2156" path="m3766,1866r-3,3l3763,1883r3,4l3768,1883r,-14l3766,1866xe" fillcolor="#006fbf" stroked="f">
                <v:path arrowok="t"/>
              </v:shape>
              <v:shape id="_x0000_s5150" style="position:absolute;left:3619;top:131;width:4307;height:2156" coordorigin="3619,131" coordsize="4307,2156" path="m3766,1832r-3,2l3763,1848r3,3l3768,1848r,-14l3766,1832xe" fillcolor="#006fbf" stroked="f">
                <v:path arrowok="t"/>
              </v:shape>
              <v:shape id="_x0000_s5151" style="position:absolute;left:3619;top:131;width:4307;height:2156" coordorigin="3619,131" coordsize="4307,2156" path="m3766,1797r-3,2l3763,1814r3,2l3768,1814r,-15l3766,1797xe" fillcolor="#006fbf" stroked="f">
                <v:path arrowok="t"/>
              </v:shape>
              <v:shape id="_x0000_s5152" style="position:absolute;left:3619;top:131;width:4307;height:2156" coordorigin="3619,131" coordsize="4307,2156" path="m3766,1761r-3,2l3763,1779r3,2l3768,1779r,-16l3766,1761xe" fillcolor="#006fbf" stroked="f">
                <v:path arrowok="t"/>
              </v:shape>
              <v:shape id="_x0000_s5153" style="position:absolute;left:3619;top:131;width:4307;height:2156" coordorigin="3619,131" coordsize="4307,2156" path="m3766,1726r-3,2l3763,1744r3,2l3768,1744r,-16l3766,1726xe" fillcolor="#006fbf" stroked="f">
                <v:path arrowok="t"/>
              </v:shape>
              <v:shape id="_x0000_s5154" style="position:absolute;left:3619;top:131;width:4307;height:2156" coordorigin="3619,131" coordsize="4307,2156" path="m3766,1691r-3,3l3763,1709r3,3l3768,1709r,-15l3766,1691xe" fillcolor="#006fbf" stroked="f">
                <v:path arrowok="t"/>
              </v:shape>
              <v:shape id="_x0000_s5155" style="position:absolute;left:3619;top:131;width:4307;height:2156" coordorigin="3619,131" coordsize="4307,2156" path="m3766,1656r-3,3l3763,1673r3,4l3768,1673r,-14l3766,1656xe" fillcolor="#006fbf" stroked="f">
                <v:path arrowok="t"/>
              </v:shape>
              <v:shape id="_x0000_s5156" style="position:absolute;left:3619;top:131;width:4307;height:2156" coordorigin="3619,131" coordsize="4307,2156" path="m3766,1622r-3,2l3763,1638r3,3l3768,1638r,-14l3766,1622xe" fillcolor="#006fbf" stroked="f">
                <v:path arrowok="t"/>
              </v:shape>
              <v:shape id="_x0000_s5157" style="position:absolute;left:3619;top:131;width:4307;height:2156" coordorigin="3619,131" coordsize="4307,2156" path="m3766,1587r-3,2l3763,1604r3,2l3768,1604r,-15l3766,1587xe" fillcolor="#006fbf" stroked="f">
                <v:path arrowok="t"/>
              </v:shape>
              <v:shape id="_x0000_s5158" style="position:absolute;left:3619;top:131;width:4307;height:2156" coordorigin="3619,131" coordsize="4307,2156" path="m3766,1551r-3,2l3763,1569r3,2l3768,1569r,-16l3766,1551xe" fillcolor="#006fbf" stroked="f">
                <v:path arrowok="t"/>
              </v:shape>
              <v:shape id="_x0000_s5159" style="position:absolute;left:3619;top:131;width:4307;height:2156" coordorigin="3619,131" coordsize="4307,2156" path="m3766,1516r-3,2l3763,1534r3,2l3768,1534r,-16l3766,1516xe" fillcolor="#006fbf" stroked="f">
                <v:path arrowok="t"/>
              </v:shape>
              <v:shape id="_x0000_s5160" style="position:absolute;left:3619;top:131;width:4307;height:2156" coordorigin="3619,131" coordsize="4307,2156" path="m3766,1481r-3,3l3763,1499r3,3l3768,1499r,-15l3766,1481xe" fillcolor="#006fbf" stroked="f">
                <v:path arrowok="t"/>
              </v:shape>
              <v:shape id="_x0000_s5161" style="position:absolute;left:3619;top:131;width:4307;height:2156" coordorigin="3619,131" coordsize="4307,2156" path="m3766,1446r-3,3l3763,1463r3,4l3768,1463r,-14l3766,1446xe" fillcolor="#006fbf" stroked="f">
                <v:path arrowok="t"/>
              </v:shape>
              <v:shape id="_x0000_s5162" style="position:absolute;left:3619;top:131;width:4307;height:2156" coordorigin="3619,131" coordsize="4307,2156" path="m3766,1412r-3,2l3763,1428r3,3l3768,1428r,-14l3766,1412xe" fillcolor="#006fbf" stroked="f">
                <v:path arrowok="t"/>
              </v:shape>
              <v:shape id="_x0000_s5163" style="position:absolute;left:3619;top:131;width:4307;height:2156" coordorigin="3619,131" coordsize="4307,2156" path="m3766,1377r-3,2l3763,1394r3,2l3768,1394r,-15l3766,1377xe" fillcolor="#006fbf" stroked="f">
                <v:path arrowok="t"/>
              </v:shape>
              <v:shape id="_x0000_s5164" style="position:absolute;left:3619;top:131;width:4307;height:2156" coordorigin="3619,131" coordsize="4307,2156" path="m3766,1341r-3,2l3763,1359r3,2l3768,1359r,-16l3766,1341xe" fillcolor="#006fbf" stroked="f">
                <v:path arrowok="t"/>
              </v:shape>
              <v:shape id="_x0000_s5165" style="position:absolute;left:3619;top:131;width:4307;height:2156" coordorigin="3619,131" coordsize="4307,2156" path="m3766,1306r-3,2l3763,1324r3,2l3768,1324r,-16l3766,1306xe" fillcolor="#006fbf" stroked="f">
                <v:path arrowok="t"/>
              </v:shape>
              <v:shape id="_x0000_s5166" style="position:absolute;left:3619;top:131;width:4307;height:2156" coordorigin="3619,131" coordsize="4307,2156" path="m3766,1271r-3,3l3763,1289r3,3l3768,1289r,-15l3766,1271xe" fillcolor="#006fbf" stroked="f">
                <v:path arrowok="t"/>
              </v:shape>
              <v:shape id="_x0000_s5167" style="position:absolute;left:3619;top:131;width:4307;height:2156" coordorigin="3619,131" coordsize="4307,2156" path="m3766,1236r-3,3l3763,1253r3,4l3768,1253r,-14l3766,1236xe" fillcolor="#006fbf" stroked="f">
                <v:path arrowok="t"/>
              </v:shape>
              <v:shape id="_x0000_s5168" style="position:absolute;left:3619;top:131;width:4307;height:2156" coordorigin="3619,131" coordsize="4307,2156" path="m3766,1202r-3,2l3763,1218r3,3l3768,1218r,-14l3766,1202xe" fillcolor="#006fbf" stroked="f">
                <v:path arrowok="t"/>
              </v:shape>
              <v:shape id="_x0000_s5169" style="position:absolute;left:3619;top:131;width:4307;height:2156" coordorigin="3619,131" coordsize="4307,2156" path="m3766,1167r-3,2l3763,1184r3,2l3768,1184r,-15l3766,1167xe" fillcolor="#006fbf" stroked="f">
                <v:path arrowok="t"/>
              </v:shape>
              <v:shape id="_x0000_s5170" style="position:absolute;left:3619;top:131;width:4307;height:2156" coordorigin="3619,131" coordsize="4307,2156" path="m3766,1131r-3,2l3763,1149r3,2l3768,1149r,-16l3766,1131xe" fillcolor="#006fbf" stroked="f">
                <v:path arrowok="t"/>
              </v:shape>
              <v:shape id="_x0000_s5171" style="position:absolute;left:3619;top:131;width:4307;height:2156" coordorigin="3619,131" coordsize="4307,2156" path="m3766,1096r-3,2l3763,1114r3,2l3768,1114r,-16l3766,1096xe" fillcolor="#006fbf" stroked="f">
                <v:path arrowok="t"/>
              </v:shape>
              <v:shape id="_x0000_s5172" style="position:absolute;left:3619;top:131;width:4307;height:2156" coordorigin="3619,131" coordsize="4307,2156" path="m3766,1061r-3,3l3763,1079r3,3l3768,1079r,-15l3766,1061xe" fillcolor="#006fbf" stroked="f">
                <v:path arrowok="t"/>
              </v:shape>
              <v:shape id="_x0000_s5173" style="position:absolute;left:3619;top:131;width:4307;height:2156" coordorigin="3619,131" coordsize="4307,2156" path="m3766,1026r-3,3l3763,1043r3,4l3768,1043r,-14l3766,1026xe" fillcolor="#006fbf" stroked="f">
                <v:path arrowok="t"/>
              </v:shape>
              <v:shape id="_x0000_s5174" style="position:absolute;left:3619;top:131;width:4307;height:2156" coordorigin="3619,131" coordsize="4307,2156" path="m3766,992r-3,2l3763,1008r3,3l3768,1008r,-14l3766,992xe" fillcolor="#006fbf" stroked="f">
                <v:path arrowok="t"/>
              </v:shape>
              <v:shape id="_x0000_s5175" style="position:absolute;left:3619;top:131;width:4307;height:2156" coordorigin="3619,131" coordsize="4307,2156" path="m3766,957r-3,2l3763,974r3,2l3768,974r,-15l3766,957xe" fillcolor="#006fbf" stroked="f">
                <v:path arrowok="t"/>
              </v:shape>
              <v:shape id="_x0000_s5176" style="position:absolute;left:3619;top:131;width:4307;height:2156" coordorigin="3619,131" coordsize="4307,2156" path="m3766,921r-3,2l3763,939r3,2l3768,939r,-16l3766,921xe" fillcolor="#006fbf" stroked="f">
                <v:path arrowok="t"/>
              </v:shape>
              <v:shape id="_x0000_s5177" style="position:absolute;left:3619;top:131;width:4307;height:2156" coordorigin="3619,131" coordsize="4307,2156" path="m3766,886r-3,2l3763,904r3,2l3768,904r,-16l3766,886xe" fillcolor="#006fbf" stroked="f">
                <v:path arrowok="t"/>
              </v:shape>
              <v:shape id="_x0000_s5178" style="position:absolute;left:3619;top:131;width:4307;height:2156" coordorigin="3619,131" coordsize="4307,2156" path="m3766,851r-3,3l3763,869r3,3l3768,869r,-15l3766,851xe" fillcolor="#006fbf" stroked="f">
                <v:path arrowok="t"/>
              </v:shape>
              <v:shape id="_x0000_s5179" style="position:absolute;left:3619;top:131;width:4307;height:2156" coordorigin="3619,131" coordsize="4307,2156" path="m3766,816r-3,3l3763,833r3,4l3768,833r,-14l3766,816xe" fillcolor="#006fbf" stroked="f">
                <v:path arrowok="t"/>
              </v:shape>
              <v:shape id="_x0000_s5180" style="position:absolute;left:3619;top:131;width:4307;height:2156" coordorigin="3619,131" coordsize="4307,2156" path="m3766,782r-3,2l3763,798r3,3l3768,798r,-14l3766,782xe" fillcolor="#006fbf" stroked="f">
                <v:path arrowok="t"/>
              </v:shape>
              <v:shape id="_x0000_s5181" style="position:absolute;left:3619;top:131;width:4307;height:2156" coordorigin="3619,131" coordsize="4307,2156" path="m3766,747r-3,2l3763,764r3,2l3768,764r,-15l3766,747xe" fillcolor="#006fbf" stroked="f">
                <v:path arrowok="t"/>
              </v:shape>
              <v:shape id="_x0000_s5182" style="position:absolute;left:3619;top:131;width:4307;height:2156" coordorigin="3619,131" coordsize="4307,2156" path="m3766,711r-3,2l3763,729r3,2l3768,729r,-16l3766,711xe" fillcolor="#006fbf" stroked="f">
                <v:path arrowok="t"/>
              </v:shape>
              <v:shape id="_x0000_s5183" style="position:absolute;left:3619;top:131;width:4307;height:2156" coordorigin="3619,131" coordsize="4307,2156" path="m3766,676r-3,2l3763,694r3,2l3768,694r,-16l3766,676xe" fillcolor="#006fbf" stroked="f">
                <v:path arrowok="t"/>
              </v:shape>
              <v:shape id="_x0000_s5184" style="position:absolute;left:3619;top:131;width:4307;height:2156" coordorigin="3619,131" coordsize="4307,2156" path="m3766,641r-3,3l3763,659r3,3l3768,659r,-15l3766,641xe" fillcolor="#006fbf" stroked="f">
                <v:path arrowok="t"/>
              </v:shape>
              <v:shape id="_x0000_s5185" style="position:absolute;left:3619;top:131;width:4307;height:2156" coordorigin="3619,131" coordsize="4307,2156" path="m3766,606r-3,3l3763,623r3,4l3768,623r,-14l3766,606xe" fillcolor="#006fbf" stroked="f">
                <v:path arrowok="t"/>
              </v:shape>
              <v:shape id="_x0000_s5186" style="position:absolute;left:3619;top:131;width:4307;height:2156" coordorigin="3619,131" coordsize="4307,2156" path="m3766,572r-3,2l3763,588r3,3l3768,588r,-14l3766,572xe" fillcolor="#006fbf" stroked="f">
                <v:path arrowok="t"/>
              </v:shape>
              <v:shape id="_x0000_s5187" style="position:absolute;left:3619;top:131;width:4307;height:2156" coordorigin="3619,131" coordsize="4307,2156" path="m3766,537r-3,2l3763,554r3,2l3768,554r,-15l3766,537xe" fillcolor="#006fbf" stroked="f">
                <v:path arrowok="t"/>
              </v:shape>
              <v:shape id="_x0000_s5188" style="position:absolute;left:3619;top:131;width:4307;height:2156" coordorigin="3619,131" coordsize="4307,2156" path="m3766,501r-3,2l3763,519r3,2l3768,519r,-16l3766,501xe" fillcolor="#006fbf" stroked="f">
                <v:path arrowok="t"/>
              </v:shape>
              <v:shape id="_x0000_s5189" style="position:absolute;left:3619;top:131;width:4307;height:2156" coordorigin="3619,131" coordsize="4307,2156" path="m3766,466r-3,2l3763,484r3,2l3768,484r,-16l3766,466xe" fillcolor="#006fbf" stroked="f">
                <v:path arrowok="t"/>
              </v:shape>
              <v:shape id="_x0000_s5190" style="position:absolute;left:3619;top:131;width:4307;height:2156" coordorigin="3619,131" coordsize="4307,2156" path="m3766,431r-3,3l3763,449r3,3l3768,449r,-15l3766,431xe" fillcolor="#006fbf" stroked="f">
                <v:path arrowok="t"/>
              </v:shape>
              <v:shape id="_x0000_s5191" style="position:absolute;left:3619;top:131;width:4307;height:2156" coordorigin="3619,131" coordsize="4307,2156" path="m3766,396r-3,3l3763,413r3,4l3768,413r,-14l3766,396xe" fillcolor="#006fbf" stroked="f">
                <v:path arrowok="t"/>
              </v:shape>
              <v:shape id="_x0000_s5192" style="position:absolute;left:3619;top:131;width:4307;height:2156" coordorigin="3619,131" coordsize="4307,2156" path="m3766,362r-3,2l3763,378r3,3l3768,378r,-14l3766,362xe" fillcolor="#006fbf" stroked="f">
                <v:path arrowok="t"/>
              </v:shape>
              <v:shape id="_x0000_s5193" style="position:absolute;left:3619;top:131;width:4307;height:2156" coordorigin="3619,131" coordsize="4307,2156" path="m3766,327r-3,2l3763,344r3,2l3768,344r,-15l3766,327xe" fillcolor="#006fbf" stroked="f">
                <v:path arrowok="t"/>
              </v:shape>
              <v:shape id="_x0000_s5194" style="position:absolute;left:3619;top:131;width:4307;height:2156" coordorigin="3619,131" coordsize="4307,2156" path="m3766,291r-3,2l3763,309r3,2l3768,309r,-16l3766,291xe" fillcolor="#006fbf" stroked="f">
                <v:path arrowok="t"/>
              </v:shape>
              <v:shape id="_x0000_s5195" style="position:absolute;left:3619;top:131;width:4307;height:2156" coordorigin="3619,131" coordsize="4307,2156" path="m3766,256r-3,2l3763,274r3,2l3768,274r,-16l3766,256xe" fillcolor="#006fbf" stroked="f">
                <v:path arrowok="t"/>
              </v:shape>
              <v:shape id="_x0000_s5196" style="position:absolute;left:3619;top:131;width:4307;height:2156" coordorigin="3619,131" coordsize="4307,2156" path="m3766,221r-3,3l3763,239r3,3l3768,239r,-15l3766,221xe" fillcolor="#006fbf" stroked="f">
                <v:path arrowok="t"/>
              </v:shape>
              <v:shape id="_x0000_s5197" style="position:absolute;left:3619;top:131;width:4307;height:2156" coordorigin="3619,131" coordsize="4307,2156" path="m3766,186r-3,3l3763,203r3,4l3768,203r,-14l3766,186xe" fillcolor="#006fbf" stroked="f">
                <v:path arrowok="t"/>
              </v:shape>
              <v:shape id="_x0000_s5198" style="position:absolute;left:3619;top:131;width:4307;height:2156" coordorigin="3619,131" coordsize="4307,2156" path="m3766,152r-3,2l3763,168r3,3l3768,168r,-14l3766,152xe" fillcolor="#006fbf" stroked="f">
                <v:path arrowok="t"/>
              </v:shape>
              <v:shape id="_x0000_s5199" style="position:absolute;left:3619;top:131;width:4307;height:2156" coordorigin="3619,131" coordsize="4307,2156" path="m3780,131r-14,l3763,134r3,2l3768,134r14,l3780,131xe" fillcolor="#006fbf" stroked="f">
                <v:path arrowok="t"/>
              </v:shape>
              <v:shape id="_x0000_s5200" style="position:absolute;left:3619;top:131;width:4307;height:2156" coordorigin="3619,131" coordsize="4307,2156" path="m3782,134r-14,l3766,136r14,l3782,134xe" fillcolor="#006fbf" stroked="f">
                <v:path arrowok="t"/>
              </v:shape>
              <v:shape id="_x0000_s5201" style="position:absolute;left:3619;top:131;width:4307;height:2156" coordorigin="3619,131" coordsize="4307,2156" path="m3815,131r-15,l3798,134r2,2l3815,136r2,-2l3815,131xe" fillcolor="#006fbf" stroked="f">
                <v:path arrowok="t"/>
              </v:shape>
              <v:shape id="_x0000_s5202" style="position:absolute;left:3619;top:131;width:4307;height:2156" coordorigin="3619,131" coordsize="4307,2156" path="m3850,131r-15,l3833,134r2,2l3850,136r2,-2l3850,131xe" fillcolor="#006fbf" stroked="f">
                <v:path arrowok="t"/>
              </v:shape>
              <v:shape id="_x0000_s5203" style="position:absolute;left:3619;top:131;width:4307;height:2156" coordorigin="3619,131" coordsize="4307,2156" path="m3884,131r-14,l3868,134r2,2l3884,136r4,-2l3884,131xe" fillcolor="#006fbf" stroked="f">
                <v:path arrowok="t"/>
              </v:shape>
              <v:shape id="_x0000_s5204" style="position:absolute;left:3619;top:131;width:4307;height:2156" coordorigin="3619,131" coordsize="4307,2156" path="m3906,134r,10l3908,147r3,-3l3911,136r-3,l3906,134xe" fillcolor="#006fbf" stroked="f">
                <v:path arrowok="t"/>
              </v:shape>
              <v:shape id="_x0000_s5205" style="position:absolute;left:3619;top:131;width:4307;height:2156" coordorigin="3619,131" coordsize="4307,2156" path="m3908,131r-3,l3902,134r3,2l3906,136r,-2l3911,134r-3,-3xe" fillcolor="#006fbf" stroked="f">
                <v:path arrowok="t"/>
              </v:shape>
              <v:shape id="_x0000_s5206" style="position:absolute;left:3619;top:131;width:4307;height:2156" coordorigin="3619,131" coordsize="4307,2156" path="m3911,134r-5,l3908,136r3,l3911,134xe" fillcolor="#006fbf" stroked="f">
                <v:path arrowok="t"/>
              </v:shape>
              <v:shape id="_x0000_s5207" style="position:absolute;left:3619;top:131;width:4307;height:2156" coordorigin="3619,131" coordsize="4307,2156" path="m3908,162r-2,3l3906,179r2,3l3911,179r,-14l3908,162xe" fillcolor="#006fbf" stroked="f">
                <v:path arrowok="t"/>
              </v:shape>
              <v:shape id="_x0000_s5208" style="position:absolute;left:3619;top:131;width:4307;height:2156" coordorigin="3619,131" coordsize="4307,2156" path="m3908,197r-2,3l3906,215r2,3l3911,215r,-15l3908,197xe" fillcolor="#006fbf" stroked="f">
                <v:path arrowok="t"/>
              </v:shape>
              <v:shape id="_x0000_s5209" style="position:absolute;left:3619;top:131;width:4307;height:2156" coordorigin="3619,131" coordsize="4307,2156" path="m3908,232r-2,2l3906,250r2,2l3911,250r,-16l3908,232xe" fillcolor="#006fbf" stroked="f">
                <v:path arrowok="t"/>
              </v:shape>
              <v:shape id="_x0000_s5210" style="position:absolute;left:3619;top:131;width:4307;height:2156" coordorigin="3619,131" coordsize="4307,2156" path="m3908,267r-2,2l3906,285r2,2l3911,285r,-16l3908,267xe" fillcolor="#006fbf" stroked="f">
                <v:path arrowok="t"/>
              </v:shape>
              <v:shape id="_x0000_s5211" style="position:absolute;left:3619;top:131;width:4307;height:2156" coordorigin="3619,131" coordsize="4307,2156" path="m3908,302r-2,3l3906,320r2,2l3911,320r,-15l3908,302xe" fillcolor="#006fbf" stroked="f">
                <v:path arrowok="t"/>
              </v:shape>
              <v:shape id="_x0000_s5212" style="position:absolute;left:3619;top:131;width:4307;height:2156" coordorigin="3619,131" coordsize="4307,2156" path="m3908,338r-2,2l3906,354r2,3l3911,354r,-14l3908,338xe" fillcolor="#006fbf" stroked="f">
                <v:path arrowok="t"/>
              </v:shape>
              <v:shape id="_x0000_s5213" style="position:absolute;left:3619;top:131;width:4307;height:2156" coordorigin="3619,131" coordsize="4307,2156" path="m3908,372r-2,3l3906,389r2,3l3911,389r,-14l3908,372xe" fillcolor="#006fbf" stroked="f">
                <v:path arrowok="t"/>
              </v:shape>
              <v:shape id="_x0000_s5214" style="position:absolute;left:3619;top:131;width:4307;height:2156" coordorigin="3619,131" coordsize="4307,2156" path="m3908,407r-2,3l3906,425r2,3l3911,425r,-15l3908,407xe" fillcolor="#006fbf" stroked="f">
                <v:path arrowok="t"/>
              </v:shape>
              <v:shape id="_x0000_s5215" style="position:absolute;left:3619;top:131;width:4307;height:2156" coordorigin="3619,131" coordsize="4307,2156" path="m3908,442r-2,2l3906,460r2,2l3911,460r,-16l3908,442xe" fillcolor="#006fbf" stroked="f">
                <v:path arrowok="t"/>
              </v:shape>
              <v:shape id="_x0000_s5216" style="position:absolute;left:3619;top:131;width:4307;height:2156" coordorigin="3619,131" coordsize="4307,2156" path="m3908,477r-2,2l3906,495r2,2l3911,495r,-16l3908,477xe" fillcolor="#006fbf" stroked="f">
                <v:path arrowok="t"/>
              </v:shape>
              <v:shape id="_x0000_s5217" style="position:absolute;left:3619;top:131;width:4307;height:2156" coordorigin="3619,131" coordsize="4307,2156" path="m3908,512r-2,3l3906,530r2,2l3911,530r,-15l3908,512xe" fillcolor="#006fbf" stroked="f">
                <v:path arrowok="t"/>
              </v:shape>
              <v:shape id="_x0000_s5218" style="position:absolute;left:3619;top:131;width:4307;height:2156" coordorigin="3619,131" coordsize="4307,2156" path="m3908,548r-2,2l3906,564r2,3l3911,564r,-14l3908,548xe" fillcolor="#006fbf" stroked="f">
                <v:path arrowok="t"/>
              </v:shape>
              <v:shape id="_x0000_s5219" style="position:absolute;left:3619;top:131;width:4307;height:2156" coordorigin="3619,131" coordsize="4307,2156" path="m3908,582r-2,3l3906,599r2,3l3911,599r,-14l3908,582xe" fillcolor="#006fbf" stroked="f">
                <v:path arrowok="t"/>
              </v:shape>
              <v:shape id="_x0000_s5220" style="position:absolute;left:3619;top:131;width:4307;height:2156" coordorigin="3619,131" coordsize="4307,2156" path="m3908,617r-2,3l3906,635r2,3l3911,635r,-15l3908,617xe" fillcolor="#006fbf" stroked="f">
                <v:path arrowok="t"/>
              </v:shape>
              <v:shape id="_x0000_s5221" style="position:absolute;left:3619;top:131;width:4307;height:2156" coordorigin="3619,131" coordsize="4307,2156" path="m3908,652r-2,2l3906,670r2,2l3911,670r,-16l3908,652xe" fillcolor="#006fbf" stroked="f">
                <v:path arrowok="t"/>
              </v:shape>
              <v:shape id="_x0000_s5222" style="position:absolute;left:3619;top:131;width:4307;height:2156" coordorigin="3619,131" coordsize="4307,2156" path="m3908,687r-2,2l3906,705r2,2l3911,705r,-16l3908,687xe" fillcolor="#006fbf" stroked="f">
                <v:path arrowok="t"/>
              </v:shape>
              <v:shape id="_x0000_s5223" style="position:absolute;left:3619;top:131;width:4307;height:2156" coordorigin="3619,131" coordsize="4307,2156" path="m3908,722r-2,3l3906,740r2,2l3911,740r,-15l3908,722xe" fillcolor="#006fbf" stroked="f">
                <v:path arrowok="t"/>
              </v:shape>
              <v:shape id="_x0000_s5224" style="position:absolute;left:3619;top:131;width:4307;height:2156" coordorigin="3619,131" coordsize="4307,2156" path="m3908,758r-2,2l3906,774r2,3l3911,774r,-14l3908,758xe" fillcolor="#006fbf" stroked="f">
                <v:path arrowok="t"/>
              </v:shape>
              <v:shape id="_x0000_s5225" style="position:absolute;left:3619;top:131;width:4307;height:2156" coordorigin="3619,131" coordsize="4307,2156" path="m3908,792r-2,3l3906,809r2,3l3911,809r,-14l3908,792xe" fillcolor="#006fbf" stroked="f">
                <v:path arrowok="t"/>
              </v:shape>
              <v:shape id="_x0000_s5226" style="position:absolute;left:3619;top:131;width:4307;height:2156" coordorigin="3619,131" coordsize="4307,2156" path="m3908,827r-2,3l3906,845r2,3l3911,845r,-15l3908,827xe" fillcolor="#006fbf" stroked="f">
                <v:path arrowok="t"/>
              </v:shape>
              <v:shape id="_x0000_s5227" style="position:absolute;left:3619;top:131;width:4307;height:2156" coordorigin="3619,131" coordsize="4307,2156" path="m3908,862r-2,2l3906,880r2,2l3911,880r,-16l3908,862xe" fillcolor="#006fbf" stroked="f">
                <v:path arrowok="t"/>
              </v:shape>
              <v:shape id="_x0000_s5228" style="position:absolute;left:3619;top:131;width:4307;height:2156" coordorigin="3619,131" coordsize="4307,2156" path="m3908,897r-2,2l3906,915r2,2l3911,915r,-16l3908,897xe" fillcolor="#006fbf" stroked="f">
                <v:path arrowok="t"/>
              </v:shape>
              <v:shape id="_x0000_s5229" style="position:absolute;left:3619;top:131;width:4307;height:2156" coordorigin="3619,131" coordsize="4307,2156" path="m3908,932r-2,3l3906,950r2,2l3911,950r,-15l3908,932xe" fillcolor="#006fbf" stroked="f">
                <v:path arrowok="t"/>
              </v:shape>
              <v:shape id="_x0000_s5230" style="position:absolute;left:3619;top:131;width:4307;height:2156" coordorigin="3619,131" coordsize="4307,2156" path="m3908,968r-2,2l3906,984r2,3l3911,984r,-14l3908,968xe" fillcolor="#006fbf" stroked="f">
                <v:path arrowok="t"/>
              </v:shape>
              <v:shape id="_x0000_s5231" style="position:absolute;left:3619;top:131;width:4307;height:2156" coordorigin="3619,131" coordsize="4307,2156" path="m3908,1002r-2,3l3906,1019r2,3l3911,1019r,-14l3908,1002xe" fillcolor="#006fbf" stroked="f">
                <v:path arrowok="t"/>
              </v:shape>
              <v:shape id="_x0000_s5232" style="position:absolute;left:3619;top:131;width:4307;height:2156" coordorigin="3619,131" coordsize="4307,2156" path="m3908,1037r-2,3l3906,1055r2,3l3911,1055r,-15l3908,1037xe" fillcolor="#006fbf" stroked="f">
                <v:path arrowok="t"/>
              </v:shape>
              <v:shape id="_x0000_s5233" style="position:absolute;left:3619;top:131;width:4307;height:2156" coordorigin="3619,131" coordsize="4307,2156" path="m3908,1072r-2,2l3906,1090r2,2l3911,1090r,-16l3908,1072xe" fillcolor="#006fbf" stroked="f">
                <v:path arrowok="t"/>
              </v:shape>
              <v:shape id="_x0000_s5234" style="position:absolute;left:3619;top:131;width:4307;height:2156" coordorigin="3619,131" coordsize="4307,2156" path="m3908,1107r-2,2l3906,1125r2,2l3911,1125r,-16l3908,1107xe" fillcolor="#006fbf" stroked="f">
                <v:path arrowok="t"/>
              </v:shape>
              <v:shape id="_x0000_s5235" style="position:absolute;left:3619;top:131;width:4307;height:2156" coordorigin="3619,131" coordsize="4307,2156" path="m3908,1142r-2,3l3906,1160r2,2l3911,1160r,-15l3908,1142xe" fillcolor="#006fbf" stroked="f">
                <v:path arrowok="t"/>
              </v:shape>
              <v:shape id="_x0000_s5236" style="position:absolute;left:3619;top:131;width:4307;height:2156" coordorigin="3619,131" coordsize="4307,2156" path="m3908,1178r-2,2l3906,1194r2,3l3911,1194r,-14l3908,1178xe" fillcolor="#006fbf" stroked="f">
                <v:path arrowok="t"/>
              </v:shape>
              <v:shape id="_x0000_s5237" style="position:absolute;left:3619;top:131;width:4307;height:2156" coordorigin="3619,131" coordsize="4307,2156" path="m3908,1212r-2,3l3906,1229r2,3l3911,1229r,-14l3908,1212xe" fillcolor="#006fbf" stroked="f">
                <v:path arrowok="t"/>
              </v:shape>
              <v:shape id="_x0000_s5238" style="position:absolute;left:3619;top:131;width:4307;height:2156" coordorigin="3619,131" coordsize="4307,2156" path="m3908,1247r-2,3l3906,1265r2,3l3911,1265r,-15l3908,1247xe" fillcolor="#006fbf" stroked="f">
                <v:path arrowok="t"/>
              </v:shape>
              <v:shape id="_x0000_s5239" style="position:absolute;left:3619;top:131;width:4307;height:2156" coordorigin="3619,131" coordsize="4307,2156" path="m3908,1282r-2,2l3906,1300r2,2l3911,1300r,-16l3908,1282xe" fillcolor="#006fbf" stroked="f">
                <v:path arrowok="t"/>
              </v:shape>
              <v:shape id="_x0000_s5240" style="position:absolute;left:3619;top:131;width:4307;height:2156" coordorigin="3619,131" coordsize="4307,2156" path="m3908,1317r-2,2l3906,1335r2,2l3911,1335r,-16l3908,1317xe" fillcolor="#006fbf" stroked="f">
                <v:path arrowok="t"/>
              </v:shape>
              <v:shape id="_x0000_s5241" style="position:absolute;left:3619;top:131;width:4307;height:2156" coordorigin="3619,131" coordsize="4307,2156" path="m3908,1352r-2,3l3906,1370r2,2l3911,1370r,-15l3908,1352xe" fillcolor="#006fbf" stroked="f">
                <v:path arrowok="t"/>
              </v:shape>
              <v:shape id="_x0000_s5242" style="position:absolute;left:3619;top:131;width:4307;height:2156" coordorigin="3619,131" coordsize="4307,2156" path="m3908,1388r-2,2l3906,1404r2,3l3911,1404r,-14l3908,1388xe" fillcolor="#006fbf" stroked="f">
                <v:path arrowok="t"/>
              </v:shape>
              <v:shape id="_x0000_s5243" style="position:absolute;left:3619;top:131;width:4307;height:2156" coordorigin="3619,131" coordsize="4307,2156" path="m3908,1422r-2,3l3906,1439r2,3l3911,1439r,-14l3908,1422xe" fillcolor="#006fbf" stroked="f">
                <v:path arrowok="t"/>
              </v:shape>
              <v:shape id="_x0000_s5244" style="position:absolute;left:3619;top:131;width:4307;height:2156" coordorigin="3619,131" coordsize="4307,2156" path="m3908,1457r-2,3l3906,1475r2,3l3911,1475r,-15l3908,1457xe" fillcolor="#006fbf" stroked="f">
                <v:path arrowok="t"/>
              </v:shape>
              <v:shape id="_x0000_s5245" style="position:absolute;left:3619;top:131;width:4307;height:2156" coordorigin="3619,131" coordsize="4307,2156" path="m3908,1492r-2,2l3906,1510r2,2l3911,1510r,-16l3908,1492xe" fillcolor="#006fbf" stroked="f">
                <v:path arrowok="t"/>
              </v:shape>
              <v:shape id="_x0000_s5246" style="position:absolute;left:3619;top:131;width:4307;height:2156" coordorigin="3619,131" coordsize="4307,2156" path="m3908,1527r-2,2l3906,1545r2,2l3911,1545r,-16l3908,1527xe" fillcolor="#006fbf" stroked="f">
                <v:path arrowok="t"/>
              </v:shape>
              <v:shape id="_x0000_s5247" style="position:absolute;left:3619;top:131;width:4307;height:2156" coordorigin="3619,131" coordsize="4307,2156" path="m3908,1562r-2,3l3906,1580r2,2l3911,1580r,-15l3908,1562xe" fillcolor="#006fbf" stroked="f">
                <v:path arrowok="t"/>
              </v:shape>
              <v:shape id="_x0000_s5248" style="position:absolute;left:3619;top:131;width:4307;height:2156" coordorigin="3619,131" coordsize="4307,2156" path="m3908,1598r-2,2l3906,1614r2,3l3911,1614r,-14l3908,1598xe" fillcolor="#006fbf" stroked="f">
                <v:path arrowok="t"/>
              </v:shape>
              <v:shape id="_x0000_s5249" style="position:absolute;left:3619;top:131;width:4307;height:2156" coordorigin="3619,131" coordsize="4307,2156" path="m3908,1632r-2,3l3906,1649r2,3l3911,1649r,-14l3908,1632xe" fillcolor="#006fbf" stroked="f">
                <v:path arrowok="t"/>
              </v:shape>
              <v:shape id="_x0000_s5250" style="position:absolute;left:3619;top:131;width:4307;height:2156" coordorigin="3619,131" coordsize="4307,2156" path="m3908,1667r-2,3l3906,1685r2,3l3911,1685r,-15l3908,1667xe" fillcolor="#006fbf" stroked="f">
                <v:path arrowok="t"/>
              </v:shape>
              <v:shape id="_x0000_s5251" style="position:absolute;left:3619;top:131;width:4307;height:2156" coordorigin="3619,131" coordsize="4307,2156" path="m3908,1702r-2,2l3906,1720r2,2l3911,1720r,-16l3908,1702xe" fillcolor="#006fbf" stroked="f">
                <v:path arrowok="t"/>
              </v:shape>
              <v:shape id="_x0000_s5252" style="position:absolute;left:3619;top:131;width:4307;height:2156" coordorigin="3619,131" coordsize="4307,2156" path="m3908,1737r-2,2l3906,1755r2,2l3911,1755r,-16l3908,1737xe" fillcolor="#006fbf" stroked="f">
                <v:path arrowok="t"/>
              </v:shape>
              <v:shape id="_x0000_s5253" style="position:absolute;left:3619;top:131;width:4307;height:2156" coordorigin="3619,131" coordsize="4307,2156" path="m3908,1772r-2,3l3906,1790r2,2l3911,1790r,-15l3908,1772xe" fillcolor="#006fbf" stroked="f">
                <v:path arrowok="t"/>
              </v:shape>
              <v:shape id="_x0000_s5254" style="position:absolute;left:3619;top:131;width:4307;height:2156" coordorigin="3619,131" coordsize="4307,2156" path="m3908,1808r-2,2l3906,1824r2,3l3911,1824r,-14l3908,1808xe" fillcolor="#006fbf" stroked="f">
                <v:path arrowok="t"/>
              </v:shape>
              <v:shape id="_x0000_s5255" style="position:absolute;left:3619;top:131;width:4307;height:2156" coordorigin="3619,131" coordsize="4307,2156" path="m3908,1842r-2,3l3906,1859r2,3l3911,1859r,-14l3908,1842xe" fillcolor="#006fbf" stroked="f">
                <v:path arrowok="t"/>
              </v:shape>
              <v:shape id="_x0000_s5256" style="position:absolute;left:3619;top:131;width:4307;height:2156" coordorigin="3619,131" coordsize="4307,2156" path="m3908,1877r-2,3l3906,1895r2,3l3911,1895r,-15l3908,1877xe" fillcolor="#006fbf" stroked="f">
                <v:path arrowok="t"/>
              </v:shape>
              <v:shape id="_x0000_s5257" style="position:absolute;left:3619;top:131;width:4307;height:2156" coordorigin="3619,131" coordsize="4307,2156" path="m3908,1912r-2,2l3906,1930r2,2l3911,1930r,-16l3908,1912xe" fillcolor="#006fbf" stroked="f">
                <v:path arrowok="t"/>
              </v:shape>
              <v:shape id="_x0000_s5258" style="position:absolute;left:3619;top:131;width:4307;height:2156" coordorigin="3619,131" coordsize="4307,2156" path="m3908,1947r-2,2l3906,1965r2,2l3911,1965r,-16l3908,1947xe" fillcolor="#006fbf" stroked="f">
                <v:path arrowok="t"/>
              </v:shape>
              <v:shape id="_x0000_s5259" style="position:absolute;left:3619;top:131;width:4307;height:2156" coordorigin="3619,131" coordsize="4307,2156" path="m3908,1982r-2,3l3906,2000r2,2l3911,2000r,-15l3908,1982xe" fillcolor="#006fbf" stroked="f">
                <v:path arrowok="t"/>
              </v:shape>
              <v:shape id="_x0000_s5260" style="position:absolute;left:3619;top:131;width:4307;height:2156" coordorigin="3619,131" coordsize="4307,2156" path="m3908,2018r-2,2l3906,2034r2,3l3911,2034r,-14l3908,2018xe" fillcolor="#006fbf" stroked="f">
                <v:path arrowok="t"/>
              </v:shape>
              <v:shape id="_x0000_s5261" style="position:absolute;left:3619;top:131;width:4307;height:2156" coordorigin="3619,131" coordsize="4307,2156" path="m3908,2052r-2,3l3906,2069r2,3l3911,2069r,-14l3908,2052xe" fillcolor="#006fbf" stroked="f">
                <v:path arrowok="t"/>
              </v:shape>
              <v:shape id="_x0000_s5262" style="position:absolute;left:3619;top:131;width:4307;height:2156" coordorigin="3619,131" coordsize="4307,2156" path="m3908,2087r-2,3l3906,2105r2,3l3911,2105r,-15l3908,2087xe" fillcolor="#006fbf" stroked="f">
                <v:path arrowok="t"/>
              </v:shape>
              <v:shape id="_x0000_s5263" style="position:absolute;left:3619;top:131;width:4307;height:2156" coordorigin="3619,131" coordsize="4307,2156" path="m3908,2122r-2,2l3906,2140r2,2l3911,2140r,-16l3908,2122xe" fillcolor="#006fbf" stroked="f">
                <v:path arrowok="t"/>
              </v:shape>
              <v:shape id="_x0000_s5264" style="position:absolute;left:3619;top:131;width:4307;height:2156" coordorigin="3619,131" coordsize="4307,2156" path="m3908,2157r-2,2l3906,2175r2,2l3911,2175r,-16l3908,2157xe" fillcolor="#006fbf" stroked="f">
                <v:path arrowok="t"/>
              </v:shape>
              <v:shape id="_x0000_s5265" style="position:absolute;left:3619;top:131;width:4307;height:2156" coordorigin="3619,131" coordsize="4307,2156" path="m3908,2192r-2,3l3906,2210r2,2l3911,2210r,-15l3908,2192xe" fillcolor="#006fbf" stroked="f">
                <v:path arrowok="t"/>
              </v:shape>
              <v:shape id="_x0000_s5266" style="position:absolute;left:3619;top:131;width:4307;height:2156" coordorigin="3619,131" coordsize="4307,2156" path="m3908,2228r-2,2l3906,2244r2,3l3911,2244r,-14l3908,2228xe" fillcolor="#006fbf" stroked="f">
                <v:path arrowok="t"/>
              </v:shape>
              <v:shape id="_x0000_s5267" style="position:absolute;left:3619;top:131;width:4307;height:2156" coordorigin="3619,131" coordsize="4307,2156" path="m3908,2262r-2,3l3906,2279r2,3l3911,2279r,-14l3908,2262xe" fillcolor="#006fbf" stroked="f">
                <v:path arrowok="t"/>
              </v:shape>
              <v:shape id="_x0000_s5268" style="position:absolute;left:3619;top:131;width:4307;height:2156" coordorigin="3619,131" coordsize="4307,2156" path="m3940,2282r-16,l3922,2284r2,2l3940,2286r2,-2l3940,2282xe" fillcolor="#006fbf" stroked="f">
                <v:path arrowok="t"/>
              </v:shape>
              <v:shape id="_x0000_s5269" style="position:absolute;left:3619;top:131;width:4307;height:2156" coordorigin="3619,131" coordsize="4307,2156" path="m3974,2282r-15,l3956,2284r3,2l3974,2286r3,-2l3974,2282xe" fillcolor="#006fbf" stroked="f">
                <v:path arrowok="t"/>
              </v:shape>
              <v:shape id="_x0000_s5270" style="position:absolute;left:3619;top:131;width:4307;height:2156" coordorigin="3619,131" coordsize="4307,2156" path="m4009,2282r-15,l3991,2284r3,2l4009,2286r3,-2l4009,2282xe" fillcolor="#006fbf" stroked="f">
                <v:path arrowok="t"/>
              </v:shape>
              <v:shape id="_x0000_s5271" style="position:absolute;left:3619;top:131;width:4307;height:2156" coordorigin="3619,131" coordsize="4307,2156" path="m4044,2282r-14,l4026,2284r4,2l4044,2286r2,-2l4044,2282xe" fillcolor="#006fbf" stroked="f">
                <v:path arrowok="t"/>
              </v:shape>
              <v:shape id="_x0000_s5272" style="position:absolute;left:3619;top:131;width:4307;height:2156" coordorigin="3619,131" coordsize="4307,2156" path="m4052,2255r-2,3l4050,2272r2,2l4055,2272r,-14l4052,2255xe" fillcolor="#006fbf" stroked="f">
                <v:path arrowok="t"/>
              </v:shape>
              <v:shape id="_x0000_s5273" style="position:absolute;left:3619;top:131;width:4307;height:2156" coordorigin="3619,131" coordsize="4307,2156" path="m4052,2220r-2,3l4050,2237r2,3l4055,2237r,-14l4052,2220xe" fillcolor="#006fbf" stroked="f">
                <v:path arrowok="t"/>
              </v:shape>
              <v:shape id="_x0000_s5274" style="position:absolute;left:3619;top:131;width:4307;height:2156" coordorigin="3619,131" coordsize="4307,2156" path="m4052,2184r-2,4l4050,2202r2,3l4055,2202r,-14l4052,2184xe" fillcolor="#006fbf" stroked="f">
                <v:path arrowok="t"/>
              </v:shape>
              <v:shape id="_x0000_s5275" style="position:absolute;left:3619;top:131;width:4307;height:2156" coordorigin="3619,131" coordsize="4307,2156" path="m4052,2150r-2,2l4050,2168r2,2l4055,2168r,-16l4052,2150xe" fillcolor="#006fbf" stroked="f">
                <v:path arrowok="t"/>
              </v:shape>
              <v:shape id="_x0000_s5276" style="position:absolute;left:3619;top:131;width:4307;height:2156" coordorigin="3619,131" coordsize="4307,2156" path="m4052,2115r-2,2l4050,2133r2,2l4055,2133r,-16l4052,2115xe" fillcolor="#006fbf" stroked="f">
                <v:path arrowok="t"/>
              </v:shape>
              <v:shape id="_x0000_s5277" style="position:absolute;left:3619;top:131;width:4307;height:2156" coordorigin="3619,131" coordsize="4307,2156" path="m4052,2080r-2,2l4050,2098r2,2l4055,2098r,-16l4052,2080xe" fillcolor="#006fbf" stroked="f">
                <v:path arrowok="t"/>
              </v:shape>
              <v:shape id="_x0000_s5278" style="position:absolute;left:3619;top:131;width:4307;height:2156" coordorigin="3619,131" coordsize="4307,2156" path="m4052,2045r-2,3l4050,2062r2,2l4055,2062r,-14l4052,2045xe" fillcolor="#006fbf" stroked="f">
                <v:path arrowok="t"/>
              </v:shape>
              <v:shape id="_x0000_s5279" style="position:absolute;left:3619;top:131;width:4307;height:2156" coordorigin="3619,131" coordsize="4307,2156" path="m4052,2010r-2,3l4050,2027r2,3l4055,2027r,-14l4052,2010xe" fillcolor="#006fbf" stroked="f">
                <v:path arrowok="t"/>
              </v:shape>
              <v:shape id="_x0000_s5280" style="position:absolute;left:3619;top:131;width:4307;height:2156" coordorigin="3619,131" coordsize="4307,2156" path="m4052,1974r-2,4l4050,1992r2,3l4055,1992r,-14l4052,1974xe" fillcolor="#006fbf" stroked="f">
                <v:path arrowok="t"/>
              </v:shape>
              <v:shape id="_x0000_s5281" style="position:absolute;left:3619;top:131;width:4307;height:2156" coordorigin="3619,131" coordsize="4307,2156" path="m4052,1940r-2,2l4050,1958r2,2l4055,1958r,-16l4052,1940xe" fillcolor="#006fbf" stroked="f">
                <v:path arrowok="t"/>
              </v:shape>
              <v:shape id="_x0000_s5282" style="position:absolute;left:3619;top:131;width:4307;height:2156" coordorigin="3619,131" coordsize="4307,2156" path="m4052,1905r-2,2l4050,1923r2,2l4055,1923r,-16l4052,1905xe" fillcolor="#006fbf" stroked="f">
                <v:path arrowok="t"/>
              </v:shape>
              <v:shape id="_x0000_s5283" style="position:absolute;left:3619;top:131;width:4307;height:2156" coordorigin="3619,131" coordsize="4307,2156" path="m4052,1870r-2,2l4050,1888r2,2l4055,1888r,-16l4052,1870xe" fillcolor="#006fbf" stroked="f">
                <v:path arrowok="t"/>
              </v:shape>
              <v:shape id="_x0000_s5284" style="position:absolute;left:3619;top:131;width:4307;height:2156" coordorigin="3619,131" coordsize="4307,2156" path="m4052,1835r-2,3l4050,1852r2,2l4055,1852r,-14l4052,1835xe" fillcolor="#006fbf" stroked="f">
                <v:path arrowok="t"/>
              </v:shape>
              <v:shape id="_x0000_s5285" style="position:absolute;left:3619;top:131;width:4307;height:2156" coordorigin="3619,131" coordsize="4307,2156" path="m4052,1800r-2,3l4050,1817r2,3l4055,1817r,-14l4052,1800xe" fillcolor="#006fbf" stroked="f">
                <v:path arrowok="t"/>
              </v:shape>
              <v:shape id="_x0000_s5286" style="position:absolute;left:3619;top:131;width:4307;height:2156" coordorigin="3619,131" coordsize="4307,2156" path="m4052,1764r-2,4l4050,1782r2,3l4055,1782r,-14l4052,1764xe" fillcolor="#006fbf" stroked="f">
                <v:path arrowok="t"/>
              </v:shape>
              <v:shape id="_x0000_s5287" style="position:absolute;left:3619;top:131;width:4307;height:2156" coordorigin="3619,131" coordsize="4307,2156" path="m4052,1730r-2,2l4050,1748r2,2l4055,1748r,-16l4052,1730xe" fillcolor="#006fbf" stroked="f">
                <v:path arrowok="t"/>
              </v:shape>
              <v:shape id="_x0000_s5288" style="position:absolute;left:3619;top:131;width:4307;height:2156" coordorigin="3619,131" coordsize="4307,2156" path="m4052,1695r-2,2l4050,1713r2,2l4055,1713r,-16l4052,1695xe" fillcolor="#006fbf" stroked="f">
                <v:path arrowok="t"/>
              </v:shape>
              <v:shape id="_x0000_s5289" style="position:absolute;left:3619;top:131;width:4307;height:2156" coordorigin="3619,131" coordsize="4307,2156" path="m4052,1660r-2,2l4050,1678r2,2l4055,1678r,-16l4052,1660xe" fillcolor="#006fbf" stroked="f">
                <v:path arrowok="t"/>
              </v:shape>
              <v:shape id="_x0000_s5290" style="position:absolute;left:3619;top:131;width:4307;height:2156" coordorigin="3619,131" coordsize="4307,2156" path="m4052,1625r-2,3l4050,1642r2,2l4055,1642r,-14l4052,1625xe" fillcolor="#006fbf" stroked="f">
                <v:path arrowok="t"/>
              </v:shape>
              <v:shape id="_x0000_s5291" style="position:absolute;left:3619;top:131;width:4307;height:2156" coordorigin="3619,131" coordsize="4307,2156" path="m4052,1590r-2,3l4050,1607r2,3l4055,1607r,-14l4052,1590xe" fillcolor="#006fbf" stroked="f">
                <v:path arrowok="t"/>
              </v:shape>
              <v:shape id="_x0000_s5292" style="position:absolute;left:3619;top:131;width:4307;height:2156" coordorigin="3619,131" coordsize="4307,2156" path="m4052,1554r-2,4l4050,1572r2,3l4055,1572r,-14l4052,1554xe" fillcolor="#006fbf" stroked="f">
                <v:path arrowok="t"/>
              </v:shape>
              <v:shape id="_x0000_s5293" style="position:absolute;left:3619;top:131;width:4307;height:2156" coordorigin="3619,131" coordsize="4307,2156" path="m4052,1520r-2,2l4050,1538r2,2l4055,1538r,-16l4052,1520xe" fillcolor="#006fbf" stroked="f">
                <v:path arrowok="t"/>
              </v:shape>
              <v:shape id="_x0000_s5294" style="position:absolute;left:3619;top:131;width:4307;height:2156" coordorigin="3619,131" coordsize="4307,2156" path="m4052,1485r-2,2l4050,1503r2,2l4055,1503r,-16l4052,1485xe" fillcolor="#006fbf" stroked="f">
                <v:path arrowok="t"/>
              </v:shape>
              <v:shape id="_x0000_s5295" style="position:absolute;left:3619;top:131;width:4307;height:2156" coordorigin="3619,131" coordsize="4307,2156" path="m4052,1450r-2,2l4050,1468r2,2l4055,1468r,-16l4052,1450xe" fillcolor="#006fbf" stroked="f">
                <v:path arrowok="t"/>
              </v:shape>
              <v:shape id="_x0000_s5296" style="position:absolute;left:3619;top:131;width:4307;height:2156" coordorigin="3619,131" coordsize="4307,2156" path="m4052,1415r-2,3l4050,1432r2,2l4055,1432r,-14l4052,1415xe" fillcolor="#006fbf" stroked="f">
                <v:path arrowok="t"/>
              </v:shape>
              <v:shape id="_x0000_s5297" style="position:absolute;left:3619;top:131;width:4307;height:2156" coordorigin="3619,131" coordsize="4307,2156" path="m4052,1380r-2,3l4050,1397r2,3l4055,1397r,-14l4052,1380xe" fillcolor="#006fbf" stroked="f">
                <v:path arrowok="t"/>
              </v:shape>
              <v:shape id="_x0000_s5298" style="position:absolute;left:3619;top:131;width:4307;height:2156" coordorigin="3619,131" coordsize="4307,2156" path="m4052,1344r-2,4l4050,1362r2,3l4055,1362r,-14l4052,1344xe" fillcolor="#006fbf" stroked="f">
                <v:path arrowok="t"/>
              </v:shape>
              <v:shape id="_x0000_s5299" style="position:absolute;left:3619;top:131;width:4307;height:2156" coordorigin="3619,131" coordsize="4307,2156" path="m4052,1310r-2,2l4050,1328r2,2l4055,1328r,-16l4052,1310xe" fillcolor="#006fbf" stroked="f">
                <v:path arrowok="t"/>
              </v:shape>
              <v:shape id="_x0000_s5300" style="position:absolute;left:3619;top:131;width:4307;height:2156" coordorigin="3619,131" coordsize="4307,2156" path="m4052,1275r-2,2l4050,1293r2,2l4055,1293r,-16l4052,1275xe" fillcolor="#006fbf" stroked="f">
                <v:path arrowok="t"/>
              </v:shape>
              <v:shape id="_x0000_s5301" style="position:absolute;left:3619;top:131;width:4307;height:2156" coordorigin="3619,131" coordsize="4307,2156" path="m4052,1240r-2,2l4050,1258r2,2l4055,1258r,-16l4052,1240xe" fillcolor="#006fbf" stroked="f">
                <v:path arrowok="t"/>
              </v:shape>
              <v:shape id="_x0000_s5302" style="position:absolute;left:3619;top:131;width:4307;height:2156" coordorigin="3619,131" coordsize="4307,2156" path="m4052,1205r-2,3l4050,1222r2,2l4055,1222r,-14l4052,1205xe" fillcolor="#006fbf" stroked="f">
                <v:path arrowok="t"/>
              </v:shape>
              <v:shape id="_x0000_s5303" style="position:absolute;left:3619;top:131;width:4307;height:2156" coordorigin="3619,131" coordsize="4307,2156" path="m4052,1170r-2,3l4050,1187r2,3l4055,1187r,-14l4052,1170xe" fillcolor="#006fbf" stroked="f">
                <v:path arrowok="t"/>
              </v:shape>
              <v:shape id="_x0000_s5304" style="position:absolute;left:3619;top:131;width:4307;height:2156" coordorigin="3619,131" coordsize="4307,2156" path="m4052,1134r-2,4l4050,1152r2,3l4055,1152r,-14l4052,1134xe" fillcolor="#006fbf" stroked="f">
                <v:path arrowok="t"/>
              </v:shape>
              <v:shape id="_x0000_s5305" style="position:absolute;left:3619;top:131;width:4307;height:2156" coordorigin="3619,131" coordsize="4307,2156" path="m4052,1100r-2,2l4050,1118r2,2l4055,1118r,-16l4052,1100xe" fillcolor="#006fbf" stroked="f">
                <v:path arrowok="t"/>
              </v:shape>
              <v:shape id="_x0000_s5306" style="position:absolute;left:3619;top:131;width:4307;height:2156" coordorigin="3619,131" coordsize="4307,2156" path="m4052,1065r-2,2l4050,1083r2,2l4055,1083r,-16l4052,1065xe" fillcolor="#006fbf" stroked="f">
                <v:path arrowok="t"/>
              </v:shape>
              <v:shape id="_x0000_s5307" style="position:absolute;left:3619;top:131;width:4307;height:2156" coordorigin="3619,131" coordsize="4307,2156" path="m4052,1030r-2,2l4050,1048r2,2l4055,1048r,-16l4052,1030xe" fillcolor="#006fbf" stroked="f">
                <v:path arrowok="t"/>
              </v:shape>
              <v:shape id="_x0000_s5308" style="position:absolute;left:3619;top:131;width:4307;height:2156" coordorigin="3619,131" coordsize="4307,2156" path="m4052,995r-2,3l4050,1012r2,2l4055,1012r,-14l4052,995xe" fillcolor="#006fbf" stroked="f">
                <v:path arrowok="t"/>
              </v:shape>
              <v:shape id="_x0000_s5309" style="position:absolute;left:3619;top:131;width:4307;height:2156" coordorigin="3619,131" coordsize="4307,2156" path="m4052,960r-2,3l4050,977r2,3l4055,977r,-14l4052,960xe" fillcolor="#006fbf" stroked="f">
                <v:path arrowok="t"/>
              </v:shape>
              <v:shape id="_x0000_s5310" style="position:absolute;left:3619;top:131;width:4307;height:2156" coordorigin="3619,131" coordsize="4307,2156" path="m4052,924r-2,4l4050,942r2,3l4055,942r,-14l4052,924xe" fillcolor="#006fbf" stroked="f">
                <v:path arrowok="t"/>
              </v:shape>
              <v:shape id="_x0000_s5311" style="position:absolute;left:3619;top:131;width:4307;height:2156" coordorigin="3619,131" coordsize="4307,2156" path="m4052,890r-2,2l4050,908r2,2l4055,908r,-16l4052,890xe" fillcolor="#006fbf" stroked="f">
                <v:path arrowok="t"/>
              </v:shape>
              <v:shape id="_x0000_s5312" style="position:absolute;left:3619;top:131;width:4307;height:2156" coordorigin="3619,131" coordsize="4307,2156" path="m4052,855r-2,2l4050,873r2,2l4055,873r,-16l4052,855xe" fillcolor="#006fbf" stroked="f">
                <v:path arrowok="t"/>
              </v:shape>
              <v:shape id="_x0000_s5313" style="position:absolute;left:3619;top:131;width:4307;height:2156" coordorigin="3619,131" coordsize="4307,2156" path="m4052,820r-2,2l4050,838r2,2l4055,838r,-16l4052,820xe" fillcolor="#006fbf" stroked="f">
                <v:path arrowok="t"/>
              </v:shape>
              <v:shape id="_x0000_s5314" style="position:absolute;left:3619;top:131;width:4307;height:2156" coordorigin="3619,131" coordsize="4307,2156" path="m4052,785r-2,3l4050,802r2,2l4055,802r,-14l4052,785xe" fillcolor="#006fbf" stroked="f">
                <v:path arrowok="t"/>
              </v:shape>
              <v:shape id="_x0000_s5315" style="position:absolute;left:3619;top:131;width:4307;height:2156" coordorigin="3619,131" coordsize="4307,2156" path="m4052,750r-2,3l4050,767r2,3l4055,767r,-14l4052,750xe" fillcolor="#006fbf" stroked="f">
                <v:path arrowok="t"/>
              </v:shape>
              <v:shape id="_x0000_s5316" style="position:absolute;left:3619;top:131;width:4307;height:2156" coordorigin="3619,131" coordsize="4307,2156" path="m4052,714r-2,4l4050,732r2,3l4055,732r,-14l4052,714xe" fillcolor="#006fbf" stroked="f">
                <v:path arrowok="t"/>
              </v:shape>
              <v:shape id="_x0000_s5317" style="position:absolute;left:3619;top:131;width:4307;height:2156" coordorigin="3619,131" coordsize="4307,2156" path="m4052,680r-2,2l4050,698r2,2l4055,698r,-16l4052,680xe" fillcolor="#006fbf" stroked="f">
                <v:path arrowok="t"/>
              </v:shape>
              <v:shape id="_x0000_s5318" style="position:absolute;left:3619;top:131;width:4307;height:2156" coordorigin="3619,131" coordsize="4307,2156" path="m4052,645r-2,2l4050,663r2,2l4055,663r,-16l4052,645xe" fillcolor="#006fbf" stroked="f">
                <v:path arrowok="t"/>
              </v:shape>
              <v:shape id="_x0000_s5319" style="position:absolute;left:3619;top:131;width:4307;height:2156" coordorigin="3619,131" coordsize="4307,2156" path="m4052,610r-2,2l4050,628r2,2l4055,628r,-16l4052,610xe" fillcolor="#006fbf" stroked="f">
                <v:path arrowok="t"/>
              </v:shape>
              <v:shape id="_x0000_s5320" style="position:absolute;left:3619;top:131;width:4307;height:2156" coordorigin="3619,131" coordsize="4307,2156" path="m4052,575r-2,3l4050,592r2,2l4055,592r,-14l4052,575xe" fillcolor="#006fbf" stroked="f">
                <v:path arrowok="t"/>
              </v:shape>
              <v:shape id="_x0000_s5321" style="position:absolute;left:3619;top:131;width:4307;height:2156" coordorigin="3619,131" coordsize="4307,2156" path="m4052,540r-2,3l4050,557r2,3l4055,557r,-14l4052,540xe" fillcolor="#006fbf" stroked="f">
                <v:path arrowok="t"/>
              </v:shape>
              <v:shape id="_x0000_s5322" style="position:absolute;left:3619;top:131;width:4307;height:2156" coordorigin="3619,131" coordsize="4307,2156" path="m4052,504r-2,4l4050,522r2,3l4055,522r,-14l4052,504xe" fillcolor="#006fbf" stroked="f">
                <v:path arrowok="t"/>
              </v:shape>
              <v:shape id="_x0000_s5323" style="position:absolute;left:3619;top:131;width:4307;height:2156" coordorigin="3619,131" coordsize="4307,2156" path="m4052,470r-2,2l4050,488r2,2l4055,488r,-16l4052,470xe" fillcolor="#006fbf" stroked="f">
                <v:path arrowok="t"/>
              </v:shape>
              <v:shape id="_x0000_s5324" style="position:absolute;left:3619;top:131;width:4307;height:2156" coordorigin="3619,131" coordsize="4307,2156" path="m4052,435r-2,2l4050,453r2,2l4055,453r,-16l4052,435xe" fillcolor="#006fbf" stroked="f">
                <v:path arrowok="t"/>
              </v:shape>
              <v:shape id="_x0000_s5325" style="position:absolute;left:3619;top:131;width:4307;height:2156" coordorigin="3619,131" coordsize="4307,2156" path="m4052,400r-2,2l4050,418r2,2l4055,418r,-16l4052,400xe" fillcolor="#006fbf" stroked="f">
                <v:path arrowok="t"/>
              </v:shape>
              <v:shape id="_x0000_s5326" style="position:absolute;left:3619;top:131;width:4307;height:2156" coordorigin="3619,131" coordsize="4307,2156" path="m4052,365r-2,3l4050,382r2,2l4055,382r,-14l4052,365xe" fillcolor="#006fbf" stroked="f">
                <v:path arrowok="t"/>
              </v:shape>
              <v:shape id="_x0000_s5327" style="position:absolute;left:3619;top:131;width:4307;height:2156" coordorigin="3619,131" coordsize="4307,2156" path="m4052,330r-2,3l4050,347r2,3l4055,347r,-14l4052,330xe" fillcolor="#006fbf" stroked="f">
                <v:path arrowok="t"/>
              </v:shape>
              <v:shape id="_x0000_s5328" style="position:absolute;left:3619;top:131;width:4307;height:2156" coordorigin="3619,131" coordsize="4307,2156" path="m4052,294r-2,4l4050,312r2,3l4055,312r,-14l4052,294xe" fillcolor="#006fbf" stroked="f">
                <v:path arrowok="t"/>
              </v:shape>
              <v:shape id="_x0000_s5329" style="position:absolute;left:3619;top:131;width:4307;height:2156" coordorigin="3619,131" coordsize="4307,2156" path="m4052,260r-2,2l4050,278r2,2l4055,278r,-16l4052,260xe" fillcolor="#006fbf" stroked="f">
                <v:path arrowok="t"/>
              </v:shape>
              <v:shape id="_x0000_s5330" style="position:absolute;left:3619;top:131;width:4307;height:2156" coordorigin="3619,131" coordsize="4307,2156" path="m4052,225r-2,2l4050,243r2,2l4055,243r,-16l4052,225xe" fillcolor="#006fbf" stroked="f">
                <v:path arrowok="t"/>
              </v:shape>
              <v:shape id="_x0000_s5331" style="position:absolute;left:3619;top:131;width:4307;height:2156" coordorigin="3619,131" coordsize="4307,2156" path="m4052,190r-2,2l4050,208r2,2l4055,208r,-16l4052,190xe" fillcolor="#006fbf" stroked="f">
                <v:path arrowok="t"/>
              </v:shape>
              <v:shape id="_x0000_s5332" style="position:absolute;left:3619;top:131;width:4307;height:2156" coordorigin="3619,131" coordsize="4307,2156" path="m4052,155r-2,3l4050,172r2,2l4055,172r,-14l4052,155xe" fillcolor="#006fbf" stroked="f">
                <v:path arrowok="t"/>
              </v:shape>
              <v:shape id="_x0000_s5333" style="position:absolute;left:3619;top:131;width:4307;height:2156" coordorigin="3619,131" coordsize="4307,2156" path="m4063,131r-11,l4050,134r,3l4052,140r3,-3l4055,136r-3,l4055,134r11,l4063,131xe" fillcolor="#006fbf" stroked="f">
                <v:path arrowok="t"/>
              </v:shape>
              <v:shape id="_x0000_s5334" style="position:absolute;left:3619;top:131;width:4307;height:2156" coordorigin="3619,131" coordsize="4307,2156" path="m4055,134r-3,2l4055,136r,-2xe" fillcolor="#006fbf" stroked="f">
                <v:path arrowok="t"/>
              </v:shape>
              <v:shape id="_x0000_s5335" style="position:absolute;left:3619;top:131;width:4307;height:2156" coordorigin="3619,131" coordsize="4307,2156" path="m4066,134r-11,l4055,136r8,l4066,134xe" fillcolor="#006fbf" stroked="f">
                <v:path arrowok="t"/>
              </v:shape>
              <v:shape id="_x0000_s5336" style="position:absolute;left:3619;top:131;width:4307;height:2156" coordorigin="3619,131" coordsize="4307,2156" path="m4098,131r-14,l4080,134r4,2l4098,136r2,-2l4098,131xe" fillcolor="#006fbf" stroked="f">
                <v:path arrowok="t"/>
              </v:shape>
              <v:shape id="_x0000_s5337" style="position:absolute;left:3619;top:131;width:4307;height:2156" coordorigin="3619,131" coordsize="4307,2156" path="m4133,131r-15,l4116,134r2,2l4133,136r2,-2l4133,131xe" fillcolor="#006fbf" stroked="f">
                <v:path arrowok="t"/>
              </v:shape>
              <v:shape id="_x0000_s5338" style="position:absolute;left:3619;top:131;width:4307;height:2156" coordorigin="3619,131" coordsize="4307,2156" path="m4168,131r-15,l4151,134r2,2l4168,136r2,-2l4168,131xe" fillcolor="#006fbf" stroked="f">
                <v:path arrowok="t"/>
              </v:shape>
              <v:shape id="_x0000_s5339" style="position:absolute;left:3619;top:131;width:4307;height:2156" coordorigin="3619,131" coordsize="4307,2156" path="m4193,134r,7l4195,143r3,-2l4198,136r-3,l4193,134xe" fillcolor="#006fbf" stroked="f">
                <v:path arrowok="t"/>
              </v:shape>
              <v:shape id="_x0000_s5340" style="position:absolute;left:3619;top:131;width:4307;height:2156" coordorigin="3619,131" coordsize="4307,2156" path="m4195,131r-7,l4186,134r2,2l4193,136r,-2l4198,134r-3,-3xe" fillcolor="#006fbf" stroked="f">
                <v:path arrowok="t"/>
              </v:shape>
              <v:shape id="_x0000_s5341" style="position:absolute;left:3619;top:131;width:4307;height:2156" coordorigin="3619,131" coordsize="4307,2156" path="m4198,134r-5,l4195,136r3,l4198,134xe" fillcolor="#006fbf" stroked="f">
                <v:path arrowok="t"/>
              </v:shape>
              <v:shape id="_x0000_s5342" style="position:absolute;left:3619;top:131;width:4307;height:2156" coordorigin="3619,131" coordsize="4307,2156" path="m4195,159r-2,2l4193,176r2,2l4198,176r,-15l4195,159xe" fillcolor="#006fbf" stroked="f">
                <v:path arrowok="t"/>
              </v:shape>
              <v:shape id="_x0000_s5343" style="position:absolute;left:3619;top:131;width:4307;height:2156" coordorigin="3619,131" coordsize="4307,2156" path="m4195,194r-2,2l4193,210r2,4l4198,210r,-14l4195,194xe" fillcolor="#006fbf" stroked="f">
                <v:path arrowok="t"/>
              </v:shape>
              <v:shape id="_x0000_s5344" style="position:absolute;left:3619;top:131;width:4307;height:2156" coordorigin="3619,131" coordsize="4307,2156" path="m4195,228r-2,3l4193,246r2,3l4198,246r,-15l4195,228xe" fillcolor="#006fbf" stroked="f">
                <v:path arrowok="t"/>
              </v:shape>
              <v:shape id="_x0000_s5345" style="position:absolute;left:3619;top:131;width:4307;height:2156" coordorigin="3619,131" coordsize="4307,2156" path="m4195,263r-2,3l4193,281r2,3l4198,281r,-15l4195,263xe" fillcolor="#006fbf" stroked="f">
                <v:path arrowok="t"/>
              </v:shape>
              <v:shape id="_x0000_s5346" style="position:absolute;left:3619;top:131;width:4307;height:2156" coordorigin="3619,131" coordsize="4307,2156" path="m4195,298r-2,2l4193,316r2,2l4198,316r,-16l4195,298xe" fillcolor="#006fbf" stroked="f">
                <v:path arrowok="t"/>
              </v:shape>
              <v:shape id="_x0000_s5347" style="position:absolute;left:3619;top:131;width:4307;height:2156" coordorigin="3619,131" coordsize="4307,2156" path="m4195,334r-2,2l4193,351r2,2l4198,351r,-15l4195,334xe" fillcolor="#006fbf" stroked="f">
                <v:path arrowok="t"/>
              </v:shape>
              <v:shape id="_x0000_s5348" style="position:absolute;left:3619;top:131;width:4307;height:2156" coordorigin="3619,131" coordsize="4307,2156" path="m4195,369r-2,2l4193,386r2,2l4198,386r,-15l4195,369xe" fillcolor="#006fbf" stroked="f">
                <v:path arrowok="t"/>
              </v:shape>
              <v:shape id="_x0000_s5349" style="position:absolute;left:3619;top:131;width:4307;height:2156" coordorigin="3619,131" coordsize="4307,2156" path="m4195,404r-2,2l4193,420r2,4l4198,420r,-14l4195,404xe" fillcolor="#006fbf" stroked="f">
                <v:path arrowok="t"/>
              </v:shape>
              <v:shape id="_x0000_s5350" style="position:absolute;left:3619;top:131;width:4307;height:2156" coordorigin="3619,131" coordsize="4307,2156" path="m4195,438r-2,3l4193,456r2,3l4198,456r,-15l4195,438xe" fillcolor="#006fbf" stroked="f">
                <v:path arrowok="t"/>
              </v:shape>
              <v:shape id="_x0000_s5351" style="position:absolute;left:3619;top:131;width:4307;height:2156" coordorigin="3619,131" coordsize="4307,2156" path="m4195,473r-2,3l4193,491r2,3l4198,491r,-15l4195,473xe" fillcolor="#006fbf" stroked="f">
                <v:path arrowok="t"/>
              </v:shape>
              <v:shape id="_x0000_s5352" style="position:absolute;left:3619;top:131;width:4307;height:2156" coordorigin="3619,131" coordsize="4307,2156" path="m4195,508r-2,2l4193,526r2,2l4198,526r,-16l4195,508xe" fillcolor="#006fbf" stroked="f">
                <v:path arrowok="t"/>
              </v:shape>
              <v:shape id="_x0000_s5353" style="position:absolute;left:3619;top:131;width:4307;height:2156" coordorigin="3619,131" coordsize="4307,2156" path="m4195,544r-2,2l4193,561r2,2l4198,561r,-15l4195,544xe" fillcolor="#006fbf" stroked="f">
                <v:path arrowok="t"/>
              </v:shape>
              <v:shape id="_x0000_s5354" style="position:absolute;left:3619;top:131;width:4307;height:2156" coordorigin="3619,131" coordsize="4307,2156" path="m4195,579r-2,2l4193,596r2,2l4198,596r,-15l4195,579xe" fillcolor="#006fbf" stroked="f">
                <v:path arrowok="t"/>
              </v:shape>
              <v:shape id="_x0000_s5355" style="position:absolute;left:3619;top:131;width:4307;height:2156" coordorigin="3619,131" coordsize="4307,2156" path="m4195,614r-2,2l4193,630r2,4l4198,630r,-14l4195,614xe" fillcolor="#006fbf" stroked="f">
                <v:path arrowok="t"/>
              </v:shape>
              <v:shape id="_x0000_s5356" style="position:absolute;left:3619;top:131;width:4307;height:2156" coordorigin="3619,131" coordsize="4307,2156" path="m4195,648r-2,3l4193,666r2,3l4198,666r,-15l4195,648xe" fillcolor="#006fbf" stroked="f">
                <v:path arrowok="t"/>
              </v:shape>
              <v:shape id="_x0000_s5357" style="position:absolute;left:3619;top:131;width:4307;height:2156" coordorigin="3619,131" coordsize="4307,2156" path="m4195,683r-2,3l4193,701r2,3l4198,701r,-15l4195,683xe" fillcolor="#006fbf" stroked="f">
                <v:path arrowok="t"/>
              </v:shape>
              <v:shape id="_x0000_s5358" style="position:absolute;left:3619;top:131;width:4307;height:2156" coordorigin="3619,131" coordsize="4307,2156" path="m4195,718r-2,2l4193,736r2,2l4198,736r,-16l4195,718xe" fillcolor="#006fbf" stroked="f">
                <v:path arrowok="t"/>
              </v:shape>
              <v:shape id="_x0000_s5359" style="position:absolute;left:3619;top:131;width:4307;height:2156" coordorigin="3619,131" coordsize="4307,2156" path="m4195,754r-2,2l4193,771r2,2l4198,771r,-15l4195,754xe" fillcolor="#006fbf" stroked="f">
                <v:path arrowok="t"/>
              </v:shape>
              <v:shape id="_x0000_s5360" style="position:absolute;left:3619;top:131;width:4307;height:2156" coordorigin="3619,131" coordsize="4307,2156" path="m4195,789r-2,2l4193,806r2,2l4198,806r,-15l4195,789xe" fillcolor="#006fbf" stroked="f">
                <v:path arrowok="t"/>
              </v:shape>
              <v:shape id="_x0000_s5361" style="position:absolute;left:3619;top:131;width:4307;height:2156" coordorigin="3619,131" coordsize="4307,2156" path="m4195,824r-2,2l4193,840r2,4l4198,840r,-14l4195,824xe" fillcolor="#006fbf" stroked="f">
                <v:path arrowok="t"/>
              </v:shape>
              <v:shape id="_x0000_s5362" style="position:absolute;left:3619;top:131;width:4307;height:2156" coordorigin="3619,131" coordsize="4307,2156" path="m4195,858r-2,3l4193,876r2,3l4198,876r,-15l4195,858xe" fillcolor="#006fbf" stroked="f">
                <v:path arrowok="t"/>
              </v:shape>
              <v:shape id="_x0000_s5363" style="position:absolute;left:3619;top:131;width:4307;height:2156" coordorigin="3619,131" coordsize="4307,2156" path="m4195,893r-2,3l4193,911r2,3l4198,911r,-15l4195,893xe" fillcolor="#006fbf" stroked="f">
                <v:path arrowok="t"/>
              </v:shape>
              <v:shape id="_x0000_s5364" style="position:absolute;left:3619;top:131;width:4307;height:2156" coordorigin="3619,131" coordsize="4307,2156" path="m4195,928r-2,2l4193,946r2,2l4198,946r,-16l4195,928xe" fillcolor="#006fbf" stroked="f">
                <v:path arrowok="t"/>
              </v:shape>
              <v:shape id="_x0000_s5365" style="position:absolute;left:3619;top:131;width:4307;height:2156" coordorigin="3619,131" coordsize="4307,2156" path="m4195,964r-2,2l4193,981r2,2l4198,981r,-15l4195,964xe" fillcolor="#006fbf" stroked="f">
                <v:path arrowok="t"/>
              </v:shape>
              <v:shape id="_x0000_s5366" style="position:absolute;left:3619;top:131;width:4307;height:2156" coordorigin="3619,131" coordsize="4307,2156" path="m4195,999r-2,2l4193,1016r2,2l4198,1016r,-15l4195,999xe" fillcolor="#006fbf" stroked="f">
                <v:path arrowok="t"/>
              </v:shape>
              <v:shape id="_x0000_s5367" style="position:absolute;left:3619;top:131;width:4307;height:2156" coordorigin="3619,131" coordsize="4307,2156" path="m4195,1034r-2,2l4193,1050r2,4l4198,1050r,-14l4195,1034xe" fillcolor="#006fbf" stroked="f">
                <v:path arrowok="t"/>
              </v:shape>
              <v:shape id="_x0000_s5368" style="position:absolute;left:3619;top:131;width:4307;height:2156" coordorigin="3619,131" coordsize="4307,2156" path="m4195,1068r-2,3l4193,1086r2,3l4198,1086r,-15l4195,1068xe" fillcolor="#006fbf" stroked="f">
                <v:path arrowok="t"/>
              </v:shape>
              <v:shape id="_x0000_s5369" style="position:absolute;left:3619;top:131;width:4307;height:2156" coordorigin="3619,131" coordsize="4307,2156" path="m4195,1103r-2,3l4193,1121r2,3l4198,1121r,-15l4195,1103xe" fillcolor="#006fbf" stroked="f">
                <v:path arrowok="t"/>
              </v:shape>
              <v:shape id="_x0000_s5370" style="position:absolute;left:3619;top:131;width:4307;height:2156" coordorigin="3619,131" coordsize="4307,2156" path="m4195,1138r-2,2l4193,1156r2,2l4198,1156r,-16l4195,1138xe" fillcolor="#006fbf" stroked="f">
                <v:path arrowok="t"/>
              </v:shape>
              <v:shape id="_x0000_s5371" style="position:absolute;left:3619;top:131;width:4307;height:2156" coordorigin="3619,131" coordsize="4307,2156" path="m4195,1174r-2,2l4193,1191r2,2l4198,1191r,-15l4195,1174xe" fillcolor="#006fbf" stroked="f">
                <v:path arrowok="t"/>
              </v:shape>
              <v:shape id="_x0000_s5372" style="position:absolute;left:3619;top:131;width:4307;height:2156" coordorigin="3619,131" coordsize="4307,2156" path="m4195,1209r-2,2l4193,1226r2,2l4198,1226r,-15l4195,1209xe" fillcolor="#006fbf" stroked="f">
                <v:path arrowok="t"/>
              </v:shape>
              <v:shape id="_x0000_s5373" style="position:absolute;left:3619;top:131;width:4307;height:2156" coordorigin="3619,131" coordsize="4307,2156" path="m4195,1244r-2,2l4193,1260r2,4l4198,1260r,-14l4195,1244xe" fillcolor="#006fbf" stroked="f">
                <v:path arrowok="t"/>
              </v:shape>
              <v:shape id="_x0000_s5374" style="position:absolute;left:3619;top:131;width:4307;height:2156" coordorigin="3619,131" coordsize="4307,2156" path="m4195,1278r-2,3l4193,1296r2,3l4198,1296r,-15l4195,1278xe" fillcolor="#006fbf" stroked="f">
                <v:path arrowok="t"/>
              </v:shape>
              <v:shape id="_x0000_s5375" style="position:absolute;left:3619;top:131;width:4307;height:2156" coordorigin="3619,131" coordsize="4307,2156" path="m4195,1313r-2,3l4193,1331r2,3l4198,1331r,-15l4195,1313xe" fillcolor="#006fbf" stroked="f">
                <v:path arrowok="t"/>
              </v:shape>
              <v:shape id="_x0000_s5376" style="position:absolute;left:3619;top:131;width:4307;height:2156" coordorigin="3619,131" coordsize="4307,2156" path="m4195,1348r-2,2l4193,1366r2,2l4198,1366r,-16l4195,1348xe" fillcolor="#006fbf" stroked="f">
                <v:path arrowok="t"/>
              </v:shape>
              <v:shape id="_x0000_s5377" style="position:absolute;left:3619;top:131;width:4307;height:2156" coordorigin="3619,131" coordsize="4307,2156" path="m4195,1384r-2,2l4193,1401r2,2l4198,1401r,-15l4195,1384xe" fillcolor="#006fbf" stroked="f">
                <v:path arrowok="t"/>
              </v:shape>
              <v:shape id="_x0000_s5378" style="position:absolute;left:3619;top:131;width:4307;height:2156" coordorigin="3619,131" coordsize="4307,2156" path="m4195,1419r-2,2l4193,1436r2,2l4198,1436r,-15l4195,1419xe" fillcolor="#006fbf" stroked="f">
                <v:path arrowok="t"/>
              </v:shape>
              <v:shape id="_x0000_s5379" style="position:absolute;left:3619;top:131;width:4307;height:2156" coordorigin="3619,131" coordsize="4307,2156" path="m4195,1454r-2,2l4193,1470r2,4l4198,1470r,-14l4195,1454xe" fillcolor="#006fbf" stroked="f">
                <v:path arrowok="t"/>
              </v:shape>
              <v:shape id="_x0000_s5380" style="position:absolute;left:3619;top:131;width:4307;height:2156" coordorigin="3619,131" coordsize="4307,2156" path="m4195,1488r-2,3l4193,1506r2,3l4198,1506r,-15l4195,1488xe" fillcolor="#006fbf" stroked="f">
                <v:path arrowok="t"/>
              </v:shape>
              <v:shape id="_x0000_s5381" style="position:absolute;left:3619;top:131;width:4307;height:2156" coordorigin="3619,131" coordsize="4307,2156" path="m4195,1523r-2,3l4193,1541r2,3l4198,1541r,-15l4195,1523xe" fillcolor="#006fbf" stroked="f">
                <v:path arrowok="t"/>
              </v:shape>
              <v:shape id="_x0000_s5382" style="position:absolute;left:3619;top:131;width:4307;height:2156" coordorigin="3619,131" coordsize="4307,2156" path="m4195,1558r-2,2l4193,1576r2,2l4198,1576r,-16l4195,1558xe" fillcolor="#006fbf" stroked="f">
                <v:path arrowok="t"/>
              </v:shape>
              <v:shape id="_x0000_s5383" style="position:absolute;left:3619;top:131;width:4307;height:2156" coordorigin="3619,131" coordsize="4307,2156" path="m4195,1594r-2,2l4193,1611r2,2l4198,1611r,-15l4195,1594xe" fillcolor="#006fbf" stroked="f">
                <v:path arrowok="t"/>
              </v:shape>
              <v:shape id="_x0000_s5384" style="position:absolute;left:3619;top:131;width:4307;height:2156" coordorigin="3619,131" coordsize="4307,2156" path="m4195,1629r-2,2l4193,1646r2,2l4198,1646r,-15l4195,1629xe" fillcolor="#006fbf" stroked="f">
                <v:path arrowok="t"/>
              </v:shape>
              <v:shape id="_x0000_s5385" style="position:absolute;left:3619;top:131;width:4307;height:2156" coordorigin="3619,131" coordsize="4307,2156" path="m4195,1664r-2,2l4193,1680r2,4l4198,1680r,-14l4195,1664xe" fillcolor="#006fbf" stroked="f">
                <v:path arrowok="t"/>
              </v:shape>
              <v:shape id="_x0000_s5386" style="position:absolute;left:3619;top:131;width:4307;height:2156" coordorigin="3619,131" coordsize="4307,2156" path="m4195,1698r-2,3l4193,1716r2,3l4198,1716r,-15l4195,1698xe" fillcolor="#006fbf" stroked="f">
                <v:path arrowok="t"/>
              </v:shape>
              <v:shape id="_x0000_s5387" style="position:absolute;left:3619;top:131;width:4307;height:2156" coordorigin="3619,131" coordsize="4307,2156" path="m4195,1733r-2,3l4193,1751r2,3l4198,1751r,-15l4195,1733xe" fillcolor="#006fbf" stroked="f">
                <v:path arrowok="t"/>
              </v:shape>
              <v:shape id="_x0000_s5388" style="position:absolute;left:3619;top:131;width:4307;height:2156" coordorigin="3619,131" coordsize="4307,2156" path="m4195,1768r-2,2l4193,1786r2,2l4198,1786r,-16l4195,1768xe" fillcolor="#006fbf" stroked="f">
                <v:path arrowok="t"/>
              </v:shape>
              <v:shape id="_x0000_s5389" style="position:absolute;left:3619;top:131;width:4307;height:2156" coordorigin="3619,131" coordsize="4307,2156" path="m4195,1804r-2,2l4193,1821r2,2l4198,1821r,-15l4195,1804xe" fillcolor="#006fbf" stroked="f">
                <v:path arrowok="t"/>
              </v:shape>
              <v:shape id="_x0000_s5390" style="position:absolute;left:3619;top:131;width:4307;height:2156" coordorigin="3619,131" coordsize="4307,2156" path="m4195,1839r-2,2l4193,1856r2,2l4198,1856r,-15l4195,1839xe" fillcolor="#006fbf" stroked="f">
                <v:path arrowok="t"/>
              </v:shape>
              <v:shape id="_x0000_s5391" style="position:absolute;left:3619;top:131;width:4307;height:2156" coordorigin="3619,131" coordsize="4307,2156" path="m4195,1874r-2,2l4193,1890r2,4l4198,1890r,-14l4195,1874xe" fillcolor="#006fbf" stroked="f">
                <v:path arrowok="t"/>
              </v:shape>
              <v:shape id="_x0000_s5392" style="position:absolute;left:3619;top:131;width:4307;height:2156" coordorigin="3619,131" coordsize="4307,2156" path="m4195,1908r-2,3l4193,1926r2,3l4198,1926r,-15l4195,1908xe" fillcolor="#006fbf" stroked="f">
                <v:path arrowok="t"/>
              </v:shape>
              <v:shape id="_x0000_s5393" style="position:absolute;left:3619;top:131;width:4307;height:2156" coordorigin="3619,131" coordsize="4307,2156" path="m4195,1943r-2,3l4193,1961r2,3l4198,1961r,-15l4195,1943xe" fillcolor="#006fbf" stroked="f">
                <v:path arrowok="t"/>
              </v:shape>
              <v:shape id="_x0000_s5394" style="position:absolute;left:3619;top:131;width:4307;height:2156" coordorigin="3619,131" coordsize="4307,2156" path="m4195,1978r-2,2l4193,1996r2,2l4198,1996r,-16l4195,1978xe" fillcolor="#006fbf" stroked="f">
                <v:path arrowok="t"/>
              </v:shape>
              <v:shape id="_x0000_s5395" style="position:absolute;left:3619;top:131;width:4307;height:2156" coordorigin="3619,131" coordsize="4307,2156" path="m4195,2014r-2,2l4193,2031r2,2l4198,2031r,-15l4195,2014xe" fillcolor="#006fbf" stroked="f">
                <v:path arrowok="t"/>
              </v:shape>
              <v:shape id="_x0000_s5396" style="position:absolute;left:3619;top:131;width:4307;height:2156" coordorigin="3619,131" coordsize="4307,2156" path="m4195,2049r-2,2l4193,2066r2,2l4198,2066r,-15l4195,2049xe" fillcolor="#006fbf" stroked="f">
                <v:path arrowok="t"/>
              </v:shape>
              <v:shape id="_x0000_s5397" style="position:absolute;left:3619;top:131;width:4307;height:2156" coordorigin="3619,131" coordsize="4307,2156" path="m4195,2084r-2,2l4193,2100r2,4l4198,2100r,-14l4195,2084xe" fillcolor="#006fbf" stroked="f">
                <v:path arrowok="t"/>
              </v:shape>
              <v:shape id="_x0000_s5398" style="position:absolute;left:3619;top:131;width:4307;height:2156" coordorigin="3619,131" coordsize="4307,2156" path="m4195,2118r-2,3l4193,2136r2,3l4198,2136r,-15l4195,2118xe" fillcolor="#006fbf" stroked="f">
                <v:path arrowok="t"/>
              </v:shape>
              <v:shape id="_x0000_s5399" style="position:absolute;left:3619;top:131;width:4307;height:2156" coordorigin="3619,131" coordsize="4307,2156" path="m4195,2153r-2,3l4193,2171r2,3l4198,2171r,-15l4195,2153xe" fillcolor="#006fbf" stroked="f">
                <v:path arrowok="t"/>
              </v:shape>
              <v:shape id="_x0000_s5400" style="position:absolute;left:3619;top:131;width:4307;height:2156" coordorigin="3619,131" coordsize="4307,2156" path="m4195,2188r-2,2l4193,2206r2,2l4198,2206r,-16l4195,2188xe" fillcolor="#006fbf" stroked="f">
                <v:path arrowok="t"/>
              </v:shape>
              <v:shape id="_x0000_s5401" style="position:absolute;left:3619;top:131;width:4307;height:2156" coordorigin="3619,131" coordsize="4307,2156" path="m4195,2224r-2,2l4193,2241r2,2l4198,2241r,-15l4195,2224xe" fillcolor="#006fbf" stroked="f">
                <v:path arrowok="t"/>
              </v:shape>
              <v:shape id="_x0000_s5402" style="position:absolute;left:3619;top:131;width:4307;height:2156" coordorigin="3619,131" coordsize="4307,2156" path="m4195,2259r-2,2l4193,2276r2,2l4198,2276r,-15l4195,2259xe" fillcolor="#006fbf" stroked="f">
                <v:path arrowok="t"/>
              </v:shape>
              <v:shape id="_x0000_s5403" style="position:absolute;left:3619;top:131;width:4307;height:2156" coordorigin="3619,131" coordsize="4307,2156" path="m4222,2282r-15,l4205,2284r2,2l4222,2286r2,-2l4222,2282xe" fillcolor="#006fbf" stroked="f">
                <v:path arrowok="t"/>
              </v:shape>
              <v:shape id="_x0000_s5404" style="position:absolute;left:3619;top:131;width:4307;height:2156" coordorigin="3619,131" coordsize="4307,2156" path="m4258,2282r-16,l4240,2284r2,2l4258,2286r2,-2l4258,2282xe" fillcolor="#006fbf" stroked="f">
                <v:path arrowok="t"/>
              </v:shape>
              <v:shape id="_x0000_s5405" style="position:absolute;left:3619;top:131;width:4307;height:2156" coordorigin="3619,131" coordsize="4307,2156" path="m4292,2282r-15,l4274,2284r3,2l4292,2286r3,-2l4292,2282xe" fillcolor="#006fbf" stroked="f">
                <v:path arrowok="t"/>
              </v:shape>
              <v:shape id="_x0000_s5406" style="position:absolute;left:3619;top:131;width:4307;height:2156" coordorigin="3619,131" coordsize="4307,2156" path="m4327,2282r-15,l4309,2284r3,2l4327,2286r3,-2l4327,2282xe" fillcolor="#006fbf" stroked="f">
                <v:path arrowok="t"/>
              </v:shape>
              <v:shape id="_x0000_s5407" style="position:absolute;left:3619;top:131;width:4307;height:2156" coordorigin="3619,131" coordsize="4307,2156" path="m4339,2259r-2,2l4337,2277r2,2l4342,2277r,-16l4339,2259xe" fillcolor="#006fbf" stroked="f">
                <v:path arrowok="t"/>
              </v:shape>
              <v:shape id="_x0000_s5408" style="position:absolute;left:3619;top:131;width:4307;height:2156" coordorigin="3619,131" coordsize="4307,2156" path="m4339,2224r-2,2l4337,2241r2,2l4342,2241r,-15l4339,2224xe" fillcolor="#006fbf" stroked="f">
                <v:path arrowok="t"/>
              </v:shape>
              <v:shape id="_x0000_s5409" style="position:absolute;left:3619;top:131;width:4307;height:2156" coordorigin="3619,131" coordsize="4307,2156" path="m4339,2189r-2,3l4337,2206r2,2l4342,2206r,-14l4339,2189xe" fillcolor="#006fbf" stroked="f">
                <v:path arrowok="t"/>
              </v:shape>
              <v:shape id="_x0000_s5410" style="position:absolute;left:3619;top:131;width:4307;height:2156" coordorigin="3619,131" coordsize="4307,2156" path="m4339,2153r-2,4l4337,2171r2,3l4342,2171r,-14l4339,2153xe" fillcolor="#006fbf" stroked="f">
                <v:path arrowok="t"/>
              </v:shape>
              <v:shape id="_x0000_s5411" style="position:absolute;left:3619;top:131;width:4307;height:2156" coordorigin="3619,131" coordsize="4307,2156" path="m4339,2118r-2,3l4337,2136r2,3l4342,2136r,-15l4339,2118xe" fillcolor="#006fbf" stroked="f">
                <v:path arrowok="t"/>
              </v:shape>
              <v:shape id="_x0000_s5412" style="position:absolute;left:3619;top:131;width:4307;height:2156" coordorigin="3619,131" coordsize="4307,2156" path="m4339,2084r-2,2l4337,2102r2,2l4342,2102r,-16l4339,2084xe" fillcolor="#006fbf" stroked="f">
                <v:path arrowok="t"/>
              </v:shape>
              <v:shape id="_x0000_s5413" style="position:absolute;left:3619;top:131;width:4307;height:2156" coordorigin="3619,131" coordsize="4307,2156" path="m4339,2049r-2,2l4337,2067r2,2l4342,2067r,-16l4339,2049xe" fillcolor="#006fbf" stroked="f">
                <v:path arrowok="t"/>
              </v:shape>
              <v:shape id="_x0000_s5414" style="position:absolute;left:3619;top:131;width:4307;height:2156" coordorigin="3619,131" coordsize="4307,2156" path="m4339,2014r-2,2l4337,2031r2,2l4342,2031r,-15l4339,2014xe" fillcolor="#006fbf" stroked="f">
                <v:path arrowok="t"/>
              </v:shape>
              <v:shape id="_x0000_s5415" style="position:absolute;left:3619;top:131;width:4307;height:2156" coordorigin="3619,131" coordsize="4307,2156" path="m4339,1979r-2,3l4337,1996r2,2l4342,1996r,-14l4339,1979xe" fillcolor="#006fbf" stroked="f">
                <v:path arrowok="t"/>
              </v:shape>
              <v:shape id="_x0000_s5416" style="position:absolute;left:3619;top:131;width:4307;height:2156" coordorigin="3619,131" coordsize="4307,2156" path="m4339,1943r-2,4l4337,1961r2,3l4342,1961r,-14l4339,1943xe" fillcolor="#006fbf" stroked="f">
                <v:path arrowok="t"/>
              </v:shape>
              <v:shape id="_x0000_s5417" style="position:absolute;left:3619;top:131;width:4307;height:2156" coordorigin="3619,131" coordsize="4307,2156" path="m4339,1908r-2,3l4337,1926r2,3l4342,1926r,-15l4339,1908xe" fillcolor="#006fbf" stroked="f">
                <v:path arrowok="t"/>
              </v:shape>
              <v:shape id="_x0000_s5418" style="position:absolute;left:3619;top:131;width:4307;height:2156" coordorigin="3619,131" coordsize="4307,2156" path="m4339,1874r-2,2l4337,1892r2,2l4342,1892r,-16l4339,1874xe" fillcolor="#006fbf" stroked="f">
                <v:path arrowok="t"/>
              </v:shape>
              <v:shape id="_x0000_s5419" style="position:absolute;left:3619;top:131;width:4307;height:2156" coordorigin="3619,131" coordsize="4307,2156" path="m4339,1839r-2,2l4337,1857r2,2l4342,1857r,-16l4339,1839xe" fillcolor="#006fbf" stroked="f">
                <v:path arrowok="t"/>
              </v:shape>
              <v:shape id="_x0000_s5420" style="position:absolute;left:3619;top:131;width:4307;height:2156" coordorigin="3619,131" coordsize="4307,2156" path="m4339,1804r-2,2l4337,1821r2,2l4342,1821r,-15l4339,1804xe" fillcolor="#006fbf" stroked="f">
                <v:path arrowok="t"/>
              </v:shape>
              <v:shape id="_x0000_s5421" style="position:absolute;left:3619;top:131;width:4307;height:2156" coordorigin="3619,131" coordsize="4307,2156" path="m4339,1769r-2,3l4337,1786r2,2l4342,1786r,-14l4339,1769xe" fillcolor="#006fbf" stroked="f">
                <v:path arrowok="t"/>
              </v:shape>
              <v:shape id="_x0000_s5422" style="position:absolute;left:3619;top:131;width:4307;height:2156" coordorigin="3619,131" coordsize="4307,2156" path="m4339,1733r-2,3l4337,1751r2,3l4342,1751r,-15l4339,1733xe" fillcolor="#006fbf" stroked="f">
                <v:path arrowok="t"/>
              </v:shape>
              <v:shape id="_x0000_s5423" style="position:absolute;left:3619;top:131;width:4307;height:2156" coordorigin="3619,131" coordsize="4307,2156" path="m4339,1698r-2,3l4337,1716r2,3l4342,1716r,-15l4339,1698xe" fillcolor="#006fbf" stroked="f">
                <v:path arrowok="t"/>
              </v:shape>
              <v:shape id="_x0000_s5424" style="position:absolute;left:3619;top:131;width:4307;height:2156" coordorigin="3619,131" coordsize="4307,2156" path="m4339,1664r-2,2l4337,1682r2,2l4342,1682r,-16l4339,1664xe" fillcolor="#006fbf" stroked="f">
                <v:path arrowok="t"/>
              </v:shape>
              <v:shape id="_x0000_s5425" style="position:absolute;left:3619;top:131;width:4307;height:2156" coordorigin="3619,131" coordsize="4307,2156" path="m4339,1629r-2,2l4337,1646r2,3l4342,1646r,-15l4339,1629xe" fillcolor="#006fbf" stroked="f">
                <v:path arrowok="t"/>
              </v:shape>
              <v:shape id="_x0000_s5426" style="position:absolute;left:3619;top:131;width:4307;height:2156" coordorigin="3619,131" coordsize="4307,2156" path="m4339,1594r-2,2l4337,1611r2,2l4342,1611r,-15l4339,1594xe" fillcolor="#006fbf" stroked="f">
                <v:path arrowok="t"/>
              </v:shape>
              <v:shape id="_x0000_s5427" style="position:absolute;left:3619;top:131;width:4307;height:2156" coordorigin="3619,131" coordsize="4307,2156" path="m4339,1559r-2,3l4337,1576r2,2l4342,1576r,-14l4339,1559xe" fillcolor="#006fbf" stroked="f">
                <v:path arrowok="t"/>
              </v:shape>
              <v:shape id="_x0000_s5428" style="position:absolute;left:3619;top:131;width:4307;height:2156" coordorigin="3619,131" coordsize="4307,2156" path="m4339,1523r-2,3l4337,1541r2,3l4342,1541r,-15l4339,1523xe" fillcolor="#006fbf" stroked="f">
                <v:path arrowok="t"/>
              </v:shape>
              <v:shape id="_x0000_s5429" style="position:absolute;left:3619;top:131;width:4307;height:2156" coordorigin="3619,131" coordsize="4307,2156" path="m4339,1488r-2,3l4337,1506r2,3l4342,1506r,-15l4339,1488xe" fillcolor="#006fbf" stroked="f">
                <v:path arrowok="t"/>
              </v:shape>
              <v:shape id="_x0000_s5430" style="position:absolute;left:3619;top:131;width:4307;height:2156" coordorigin="3619,131" coordsize="4307,2156" path="m4339,1454r-2,2l4337,1472r2,2l4342,1472r,-16l4339,1454xe" fillcolor="#006fbf" stroked="f">
                <v:path arrowok="t"/>
              </v:shape>
              <v:shape id="_x0000_s5431" style="position:absolute;left:3619;top:131;width:4307;height:2156" coordorigin="3619,131" coordsize="4307,2156" path="m4339,1419r-2,2l4337,1436r2,3l4342,1436r,-15l4339,1419xe" fillcolor="#006fbf" stroked="f">
                <v:path arrowok="t"/>
              </v:shape>
              <v:shape id="_x0000_s5432" style="position:absolute;left:3619;top:131;width:4307;height:2156" coordorigin="3619,131" coordsize="4307,2156" path="m4339,1384r-2,2l4337,1401r2,2l4342,1401r,-15l4339,1384xe" fillcolor="#006fbf" stroked="f">
                <v:path arrowok="t"/>
              </v:shape>
              <v:shape id="_x0000_s5433" style="position:absolute;left:3619;top:131;width:4307;height:2156" coordorigin="3619,131" coordsize="4307,2156" path="m4339,1349r-2,3l4337,1366r2,2l4342,1366r,-14l4339,1349xe" fillcolor="#006fbf" stroked="f">
                <v:path arrowok="t"/>
              </v:shape>
              <v:shape id="_x0000_s5434" style="position:absolute;left:3619;top:131;width:4307;height:2156" coordorigin="3619,131" coordsize="4307,2156" path="m4339,1313r-2,3l4337,1331r2,3l4342,1331r,-15l4339,1313xe" fillcolor="#006fbf" stroked="f">
                <v:path arrowok="t"/>
              </v:shape>
              <v:shape id="_x0000_s5435" style="position:absolute;left:3619;top:131;width:4307;height:2156" coordorigin="3619,131" coordsize="4307,2156" path="m4339,1278r-2,3l4337,1296r2,3l4342,1296r,-15l4339,1278xe" fillcolor="#006fbf" stroked="f">
                <v:path arrowok="t"/>
              </v:shape>
              <v:shape id="_x0000_s5436" style="position:absolute;left:3619;top:131;width:4307;height:2156" coordorigin="3619,131" coordsize="4307,2156" path="m4339,1244r-2,2l4337,1262r2,2l4342,1262r,-16l4339,1244xe" fillcolor="#006fbf" stroked="f">
                <v:path arrowok="t"/>
              </v:shape>
              <v:shape id="_x0000_s5437" style="position:absolute;left:3619;top:131;width:4307;height:2156" coordorigin="3619,131" coordsize="4307,2156" path="m4339,1209r-2,2l4337,1226r2,3l4342,1226r,-15l4339,1209xe" fillcolor="#006fbf" stroked="f">
                <v:path arrowok="t"/>
              </v:shape>
              <v:shape id="_x0000_s5438" style="position:absolute;left:3619;top:131;width:4307;height:2156" coordorigin="3619,131" coordsize="4307,2156" path="m4339,1174r-2,2l4337,1191r2,2l4342,1191r,-15l4339,1174xe" fillcolor="#006fbf" stroked="f">
                <v:path arrowok="t"/>
              </v:shape>
              <v:shape id="_x0000_s5439" style="position:absolute;left:3619;top:131;width:4307;height:2156" coordorigin="3619,131" coordsize="4307,2156" path="m4339,1139r-2,3l4337,1156r2,2l4342,1156r,-14l4339,1139xe" fillcolor="#006fbf" stroked="f">
                <v:path arrowok="t"/>
              </v:shape>
              <v:shape id="_x0000_s5440" style="position:absolute;left:3619;top:131;width:4307;height:2156" coordorigin="3619,131" coordsize="4307,2156" path="m4339,1103r-2,3l4337,1121r2,3l4342,1121r,-15l4339,1103xe" fillcolor="#006fbf" stroked="f">
                <v:path arrowok="t"/>
              </v:shape>
              <v:shape id="_x0000_s5441" style="position:absolute;left:3619;top:131;width:4307;height:2156" coordorigin="3619,131" coordsize="4307,2156" path="m4339,1068r-2,3l4337,1086r2,3l4342,1086r,-15l4339,1068xe" fillcolor="#006fbf" stroked="f">
                <v:path arrowok="t"/>
              </v:shape>
              <v:shape id="_x0000_s5442" style="position:absolute;left:3619;top:131;width:4307;height:2156" coordorigin="3619,131" coordsize="4307,2156" path="m4339,1034r-2,2l4337,1052r2,2l4342,1052r,-16l4339,1034xe" fillcolor="#006fbf" stroked="f">
                <v:path arrowok="t"/>
              </v:shape>
              <v:shape id="_x0000_s5443" style="position:absolute;left:3619;top:131;width:4307;height:2156" coordorigin="3619,131" coordsize="4307,2156" path="m4339,999r-2,2l4337,1016r2,3l4342,1016r,-15l4339,999xe" fillcolor="#006fbf" stroked="f">
                <v:path arrowok="t"/>
              </v:shape>
              <v:shape id="_x0000_s5444" style="position:absolute;left:3619;top:131;width:4307;height:2156" coordorigin="3619,131" coordsize="4307,2156" path="m4339,964r-2,2l4337,981r2,2l4342,981r,-15l4339,964xe" fillcolor="#006fbf" stroked="f">
                <v:path arrowok="t"/>
              </v:shape>
              <v:shape id="_x0000_s5445" style="position:absolute;left:3619;top:131;width:4307;height:2156" coordorigin="3619,131" coordsize="4307,2156" path="m4339,929r-2,3l4337,946r2,2l4342,946r,-14l4339,929xe" fillcolor="#006fbf" stroked="f">
                <v:path arrowok="t"/>
              </v:shape>
              <v:shape id="_x0000_s5446" style="position:absolute;left:3619;top:131;width:4307;height:2156" coordorigin="3619,131" coordsize="4307,2156" path="m4339,893r-2,3l4337,911r2,3l4342,911r,-15l4339,893xe" fillcolor="#006fbf" stroked="f">
                <v:path arrowok="t"/>
              </v:shape>
              <v:shape id="_x0000_s5447" style="position:absolute;left:3619;top:131;width:4307;height:2156" coordorigin="3619,131" coordsize="4307,2156" path="m4339,858r-2,3l4337,876r2,3l4342,876r,-15l4339,858xe" fillcolor="#006fbf" stroked="f">
                <v:path arrowok="t"/>
              </v:shape>
              <v:shape id="_x0000_s5448" style="position:absolute;left:3619;top:131;width:4307;height:2156" coordorigin="3619,131" coordsize="4307,2156" path="m4339,824r-2,2l4337,842r2,2l4342,842r,-16l4339,824xe" fillcolor="#006fbf" stroked="f">
                <v:path arrowok="t"/>
              </v:shape>
              <v:shape id="_x0000_s5449" style="position:absolute;left:3619;top:131;width:4307;height:2156" coordorigin="3619,131" coordsize="4307,2156" path="m4339,789r-2,2l4337,806r2,3l4342,806r,-15l4339,789xe" fillcolor="#006fbf" stroked="f">
                <v:path arrowok="t"/>
              </v:shape>
              <v:shape id="_x0000_s5450" style="position:absolute;left:3619;top:131;width:4307;height:2156" coordorigin="3619,131" coordsize="4307,2156" path="m4339,754r-2,2l4337,771r2,2l4342,771r,-15l4339,754xe" fillcolor="#006fbf" stroked="f">
                <v:path arrowok="t"/>
              </v:shape>
              <v:shape id="_x0000_s5451" style="position:absolute;left:3619;top:131;width:4307;height:2156" coordorigin="3619,131" coordsize="4307,2156" path="m4339,719r-2,3l4337,736r2,2l4342,736r,-14l4339,719xe" fillcolor="#006fbf" stroked="f">
                <v:path arrowok="t"/>
              </v:shape>
              <v:shape id="_x0000_s5452" style="position:absolute;left:3619;top:131;width:4307;height:2156" coordorigin="3619,131" coordsize="4307,2156" path="m4339,683r-2,3l4337,701r2,3l4342,701r,-15l4339,683xe" fillcolor="#006fbf" stroked="f">
                <v:path arrowok="t"/>
              </v:shape>
              <v:shape id="_x0000_s5453" style="position:absolute;left:3619;top:131;width:4307;height:2156" coordorigin="3619,131" coordsize="4307,2156" path="m4339,648r-2,3l4337,666r2,3l4342,666r,-15l4339,648xe" fillcolor="#006fbf" stroked="f">
                <v:path arrowok="t"/>
              </v:shape>
              <v:shape id="_x0000_s5454" style="position:absolute;left:3619;top:131;width:4307;height:2156" coordorigin="3619,131" coordsize="4307,2156" path="m4339,614r-2,2l4337,632r2,2l4342,632r,-16l4339,614xe" fillcolor="#006fbf" stroked="f">
                <v:path arrowok="t"/>
              </v:shape>
              <v:shape id="_x0000_s5455" style="position:absolute;left:3619;top:131;width:4307;height:2156" coordorigin="3619,131" coordsize="4307,2156" path="m4339,579r-2,2l4337,596r2,3l4342,596r,-15l4339,579xe" fillcolor="#006fbf" stroked="f">
                <v:path arrowok="t"/>
              </v:shape>
              <v:shape id="_x0000_s5456" style="position:absolute;left:3619;top:131;width:4307;height:2156" coordorigin="3619,131" coordsize="4307,2156" path="m4339,544r-2,2l4337,561r2,2l4342,561r,-15l4339,544xe" fillcolor="#006fbf" stroked="f">
                <v:path arrowok="t"/>
              </v:shape>
              <v:shape id="_x0000_s5457" style="position:absolute;left:3619;top:131;width:4307;height:2156" coordorigin="3619,131" coordsize="4307,2156" path="m4339,509r-2,3l4337,526r2,2l4342,526r,-14l4339,509xe" fillcolor="#006fbf" stroked="f">
                <v:path arrowok="t"/>
              </v:shape>
              <v:shape id="_x0000_s5458" style="position:absolute;left:3619;top:131;width:4307;height:2156" coordorigin="3619,131" coordsize="4307,2156" path="m4339,473r-2,3l4337,491r2,3l4342,491r,-15l4339,473xe" fillcolor="#006fbf" stroked="f">
                <v:path arrowok="t"/>
              </v:shape>
              <v:shape id="_x0000_s5459" style="position:absolute;left:3619;top:131;width:4307;height:2156" coordorigin="3619,131" coordsize="4307,2156" path="m4339,438r-2,3l4337,456r2,3l4342,456r,-15l4339,438xe" fillcolor="#006fbf" stroked="f">
                <v:path arrowok="t"/>
              </v:shape>
              <v:shape id="_x0000_s5460" style="position:absolute;left:3619;top:131;width:4307;height:2156" coordorigin="3619,131" coordsize="4307,2156" path="m4339,404r-2,2l4337,422r2,2l4342,422r,-16l4339,404xe" fillcolor="#006fbf" stroked="f">
                <v:path arrowok="t"/>
              </v:shape>
              <v:shape id="_x0000_s5461" style="position:absolute;left:3619;top:131;width:4307;height:2156" coordorigin="3619,131" coordsize="4307,2156" path="m4339,369r-2,2l4337,386r2,3l4342,386r,-15l4339,369xe" fillcolor="#006fbf" stroked="f">
                <v:path arrowok="t"/>
              </v:shape>
              <v:shape id="_x0000_s5462" style="position:absolute;left:3619;top:131;width:4307;height:2156" coordorigin="3619,131" coordsize="4307,2156" path="m4339,334r-2,2l4337,351r2,2l4342,351r,-15l4339,334xe" fillcolor="#006fbf" stroked="f">
                <v:path arrowok="t"/>
              </v:shape>
              <v:shape id="_x0000_s5463" style="position:absolute;left:3619;top:131;width:4307;height:2156" coordorigin="3619,131" coordsize="4307,2156" path="m4339,299r-2,3l4337,316r2,2l4342,316r,-14l4339,299xe" fillcolor="#006fbf" stroked="f">
                <v:path arrowok="t"/>
              </v:shape>
              <v:shape id="_x0000_s5464" style="position:absolute;left:3619;top:131;width:4307;height:2156" coordorigin="3619,131" coordsize="4307,2156" path="m4339,263r-2,3l4337,281r2,3l4342,281r,-15l4339,263xe" fillcolor="#006fbf" stroked="f">
                <v:path arrowok="t"/>
              </v:shape>
              <v:shape id="_x0000_s5465" style="position:absolute;left:3619;top:131;width:4307;height:2156" coordorigin="3619,131" coordsize="4307,2156" path="m4339,228r-2,3l4337,246r2,3l4342,246r,-15l4339,228xe" fillcolor="#006fbf" stroked="f">
                <v:path arrowok="t"/>
              </v:shape>
              <v:shape id="_x0000_s5466" style="position:absolute;left:3619;top:131;width:4307;height:2156" coordorigin="3619,131" coordsize="4307,2156" path="m4339,194r-2,2l4337,212r2,2l4342,212r,-16l4339,194xe" fillcolor="#006fbf" stroked="f">
                <v:path arrowok="t"/>
              </v:shape>
              <v:shape id="_x0000_s5467" style="position:absolute;left:3619;top:131;width:4307;height:2156" coordorigin="3619,131" coordsize="4307,2156" path="m4339,159r-2,2l4337,177r2,2l4342,177r,-16l4339,159xe" fillcolor="#006fbf" stroked="f">
                <v:path arrowok="t"/>
              </v:shape>
              <v:shape id="_x0000_s5468" style="position:absolute;left:3619;top:131;width:4307;height:2156" coordorigin="3619,131" coordsize="4307,2156" path="m4346,131r-7,l4337,134r,7l4339,143r3,-2l4342,136r-3,l4342,134r7,l4346,131xe" fillcolor="#006fbf" stroked="f">
                <v:path arrowok="t"/>
              </v:shape>
              <v:shape id="_x0000_s5469" style="position:absolute;left:3619;top:131;width:4307;height:2156" coordorigin="3619,131" coordsize="4307,2156" path="m4342,134r-3,2l4342,136r,-2xe" fillcolor="#006fbf" stroked="f">
                <v:path arrowok="t"/>
              </v:shape>
              <v:shape id="_x0000_s5470" style="position:absolute;left:3619;top:131;width:4307;height:2156" coordorigin="3619,131" coordsize="4307,2156" path="m4349,134r-7,l4342,136r4,l4349,134xe" fillcolor="#006fbf" stroked="f">
                <v:path arrowok="t"/>
              </v:shape>
              <v:shape id="_x0000_s5471" style="position:absolute;left:3619;top:131;width:4307;height:2156" coordorigin="3619,131" coordsize="4307,2156" path="m4381,131r-15,l4363,134r3,2l4381,136r3,-2l4381,131xe" fillcolor="#006fbf" stroked="f">
                <v:path arrowok="t"/>
              </v:shape>
              <v:shape id="_x0000_s5472" style="position:absolute;left:3619;top:131;width:4307;height:2156" coordorigin="3619,131" coordsize="4307,2156" path="m4416,131r-14,l4398,134r4,2l4416,136r2,-2l4416,131xe" fillcolor="#006fbf" stroked="f">
                <v:path arrowok="t"/>
              </v:shape>
              <v:shape id="_x0000_s5473" style="position:absolute;left:3619;top:131;width:4307;height:2156" coordorigin="3619,131" coordsize="4307,2156" path="m4451,131r-15,l4434,134r2,2l4451,136r2,-2l4451,131xe" fillcolor="#006fbf" stroked="f">
                <v:path arrowok="t"/>
              </v:shape>
              <v:shape id="_x0000_s5474" style="position:absolute;left:3619;top:131;width:4307;height:2156" coordorigin="3619,131" coordsize="4307,2156" path="m4480,134r,3l4482,140r2,-3l4484,136r-2,l4480,134xe" fillcolor="#006fbf" stroked="f">
                <v:path arrowok="t"/>
              </v:shape>
              <v:shape id="_x0000_s5475" style="position:absolute;left:3619;top:131;width:4307;height:2156" coordorigin="3619,131" coordsize="4307,2156" path="m4482,131r-11,l4469,134r2,2l4480,136r,-2l4484,134r-2,-3xe" fillcolor="#006fbf" stroked="f">
                <v:path arrowok="t"/>
              </v:shape>
              <v:shape id="_x0000_s5476" style="position:absolute;left:3619;top:131;width:4307;height:2156" coordorigin="3619,131" coordsize="4307,2156" path="m4484,134r-4,l4482,136r2,l4484,134xe" fillcolor="#006fbf" stroked="f">
                <v:path arrowok="t"/>
              </v:shape>
              <v:shape id="_x0000_s5477" style="position:absolute;left:3619;top:131;width:4307;height:2156" coordorigin="3619,131" coordsize="4307,2156" path="m4482,155r-2,3l4480,172r2,2l4484,172r,-14l4482,155xe" fillcolor="#006fbf" stroked="f">
                <v:path arrowok="t"/>
              </v:shape>
              <v:shape id="_x0000_s5478" style="position:absolute;left:3619;top:131;width:4307;height:2156" coordorigin="3619,131" coordsize="4307,2156" path="m4482,190r-2,2l4480,207r2,2l4484,207r,-15l4482,190xe" fillcolor="#006fbf" stroked="f">
                <v:path arrowok="t"/>
              </v:shape>
              <v:shape id="_x0000_s5479" style="position:absolute;left:3619;top:131;width:4307;height:2156" coordorigin="3619,131" coordsize="4307,2156" path="m4482,225r-2,2l4480,243r2,2l4484,243r,-16l4482,225xe" fillcolor="#006fbf" stroked="f">
                <v:path arrowok="t"/>
              </v:shape>
              <v:shape id="_x0000_s5480" style="position:absolute;left:3619;top:131;width:4307;height:2156" coordorigin="3619,131" coordsize="4307,2156" path="m4482,260r-2,2l4480,278r2,2l4484,278r,-16l4482,260xe" fillcolor="#006fbf" stroked="f">
                <v:path arrowok="t"/>
              </v:shape>
              <v:shape id="_x0000_s5481" style="position:absolute;left:3619;top:131;width:4307;height:2156" coordorigin="3619,131" coordsize="4307,2156" path="m4482,294r-2,3l4480,312r2,3l4484,312r,-15l4482,294xe" fillcolor="#006fbf" stroked="f">
                <v:path arrowok="t"/>
              </v:shape>
              <v:shape id="_x0000_s5482" style="position:absolute;left:3619;top:131;width:4307;height:2156" coordorigin="3619,131" coordsize="4307,2156" path="m4482,329r-2,4l4480,347r2,3l4484,347r,-14l4482,329xe" fillcolor="#006fbf" stroked="f">
                <v:path arrowok="t"/>
              </v:shape>
              <v:shape id="_x0000_s5483" style="position:absolute;left:3619;top:131;width:4307;height:2156" coordorigin="3619,131" coordsize="4307,2156" path="m4482,365r-2,3l4480,382r2,2l4484,382r,-14l4482,365xe" fillcolor="#006fbf" stroked="f">
                <v:path arrowok="t"/>
              </v:shape>
              <v:shape id="_x0000_s5484" style="position:absolute;left:3619;top:131;width:4307;height:2156" coordorigin="3619,131" coordsize="4307,2156" path="m4482,400r-2,2l4480,417r2,2l4484,417r,-15l4482,400xe" fillcolor="#006fbf" stroked="f">
                <v:path arrowok="t"/>
              </v:shape>
              <v:shape id="_x0000_s5485" style="position:absolute;left:3619;top:131;width:4307;height:2156" coordorigin="3619,131" coordsize="4307,2156" path="m4482,435r-2,2l4480,453r2,2l4484,453r,-16l4482,435xe" fillcolor="#006fbf" stroked="f">
                <v:path arrowok="t"/>
              </v:shape>
              <v:shape id="_x0000_s5486" style="position:absolute;left:3619;top:131;width:4307;height:2156" coordorigin="3619,131" coordsize="4307,2156" path="m4482,470r-2,2l4480,488r2,2l4484,488r,-16l4482,470xe" fillcolor="#006fbf" stroked="f">
                <v:path arrowok="t"/>
              </v:shape>
              <v:shape id="_x0000_s5487" style="position:absolute;left:3619;top:131;width:4307;height:2156" coordorigin="3619,131" coordsize="4307,2156" path="m4482,504r-2,3l4480,522r2,3l4484,522r,-15l4482,504xe" fillcolor="#006fbf" stroked="f">
                <v:path arrowok="t"/>
              </v:shape>
              <v:shape id="_x0000_s5488" style="position:absolute;left:3619;top:131;width:4307;height:2156" coordorigin="3619,131" coordsize="4307,2156" path="m4482,539r-2,4l4480,557r2,3l4484,557r,-14l4482,539xe" fillcolor="#006fbf" stroked="f">
                <v:path arrowok="t"/>
              </v:shape>
              <v:shape id="_x0000_s5489" style="position:absolute;left:3619;top:131;width:4307;height:2156" coordorigin="3619,131" coordsize="4307,2156" path="m4482,575r-2,3l4480,592r2,2l4484,592r,-14l4482,575xe" fillcolor="#006fbf" stroked="f">
                <v:path arrowok="t"/>
              </v:shape>
              <v:shape id="_x0000_s5490" style="position:absolute;left:3619;top:131;width:4307;height:2156" coordorigin="3619,131" coordsize="4307,2156" path="m4482,610r-2,2l4480,627r2,2l4484,627r,-15l4482,610xe" fillcolor="#006fbf" stroked="f">
                <v:path arrowok="t"/>
              </v:shape>
              <v:shape id="_x0000_s5491" style="position:absolute;left:3619;top:131;width:4307;height:2156" coordorigin="3619,131" coordsize="4307,2156" path="m4482,645r-2,2l4480,663r2,2l4484,663r,-16l4482,645xe" fillcolor="#006fbf" stroked="f">
                <v:path arrowok="t"/>
              </v:shape>
              <v:shape id="_x0000_s5492" style="position:absolute;left:3619;top:131;width:4307;height:2156" coordorigin="3619,131" coordsize="4307,2156" path="m4482,680r-2,2l4480,698r2,2l4484,698r,-16l4482,680xe" fillcolor="#006fbf" stroked="f">
                <v:path arrowok="t"/>
              </v:shape>
              <v:shape id="_x0000_s5493" style="position:absolute;left:3619;top:131;width:4307;height:2156" coordorigin="3619,131" coordsize="4307,2156" path="m4482,714r-2,3l4480,732r2,3l4484,732r,-15l4482,714xe" fillcolor="#006fbf" stroked="f">
                <v:path arrowok="t"/>
              </v:shape>
              <v:shape id="_x0000_s5494" style="position:absolute;left:3619;top:131;width:4307;height:2156" coordorigin="3619,131" coordsize="4307,2156" path="m4482,749r-2,4l4480,767r2,3l4484,767r,-14l4482,749xe" fillcolor="#006fbf" stroked="f">
                <v:path arrowok="t"/>
              </v:shape>
              <v:shape id="_x0000_s5495" style="position:absolute;left:3619;top:131;width:4307;height:2156" coordorigin="3619,131" coordsize="4307,2156" path="m4482,785r-2,3l4480,802r2,2l4484,802r,-14l4482,785xe" fillcolor="#006fbf" stroked="f">
                <v:path arrowok="t"/>
              </v:shape>
              <v:shape id="_x0000_s5496" style="position:absolute;left:3619;top:131;width:4307;height:2156" coordorigin="3619,131" coordsize="4307,2156" path="m4482,820r-2,2l4480,837r2,2l4484,837r,-15l4482,820xe" fillcolor="#006fbf" stroked="f">
                <v:path arrowok="t"/>
              </v:shape>
              <v:shape id="_x0000_s5497" style="position:absolute;left:3619;top:131;width:4307;height:2156" coordorigin="3619,131" coordsize="4307,2156" path="m4482,855r-2,2l4480,873r2,2l4484,873r,-16l4482,855xe" fillcolor="#006fbf" stroked="f">
                <v:path arrowok="t"/>
              </v:shape>
              <v:shape id="_x0000_s5498" style="position:absolute;left:3619;top:131;width:4307;height:2156" coordorigin="3619,131" coordsize="4307,2156" path="m4482,890r-2,2l4480,908r2,2l4484,908r,-16l4482,890xe" fillcolor="#006fbf" stroked="f">
                <v:path arrowok="t"/>
              </v:shape>
              <v:shape id="_x0000_s5499" style="position:absolute;left:3619;top:131;width:4307;height:2156" coordorigin="3619,131" coordsize="4307,2156" path="m4482,924r-2,3l4480,942r2,3l4484,942r,-15l4482,924xe" fillcolor="#006fbf" stroked="f">
                <v:path arrowok="t"/>
              </v:shape>
              <v:shape id="_x0000_s5500" style="position:absolute;left:3619;top:131;width:4307;height:2156" coordorigin="3619,131" coordsize="4307,2156" path="m4482,959r-2,4l4480,977r2,3l4484,977r,-14l4482,959xe" fillcolor="#006fbf" stroked="f">
                <v:path arrowok="t"/>
              </v:shape>
              <v:shape id="_x0000_s5501" style="position:absolute;left:3619;top:131;width:4307;height:2156" coordorigin="3619,131" coordsize="4307,2156" path="m4482,995r-2,3l4480,1012r2,2l4484,1012r,-14l4482,995xe" fillcolor="#006fbf" stroked="f">
                <v:path arrowok="t"/>
              </v:shape>
              <v:shape id="_x0000_s5502" style="position:absolute;left:3619;top:131;width:4307;height:2156" coordorigin="3619,131" coordsize="4307,2156" path="m4482,1030r-2,2l4480,1047r2,2l4484,1047r,-15l4482,1030xe" fillcolor="#006fbf" stroked="f">
                <v:path arrowok="t"/>
              </v:shape>
              <v:shape id="_x0000_s5503" style="position:absolute;left:3619;top:131;width:4307;height:2156" coordorigin="3619,131" coordsize="4307,2156" path="m4482,1065r-2,2l4480,1083r2,2l4484,1083r,-16l4482,1065xe" fillcolor="#006fbf" stroked="f">
                <v:path arrowok="t"/>
              </v:shape>
              <v:shape id="_x0000_s5504" style="position:absolute;left:3619;top:131;width:4307;height:2156" coordorigin="3619,131" coordsize="4307,2156" path="m4482,1100r-2,2l4480,1118r2,2l4484,1118r,-16l4482,1100xe" fillcolor="#006fbf" stroked="f">
                <v:path arrowok="t"/>
              </v:shape>
              <v:shape id="_x0000_s5505" style="position:absolute;left:3619;top:131;width:4307;height:2156" coordorigin="3619,131" coordsize="4307,2156" path="m4482,1134r-2,3l4480,1152r2,3l4484,1152r,-15l4482,1134xe" fillcolor="#006fbf" stroked="f">
                <v:path arrowok="t"/>
              </v:shape>
              <v:shape id="_x0000_s5506" style="position:absolute;left:3619;top:131;width:4307;height:2156" coordorigin="3619,131" coordsize="4307,2156" path="m4482,1169r-2,4l4480,1187r2,3l4484,1187r,-14l4482,1169xe" fillcolor="#006fbf" stroked="f">
                <v:path arrowok="t"/>
              </v:shape>
              <v:shape id="_x0000_s5507" style="position:absolute;left:3619;top:131;width:4307;height:2156" coordorigin="3619,131" coordsize="4307,2156" path="m4482,1205r-2,3l4480,1222r2,2l4484,1222r,-14l4482,1205xe" fillcolor="#006fbf" stroked="f">
                <v:path arrowok="t"/>
              </v:shape>
              <v:shape id="_x0000_s5508" style="position:absolute;left:3619;top:131;width:4307;height:2156" coordorigin="3619,131" coordsize="4307,2156" path="m4482,1240r-2,2l4480,1257r2,2l4484,1257r,-15l4482,1240xe" fillcolor="#006fbf" stroked="f">
                <v:path arrowok="t"/>
              </v:shape>
              <v:shape id="_x0000_s5509" style="position:absolute;left:3619;top:131;width:4307;height:2156" coordorigin="3619,131" coordsize="4307,2156" path="m4482,1275r-2,2l4480,1293r2,2l4484,1293r,-16l4482,1275xe" fillcolor="#006fbf" stroked="f">
                <v:path arrowok="t"/>
              </v:shape>
              <v:shape id="_x0000_s5510" style="position:absolute;left:3619;top:131;width:4307;height:2156" coordorigin="3619,131" coordsize="4307,2156" path="m4482,1310r-2,2l4480,1328r2,2l4484,1328r,-16l4482,1310xe" fillcolor="#006fbf" stroked="f">
                <v:path arrowok="t"/>
              </v:shape>
              <v:shape id="_x0000_s5511" style="position:absolute;left:3619;top:131;width:4307;height:2156" coordorigin="3619,131" coordsize="4307,2156" path="m4482,1344r-2,3l4480,1362r2,3l4484,1362r,-15l4482,1344xe" fillcolor="#006fbf" stroked="f">
                <v:path arrowok="t"/>
              </v:shape>
              <v:shape id="_x0000_s5512" style="position:absolute;left:3619;top:131;width:4307;height:2156" coordorigin="3619,131" coordsize="4307,2156" path="m4482,1379r-2,4l4480,1397r2,3l4484,1397r,-14l4482,1379xe" fillcolor="#006fbf" stroked="f">
                <v:path arrowok="t"/>
              </v:shape>
              <v:shape id="_x0000_s5513" style="position:absolute;left:3619;top:131;width:4307;height:2156" coordorigin="3619,131" coordsize="4307,2156" path="m4482,1415r-2,3l4480,1432r2,2l4484,1432r,-14l4482,1415xe" fillcolor="#006fbf" stroked="f">
                <v:path arrowok="t"/>
              </v:shape>
              <v:shape id="_x0000_s5514" style="position:absolute;left:3619;top:131;width:4307;height:2156" coordorigin="3619,131" coordsize="4307,2156" path="m4482,1450r-2,2l4480,1467r2,2l4484,1467r,-15l4482,1450xe" fillcolor="#006fbf" stroked="f">
                <v:path arrowok="t"/>
              </v:shape>
              <v:shape id="_x0000_s5515" style="position:absolute;left:3619;top:131;width:4307;height:2156" coordorigin="3619,131" coordsize="4307,2156" path="m4482,1485r-2,2l4480,1503r2,2l4484,1503r,-16l4482,1485xe" fillcolor="#006fbf" stroked="f">
                <v:path arrowok="t"/>
              </v:shape>
              <v:shape id="_x0000_s5516" style="position:absolute;left:3619;top:131;width:4307;height:2156" coordorigin="3619,131" coordsize="4307,2156" path="m4482,1520r-2,2l4480,1538r2,2l4484,1538r,-16l4482,1520xe" fillcolor="#006fbf" stroked="f">
                <v:path arrowok="t"/>
              </v:shape>
              <v:shape id="_x0000_s5517" style="position:absolute;left:3619;top:131;width:4307;height:2156" coordorigin="3619,131" coordsize="4307,2156" path="m4482,1554r-2,3l4480,1572r2,3l4484,1572r,-15l4482,1554xe" fillcolor="#006fbf" stroked="f">
                <v:path arrowok="t"/>
              </v:shape>
              <v:shape id="_x0000_s5518" style="position:absolute;left:3619;top:131;width:4307;height:2156" coordorigin="3619,131" coordsize="4307,2156" path="m4482,1589r-2,4l4480,1607r2,3l4484,1607r,-14l4482,1589xe" fillcolor="#006fbf" stroked="f">
                <v:path arrowok="t"/>
              </v:shape>
              <v:shape id="_x0000_s5519" style="position:absolute;left:3619;top:131;width:4307;height:2156" coordorigin="3619,131" coordsize="4307,2156" path="m4482,1625r-2,3l4480,1642r2,2l4484,1642r,-14l4482,1625xe" fillcolor="#006fbf" stroked="f">
                <v:path arrowok="t"/>
              </v:shape>
              <v:shape id="_x0000_s5520" style="position:absolute;left:3619;top:131;width:4307;height:2156" coordorigin="3619,131" coordsize="4307,2156" path="m4482,1660r-2,2l4480,1677r2,2l4484,1677r,-15l4482,1660xe" fillcolor="#006fbf" stroked="f">
                <v:path arrowok="t"/>
              </v:shape>
              <v:shape id="_x0000_s5521" style="position:absolute;left:3619;top:131;width:4307;height:2156" coordorigin="3619,131" coordsize="4307,2156" path="m4482,1695r-2,2l4480,1713r2,2l4484,1713r,-16l4482,1695xe" fillcolor="#006fbf" stroked="f">
                <v:path arrowok="t"/>
              </v:shape>
              <v:shape id="_x0000_s5522" style="position:absolute;left:3619;top:131;width:4307;height:2156" coordorigin="3619,131" coordsize="4307,2156" path="m4482,1730r-2,2l4480,1748r2,2l4484,1748r,-16l4482,1730xe" fillcolor="#006fbf" stroked="f">
                <v:path arrowok="t"/>
              </v:shape>
              <v:shape id="_x0000_s5523" style="position:absolute;left:3619;top:131;width:4307;height:2156" coordorigin="3619,131" coordsize="4307,2156" path="m4482,1764r-2,3l4480,1782r2,3l4484,1782r,-15l4482,1764xe" fillcolor="#006fbf" stroked="f">
                <v:path arrowok="t"/>
              </v:shape>
              <v:shape id="_x0000_s5524" style="position:absolute;left:3619;top:131;width:4307;height:2156" coordorigin="3619,131" coordsize="4307,2156" path="m4482,1799r-2,4l4480,1817r2,3l4484,1817r,-14l4482,1799xe" fillcolor="#006fbf" stroked="f">
                <v:path arrowok="t"/>
              </v:shape>
              <v:shape id="_x0000_s5525" style="position:absolute;left:3619;top:131;width:4307;height:2156" coordorigin="3619,131" coordsize="4307,2156" path="m4482,1835r-2,3l4480,1852r2,2l4484,1852r,-14l4482,1835xe" fillcolor="#006fbf" stroked="f">
                <v:path arrowok="t"/>
              </v:shape>
              <v:shape id="_x0000_s5526" style="position:absolute;left:3619;top:131;width:4307;height:2156" coordorigin="3619,131" coordsize="4307,2156" path="m4482,1870r-2,2l4480,1887r2,2l4484,1887r,-15l4482,1870xe" fillcolor="#006fbf" stroked="f">
                <v:path arrowok="t"/>
              </v:shape>
              <v:shape id="_x0000_s5527" style="position:absolute;left:3619;top:131;width:4307;height:2156" coordorigin="3619,131" coordsize="4307,2156" path="m4482,1905r-2,2l4480,1923r2,2l4484,1923r,-16l4482,1905xe" fillcolor="#006fbf" stroked="f">
                <v:path arrowok="t"/>
              </v:shape>
              <v:shape id="_x0000_s5528" style="position:absolute;left:3619;top:131;width:4307;height:2156" coordorigin="3619,131" coordsize="4307,2156" path="m4482,1940r-2,2l4480,1958r2,2l4484,1958r,-16l4482,1940xe" fillcolor="#006fbf" stroked="f">
                <v:path arrowok="t"/>
              </v:shape>
              <v:shape id="_x0000_s5529" style="position:absolute;left:3619;top:131;width:4307;height:2156" coordorigin="3619,131" coordsize="4307,2156" path="m4482,1974r-2,3l4480,1992r2,3l4484,1992r,-15l4482,1974xe" fillcolor="#006fbf" stroked="f">
                <v:path arrowok="t"/>
              </v:shape>
              <v:shape id="_x0000_s5530" style="position:absolute;left:3619;top:131;width:4307;height:2156" coordorigin="3619,131" coordsize="4307,2156" path="m4482,2009r-2,4l4480,2027r2,3l4484,2027r,-14l4482,2009xe" fillcolor="#006fbf" stroked="f">
                <v:path arrowok="t"/>
              </v:shape>
              <v:shape id="_x0000_s5531" style="position:absolute;left:3619;top:131;width:4307;height:2156" coordorigin="3619,131" coordsize="4307,2156" path="m4482,2045r-2,3l4480,2062r2,2l4484,2062r,-14l4482,2045xe" fillcolor="#006fbf" stroked="f">
                <v:path arrowok="t"/>
              </v:shape>
              <v:shape id="_x0000_s5532" style="position:absolute;left:3619;top:131;width:4307;height:2156" coordorigin="3619,131" coordsize="4307,2156" path="m4482,2080r-2,2l4480,2097r2,2l4484,2097r,-15l4482,2080xe" fillcolor="#006fbf" stroked="f">
                <v:path arrowok="t"/>
              </v:shape>
              <v:shape id="_x0000_s5533" style="position:absolute;left:3619;top:131;width:4307;height:2156" coordorigin="3619,131" coordsize="4307,2156" path="m4482,2115r-2,2l4480,2133r2,2l4484,2133r,-16l4482,2115xe" fillcolor="#006fbf" stroked="f">
                <v:path arrowok="t"/>
              </v:shape>
              <v:shape id="_x0000_s5534" style="position:absolute;left:3619;top:131;width:4307;height:2156" coordorigin="3619,131" coordsize="4307,2156" path="m4482,2150r-2,2l4480,2168r2,2l4484,2168r,-16l4482,2150xe" fillcolor="#006fbf" stroked="f">
                <v:path arrowok="t"/>
              </v:shape>
              <v:shape id="_x0000_s5535" style="position:absolute;left:3619;top:131;width:4307;height:2156" coordorigin="3619,131" coordsize="4307,2156" path="m4482,2184r-2,3l4480,2202r2,3l4484,2202r,-15l4482,2184xe" fillcolor="#006fbf" stroked="f">
                <v:path arrowok="t"/>
              </v:shape>
              <v:shape id="_x0000_s5536" style="position:absolute;left:3619;top:131;width:4307;height:2156" coordorigin="3619,131" coordsize="4307,2156" path="m4482,2219r-2,4l4480,2237r2,3l4484,2237r,-14l4482,2219xe" fillcolor="#006fbf" stroked="f">
                <v:path arrowok="t"/>
              </v:shape>
              <v:shape id="_x0000_s5537" style="position:absolute;left:3619;top:131;width:4307;height:2156" coordorigin="3619,131" coordsize="4307,2156" path="m4482,2255r-2,3l4480,2272r2,2l4484,2272r,-14l4482,2255xe" fillcolor="#006fbf" stroked="f">
                <v:path arrowok="t"/>
              </v:shape>
              <v:shape id="_x0000_s5538" style="position:absolute;left:3619;top:131;width:4307;height:2156" coordorigin="3619,131" coordsize="4307,2156" path="m4505,2282r-15,l4488,2284r2,2l4505,2286r2,-2l4505,2282xe" fillcolor="#006fbf" stroked="f">
                <v:path arrowok="t"/>
              </v:shape>
              <v:shape id="_x0000_s5539" style="position:absolute;left:3619;top:131;width:4307;height:2156" coordorigin="3619,131" coordsize="4307,2156" path="m4540,2282r-15,l4523,2284r2,2l4540,2286r2,-2l4540,2282xe" fillcolor="#006fbf" stroked="f">
                <v:path arrowok="t"/>
              </v:shape>
              <v:shape id="_x0000_s5540" style="position:absolute;left:3619;top:131;width:4307;height:2156" coordorigin="3619,131" coordsize="4307,2156" path="m4576,2282r-16,l4558,2284r2,2l4576,2286r2,-2l4576,2282xe" fillcolor="#006fbf" stroked="f">
                <v:path arrowok="t"/>
              </v:shape>
              <v:shape id="_x0000_s5541" style="position:absolute;left:3619;top:131;width:4307;height:2156" coordorigin="3619,131" coordsize="4307,2156" path="m4610,2282r-15,l4592,2284r3,2l4610,2286r3,-2l4610,2282xe" fillcolor="#006fbf" stroked="f">
                <v:path arrowok="t"/>
              </v:shape>
              <v:shape id="_x0000_s5542" style="position:absolute;left:3619;top:131;width:4307;height:2156" coordorigin="3619,131" coordsize="4307,2156" path="m4626,2262r-2,3l4624,2280r2,3l4628,2280r,-15l4626,2262xe" fillcolor="#006fbf" stroked="f">
                <v:path arrowok="t"/>
              </v:shape>
              <v:shape id="_x0000_s5543" style="position:absolute;left:3619;top:131;width:4307;height:2156" coordorigin="3619,131" coordsize="4307,2156" path="m4626,2228r-2,2l4624,2244r2,4l4628,2244r,-14l4626,2228xe" fillcolor="#006fbf" stroked="f">
                <v:path arrowok="t"/>
              </v:shape>
              <v:shape id="_x0000_s5544" style="position:absolute;left:3619;top:131;width:4307;height:2156" coordorigin="3619,131" coordsize="4307,2156" path="m4626,2193r-2,2l4624,2210r2,2l4628,2210r,-15l4626,2193xe" fillcolor="#006fbf" stroked="f">
                <v:path arrowok="t"/>
              </v:shape>
              <v:shape id="_x0000_s5545" style="position:absolute;left:3619;top:131;width:4307;height:2156" coordorigin="3619,131" coordsize="4307,2156" path="m4626,2158r-2,2l4624,2175r2,2l4628,2175r,-15l4626,2158xe" fillcolor="#006fbf" stroked="f">
                <v:path arrowok="t"/>
              </v:shape>
              <v:shape id="_x0000_s5546" style="position:absolute;left:3619;top:131;width:4307;height:2156" coordorigin="3619,131" coordsize="4307,2156" path="m4626,2122r-2,2l4624,2140r2,2l4628,2140r,-16l4626,2122xe" fillcolor="#006fbf" stroked="f">
                <v:path arrowok="t"/>
              </v:shape>
              <v:shape id="_x0000_s5547" style="position:absolute;left:3619;top:131;width:4307;height:2156" coordorigin="3619,131" coordsize="4307,2156" path="m4626,2087r-2,3l4624,2105r2,3l4628,2105r,-15l4626,2087xe" fillcolor="#006fbf" stroked="f">
                <v:path arrowok="t"/>
              </v:shape>
              <v:shape id="_x0000_s5548" style="position:absolute;left:3619;top:131;width:4307;height:2156" coordorigin="3619,131" coordsize="4307,2156" path="m4626,2052r-2,3l4624,2070r2,3l4628,2070r,-15l4626,2052xe" fillcolor="#006fbf" stroked="f">
                <v:path arrowok="t"/>
              </v:shape>
              <v:shape id="_x0000_s5549" style="position:absolute;left:3619;top:131;width:4307;height:2156" coordorigin="3619,131" coordsize="4307,2156" path="m4626,2018r-2,2l4624,2034r2,4l4628,2034r,-14l4626,2018xe" fillcolor="#006fbf" stroked="f">
                <v:path arrowok="t"/>
              </v:shape>
              <v:shape id="_x0000_s5550" style="position:absolute;left:3619;top:131;width:4307;height:2156" coordorigin="3619,131" coordsize="4307,2156" path="m4626,1983r-2,2l4624,2000r2,2l4628,2000r,-15l4626,1983xe" fillcolor="#006fbf" stroked="f">
                <v:path arrowok="t"/>
              </v:shape>
              <v:shape id="_x0000_s5551" style="position:absolute;left:3619;top:131;width:4307;height:2156" coordorigin="3619,131" coordsize="4307,2156" path="m4626,1948r-2,2l4624,1965r2,2l4628,1965r,-15l4626,1948xe" fillcolor="#006fbf" stroked="f">
                <v:path arrowok="t"/>
              </v:shape>
              <v:shape id="_x0000_s5552" style="position:absolute;left:3619;top:131;width:4307;height:2156" coordorigin="3619,131" coordsize="4307,2156" path="m4626,1912r-2,2l4624,1930r2,2l4628,1930r,-16l4626,1912xe" fillcolor="#006fbf" stroked="f">
                <v:path arrowok="t"/>
              </v:shape>
              <v:shape id="_x0000_s5553" style="position:absolute;left:3619;top:131;width:4307;height:2156" coordorigin="3619,131" coordsize="4307,2156" path="m4626,1877r-2,3l4624,1895r2,3l4628,1895r,-15l4626,1877xe" fillcolor="#006fbf" stroked="f">
                <v:path arrowok="t"/>
              </v:shape>
              <v:shape id="_x0000_s5554" style="position:absolute;left:3619;top:131;width:4307;height:2156" coordorigin="3619,131" coordsize="4307,2156" path="m4626,1842r-2,3l4624,1860r2,3l4628,1860r,-15l4626,1842xe" fillcolor="#006fbf" stroked="f">
                <v:path arrowok="t"/>
              </v:shape>
              <v:shape id="_x0000_s5555" style="position:absolute;left:3619;top:131;width:4307;height:2156" coordorigin="3619,131" coordsize="4307,2156" path="m4626,1808r-2,2l4624,1824r2,4l4628,1824r,-14l4626,1808xe" fillcolor="#006fbf" stroked="f">
                <v:path arrowok="t"/>
              </v:shape>
              <v:shape id="_x0000_s5556" style="position:absolute;left:3619;top:131;width:4307;height:2156" coordorigin="3619,131" coordsize="4307,2156" path="m4626,1773r-2,2l4624,1790r2,2l4628,1790r,-15l4626,1773xe" fillcolor="#006fbf" stroked="f">
                <v:path arrowok="t"/>
              </v:shape>
              <v:shape id="_x0000_s5557" style="position:absolute;left:3619;top:131;width:4307;height:2156" coordorigin="3619,131" coordsize="4307,2156" path="m4626,1738r-2,2l4624,1755r2,2l4628,1755r,-15l4626,1738xe" fillcolor="#006fbf" stroked="f">
                <v:path arrowok="t"/>
              </v:shape>
              <v:shape id="_x0000_s5558" style="position:absolute;left:3619;top:131;width:4307;height:2156" coordorigin="3619,131" coordsize="4307,2156" path="m4626,1702r-2,2l4624,1720r2,2l4628,1720r,-16l4626,1702xe" fillcolor="#006fbf" stroked="f">
                <v:path arrowok="t"/>
              </v:shape>
              <v:shape id="_x0000_s5559" style="position:absolute;left:3619;top:131;width:4307;height:2156" coordorigin="3619,131" coordsize="4307,2156" path="m4626,1667r-2,3l4624,1685r2,3l4628,1685r,-15l4626,1667xe" fillcolor="#006fbf" stroked="f">
                <v:path arrowok="t"/>
              </v:shape>
              <v:shape id="_x0000_s5560" style="position:absolute;left:3619;top:131;width:4307;height:2156" coordorigin="3619,131" coordsize="4307,2156" path="m4626,1632r-2,3l4624,1650r2,3l4628,1650r,-15l4626,1632xe" fillcolor="#006fbf" stroked="f">
                <v:path arrowok="t"/>
              </v:shape>
              <v:shape id="_x0000_s5561" style="position:absolute;left:3619;top:131;width:4307;height:2156" coordorigin="3619,131" coordsize="4307,2156" path="m4626,1598r-2,2l4624,1614r2,4l4628,1614r,-14l4626,1598xe" fillcolor="#006fbf" stroked="f">
                <v:path arrowok="t"/>
              </v:shape>
              <v:shape id="_x0000_s5562" style="position:absolute;left:3619;top:131;width:4307;height:2156" coordorigin="3619,131" coordsize="4307,2156" path="m4626,1563r-2,2l4624,1580r2,2l4628,1580r,-15l4626,1563xe" fillcolor="#006fbf" stroked="f">
                <v:path arrowok="t"/>
              </v:shape>
              <v:shape id="_x0000_s5563" style="position:absolute;left:3619;top:131;width:4307;height:2156" coordorigin="3619,131" coordsize="4307,2156" path="m4626,1528r-2,2l4624,1545r2,2l4628,1545r,-15l4626,1528xe" fillcolor="#006fbf" stroked="f">
                <v:path arrowok="t"/>
              </v:shape>
              <v:shape id="_x0000_s5564" style="position:absolute;left:3619;top:131;width:4307;height:2156" coordorigin="3619,131" coordsize="4307,2156" path="m4626,1492r-2,2l4624,1510r2,2l4628,1510r,-16l4626,1492xe" fillcolor="#006fbf" stroked="f">
                <v:path arrowok="t"/>
              </v:shape>
              <v:shape id="_x0000_s5565" style="position:absolute;left:3619;top:131;width:4307;height:2156" coordorigin="3619,131" coordsize="4307,2156" path="m4626,1457r-2,3l4624,1475r2,3l4628,1475r,-15l4626,1457xe" fillcolor="#006fbf" stroked="f">
                <v:path arrowok="t"/>
              </v:shape>
              <v:shape id="_x0000_s5566" style="position:absolute;left:3619;top:131;width:4307;height:2156" coordorigin="3619,131" coordsize="4307,2156" path="m4626,1422r-2,3l4624,1440r2,3l4628,1440r,-15l4626,1422xe" fillcolor="#006fbf" stroked="f">
                <v:path arrowok="t"/>
              </v:shape>
              <v:shape id="_x0000_s5567" style="position:absolute;left:3619;top:131;width:4307;height:2156" coordorigin="3619,131" coordsize="4307,2156" path="m4626,1388r-2,2l4624,1404r2,4l4628,1404r,-14l4626,1388xe" fillcolor="#006fbf" stroked="f">
                <v:path arrowok="t"/>
              </v:shape>
              <v:shape id="_x0000_s5568" style="position:absolute;left:3619;top:131;width:4307;height:2156" coordorigin="3619,131" coordsize="4307,2156" path="m4626,1353r-2,2l4624,1370r2,2l4628,1370r,-15l4626,1353xe" fillcolor="#006fbf" stroked="f">
                <v:path arrowok="t"/>
              </v:shape>
              <v:shape id="_x0000_s5569" style="position:absolute;left:3619;top:131;width:4307;height:2156" coordorigin="3619,131" coordsize="4307,2156" path="m4626,1318r-2,2l4624,1335r2,2l4628,1335r,-15l4626,1318xe" fillcolor="#006fbf" stroked="f">
                <v:path arrowok="t"/>
              </v:shape>
              <v:shape id="_x0000_s5570" style="position:absolute;left:3619;top:131;width:4307;height:2156" coordorigin="3619,131" coordsize="4307,2156" path="m4626,1282r-2,2l4624,1300r2,2l4628,1300r,-16l4626,1282xe" fillcolor="#006fbf" stroked="f">
                <v:path arrowok="t"/>
              </v:shape>
              <v:shape id="_x0000_s5571" style="position:absolute;left:3619;top:131;width:4307;height:2156" coordorigin="3619,131" coordsize="4307,2156" path="m4626,1247r-2,3l4624,1265r2,3l4628,1265r,-15l4626,1247xe" fillcolor="#006fbf" stroked="f">
                <v:path arrowok="t"/>
              </v:shape>
              <v:shape id="_x0000_s5572" style="position:absolute;left:3619;top:131;width:4307;height:2156" coordorigin="3619,131" coordsize="4307,2156" path="m4626,1212r-2,3l4624,1230r2,3l4628,1230r,-15l4626,1212xe" fillcolor="#006fbf" stroked="f">
                <v:path arrowok="t"/>
              </v:shape>
              <v:shape id="_x0000_s5573" style="position:absolute;left:3619;top:131;width:4307;height:2156" coordorigin="3619,131" coordsize="4307,2156" path="m4626,1178r-2,2l4624,1194r2,4l4628,1194r,-14l4626,1178xe" fillcolor="#006fbf" stroked="f">
                <v:path arrowok="t"/>
              </v:shape>
              <v:shape id="_x0000_s5574" style="position:absolute;left:3619;top:131;width:4307;height:2156" coordorigin="3619,131" coordsize="4307,2156" path="m4626,1143r-2,2l4624,1160r2,2l4628,1160r,-15l4626,1143xe" fillcolor="#006fbf" stroked="f">
                <v:path arrowok="t"/>
              </v:shape>
              <v:shape id="_x0000_s5575" style="position:absolute;left:3619;top:131;width:4307;height:2156" coordorigin="3619,131" coordsize="4307,2156" path="m4626,1108r-2,2l4624,1125r2,2l4628,1125r,-15l4626,1108xe" fillcolor="#006fbf" stroked="f">
                <v:path arrowok="t"/>
              </v:shape>
              <v:shape id="_x0000_s5576" style="position:absolute;left:3619;top:131;width:4307;height:2156" coordorigin="3619,131" coordsize="4307,2156" path="m4626,1072r-2,2l4624,1090r2,2l4628,1090r,-16l4626,1072xe" fillcolor="#006fbf" stroked="f">
                <v:path arrowok="t"/>
              </v:shape>
              <v:shape id="_x0000_s5577" style="position:absolute;left:3619;top:131;width:4307;height:2156" coordorigin="3619,131" coordsize="4307,2156" path="m4626,1037r-2,3l4624,1055r2,3l4628,1055r,-15l4626,1037xe" fillcolor="#006fbf" stroked="f">
                <v:path arrowok="t"/>
              </v:shape>
              <v:shape id="_x0000_s5578" style="position:absolute;left:3619;top:131;width:4307;height:2156" coordorigin="3619,131" coordsize="4307,2156" path="m4626,1002r-2,3l4624,1020r2,3l4628,1020r,-15l4626,1002xe" fillcolor="#006fbf" stroked="f">
                <v:path arrowok="t"/>
              </v:shape>
              <v:shape id="_x0000_s5579" style="position:absolute;left:3619;top:131;width:4307;height:2156" coordorigin="3619,131" coordsize="4307,2156" path="m4626,968r-2,2l4624,984r2,4l4628,984r,-14l4626,968xe" fillcolor="#006fbf" stroked="f">
                <v:path arrowok="t"/>
              </v:shape>
              <v:shape id="_x0000_s5580" style="position:absolute;left:3619;top:131;width:4307;height:2156" coordorigin="3619,131" coordsize="4307,2156" path="m4626,933r-2,2l4624,950r2,2l4628,950r,-15l4626,933xe" fillcolor="#006fbf" stroked="f">
                <v:path arrowok="t"/>
              </v:shape>
              <v:shape id="_x0000_s5581" style="position:absolute;left:3619;top:131;width:4307;height:2156" coordorigin="3619,131" coordsize="4307,2156" path="m4626,898r-2,2l4624,915r2,2l4628,915r,-15l4626,898xe" fillcolor="#006fbf" stroked="f">
                <v:path arrowok="t"/>
              </v:shape>
              <v:shape id="_x0000_s5582" style="position:absolute;left:3619;top:131;width:4307;height:2156" coordorigin="3619,131" coordsize="4307,2156" path="m4626,862r-2,2l4624,880r2,2l4628,880r,-16l4626,862xe" fillcolor="#006fbf" stroked="f">
                <v:path arrowok="t"/>
              </v:shape>
              <v:shape id="_x0000_s5583" style="position:absolute;left:3619;top:131;width:4307;height:2156" coordorigin="3619,131" coordsize="4307,2156" path="m4626,827r-2,3l4624,845r2,3l4628,845r,-15l4626,827xe" fillcolor="#006fbf" stroked="f">
                <v:path arrowok="t"/>
              </v:shape>
              <v:shape id="_x0000_s5584" style="position:absolute;left:3619;top:131;width:4307;height:2156" coordorigin="3619,131" coordsize="4307,2156" path="m4626,792r-2,3l4624,810r2,3l4628,810r,-15l4626,792xe" fillcolor="#006fbf" stroked="f">
                <v:path arrowok="t"/>
              </v:shape>
              <v:shape id="_x0000_s5585" style="position:absolute;left:3619;top:131;width:4307;height:2156" coordorigin="3619,131" coordsize="4307,2156" path="m4626,758r-2,2l4624,774r2,4l4628,774r,-14l4626,758xe" fillcolor="#006fbf" stroked="f">
                <v:path arrowok="t"/>
              </v:shape>
              <v:shape id="_x0000_s5586" style="position:absolute;left:3619;top:131;width:4307;height:2156" coordorigin="3619,131" coordsize="4307,2156" path="m4626,723r-2,2l4624,740r2,2l4628,740r,-15l4626,723xe" fillcolor="#006fbf" stroked="f">
                <v:path arrowok="t"/>
              </v:shape>
              <v:shape id="_x0000_s5587" style="position:absolute;left:3619;top:131;width:4307;height:2156" coordorigin="3619,131" coordsize="4307,2156" path="m4626,688r-2,2l4624,705r2,2l4628,705r,-15l4626,688xe" fillcolor="#006fbf" stroked="f">
                <v:path arrowok="t"/>
              </v:shape>
              <v:shape id="_x0000_s5588" style="position:absolute;left:3619;top:131;width:4307;height:2156" coordorigin="3619,131" coordsize="4307,2156" path="m4626,652r-2,2l4624,670r2,2l4628,670r,-16l4626,652xe" fillcolor="#006fbf" stroked="f">
                <v:path arrowok="t"/>
              </v:shape>
              <v:shape id="_x0000_s5589" style="position:absolute;left:3619;top:131;width:4307;height:2156" coordorigin="3619,131" coordsize="4307,2156" path="m4626,617r-2,3l4624,635r2,3l4628,635r,-15l4626,617xe" fillcolor="#006fbf" stroked="f">
                <v:path arrowok="t"/>
              </v:shape>
              <v:shape id="_x0000_s5590" style="position:absolute;left:3619;top:131;width:4307;height:2156" coordorigin="3619,131" coordsize="4307,2156" path="m4626,582r-2,3l4624,600r2,3l4628,600r,-15l4626,582xe" fillcolor="#006fbf" stroked="f">
                <v:path arrowok="t"/>
              </v:shape>
              <v:shape id="_x0000_s5591" style="position:absolute;left:3619;top:131;width:4307;height:2156" coordorigin="3619,131" coordsize="4307,2156" path="m4626,548r-2,2l4624,564r2,4l4628,564r,-14l4626,548xe" fillcolor="#006fbf" stroked="f">
                <v:path arrowok="t"/>
              </v:shape>
              <v:shape id="_x0000_s5592" style="position:absolute;left:3619;top:131;width:4307;height:2156" coordorigin="3619,131" coordsize="4307,2156" path="m4626,513r-2,2l4624,530r2,2l4628,530r,-15l4626,513xe" fillcolor="#006fbf" stroked="f">
                <v:path arrowok="t"/>
              </v:shape>
              <v:shape id="_x0000_s5593" style="position:absolute;left:3619;top:131;width:4307;height:2156" coordorigin="3619,131" coordsize="4307,2156" path="m4626,478r-2,2l4624,495r2,2l4628,495r,-15l4626,478xe" fillcolor="#006fbf" stroked="f">
                <v:path arrowok="t"/>
              </v:shape>
              <v:shape id="_x0000_s5594" style="position:absolute;left:3619;top:131;width:4307;height:2156" coordorigin="3619,131" coordsize="4307,2156" path="m4626,442r-2,2l4624,460r2,2l4628,460r,-16l4626,442xe" fillcolor="#006fbf" stroked="f">
                <v:path arrowok="t"/>
              </v:shape>
              <v:shape id="_x0000_s5595" style="position:absolute;left:3619;top:131;width:4307;height:2156" coordorigin="3619,131" coordsize="4307,2156" path="m4626,407r-2,3l4624,425r2,3l4628,425r,-15l4626,407xe" fillcolor="#006fbf" stroked="f">
                <v:path arrowok="t"/>
              </v:shape>
              <v:shape id="_x0000_s5596" style="position:absolute;left:3619;top:131;width:4307;height:2156" coordorigin="3619,131" coordsize="4307,2156" path="m4626,372r-2,3l4624,390r2,3l4628,390r,-15l4626,372xe" fillcolor="#006fbf" stroked="f">
                <v:path arrowok="t"/>
              </v:shape>
              <v:shape id="_x0000_s5597" style="position:absolute;left:3619;top:131;width:4307;height:2156" coordorigin="3619,131" coordsize="4307,2156" path="m4626,338r-2,2l4624,354r2,4l4628,354r,-14l4626,338xe" fillcolor="#006fbf" stroked="f">
                <v:path arrowok="t"/>
              </v:shape>
              <v:shape id="_x0000_s5598" style="position:absolute;left:3619;top:131;width:4307;height:2156" coordorigin="3619,131" coordsize="4307,2156" path="m4626,303r-2,2l4624,320r2,2l4628,320r,-15l4626,303xe" fillcolor="#006fbf" stroked="f">
                <v:path arrowok="t"/>
              </v:shape>
              <v:shape id="_x0000_s5599" style="position:absolute;left:3619;top:131;width:4307;height:2156" coordorigin="3619,131" coordsize="4307,2156" path="m4626,268r-2,2l4624,285r2,2l4628,285r,-15l4626,268xe" fillcolor="#006fbf" stroked="f">
                <v:path arrowok="t"/>
              </v:shape>
              <v:shape id="_x0000_s5600" style="position:absolute;left:3619;top:131;width:4307;height:2156" coordorigin="3619,131" coordsize="4307,2156" path="m4626,232r-2,2l4624,250r2,2l4628,250r,-16l4626,232xe" fillcolor="#006fbf" stroked="f">
                <v:path arrowok="t"/>
              </v:shape>
              <v:shape id="_x0000_s5601" style="position:absolute;left:3619;top:131;width:4307;height:2156" coordorigin="3619,131" coordsize="4307,2156" path="m4626,197r-2,3l4624,215r2,3l4628,215r,-15l4626,197xe" fillcolor="#006fbf" stroked="f">
                <v:path arrowok="t"/>
              </v:shape>
              <v:shape id="_x0000_s5602" style="position:absolute;left:3619;top:131;width:4307;height:2156" coordorigin="3619,131" coordsize="4307,2156" path="m4626,162r-2,3l4624,180r2,3l4628,180r,-15l4626,162xe" fillcolor="#006fbf" stroked="f">
                <v:path arrowok="t"/>
              </v:shape>
              <v:shape id="_x0000_s5603" style="position:absolute;left:3619;top:131;width:4307;height:2156" coordorigin="3619,131" coordsize="4307,2156" path="m4630,131r-4,l4624,134r,10l4626,148r2,-4l4628,136r-2,l4628,134r4,l4630,131xe" fillcolor="#006fbf" stroked="f">
                <v:path arrowok="t"/>
              </v:shape>
              <v:shape id="_x0000_s5604" style="position:absolute;left:3619;top:131;width:4307;height:2156" coordorigin="3619,131" coordsize="4307,2156" path="m4628,134r-2,2l4628,136r,-2xe" fillcolor="#006fbf" stroked="f">
                <v:path arrowok="t"/>
              </v:shape>
              <v:shape id="_x0000_s5605" style="position:absolute;left:3619;top:131;width:4307;height:2156" coordorigin="3619,131" coordsize="4307,2156" path="m4632,134r-4,l4628,136r2,l4632,134xe" fillcolor="#006fbf" stroked="f">
                <v:path arrowok="t"/>
              </v:shape>
              <v:shape id="_x0000_s5606" style="position:absolute;left:3619;top:131;width:4307;height:2156" coordorigin="3619,131" coordsize="4307,2156" path="m4664,131r-15,l4646,134r3,2l4664,136r3,-2l4664,131xe" fillcolor="#006fbf" stroked="f">
                <v:path arrowok="t"/>
              </v:shape>
              <v:shape id="_x0000_s5607" style="position:absolute;left:3619;top:131;width:4307;height:2156" coordorigin="3619,131" coordsize="4307,2156" path="m4699,131r-15,l4681,134r3,2l4699,136r3,-2l4699,131xe" fillcolor="#006fbf" stroked="f">
                <v:path arrowok="t"/>
              </v:shape>
              <v:shape id="_x0000_s5608" style="position:absolute;left:3619;top:131;width:4307;height:2156" coordorigin="3619,131" coordsize="4307,2156" path="m4734,131r-14,l4716,134r4,2l4734,136r2,-2l4734,131xe" fillcolor="#006fbf" stroked="f">
                <v:path arrowok="t"/>
              </v:shape>
              <v:shape id="_x0000_s5609" style="position:absolute;left:3619;top:131;width:4307;height:2156" coordorigin="3619,131" coordsize="4307,2156" path="m4769,131r-15,l4752,134r2,2l4769,136r-3,-2l4771,134r-2,-3xe" fillcolor="#006fbf" stroked="f">
                <v:path arrowok="t"/>
              </v:shape>
              <v:shape id="_x0000_s5610" style="position:absolute;left:3619;top:131;width:4307;height:2156" coordorigin="3619,131" coordsize="4307,2156" path="m4771,134r-5,l4769,136r2,-2xe" fillcolor="#006fbf" stroked="f">
                <v:path arrowok="t"/>
              </v:shape>
              <v:shape id="_x0000_s5611" style="position:absolute;left:3619;top:131;width:4307;height:2156" coordorigin="3619,131" coordsize="4307,2156" path="m4769,150r-3,4l4766,168r3,3l4771,168r,-14l4769,150xe" fillcolor="#006fbf" stroked="f">
                <v:path arrowok="t"/>
              </v:shape>
              <v:shape id="_x0000_s5612" style="position:absolute;left:3619;top:131;width:4307;height:2156" coordorigin="3619,131" coordsize="4307,2156" path="m4769,186r-3,3l4766,203r3,3l4771,203r,-14l4769,186xe" fillcolor="#006fbf" stroked="f">
                <v:path arrowok="t"/>
              </v:shape>
              <v:shape id="_x0000_s5613" style="position:absolute;left:3619;top:131;width:4307;height:2156" coordorigin="3619,131" coordsize="4307,2156" path="m4769,221r-3,3l4766,238r3,2l4771,238r,-14l4769,221xe" fillcolor="#006fbf" stroked="f">
                <v:path arrowok="t"/>
              </v:shape>
              <v:shape id="_x0000_s5614" style="position:absolute;left:3619;top:131;width:4307;height:2156" coordorigin="3619,131" coordsize="4307,2156" path="m4769,256r-3,2l4766,274r3,2l4771,274r,-16l4769,256xe" fillcolor="#006fbf" stroked="f">
                <v:path arrowok="t"/>
              </v:shape>
              <v:shape id="_x0000_s5615" style="position:absolute;left:3619;top:131;width:4307;height:2156" coordorigin="3619,131" coordsize="4307,2156" path="m4769,291r-3,2l4766,309r3,2l4771,309r,-16l4769,291xe" fillcolor="#006fbf" stroked="f">
                <v:path arrowok="t"/>
              </v:shape>
              <v:shape id="_x0000_s5616" style="position:absolute;left:3619;top:131;width:4307;height:2156" coordorigin="3619,131" coordsize="4307,2156" path="m4769,326r-3,2l4766,344r3,2l4771,344r,-16l4769,326xe" fillcolor="#006fbf" stroked="f">
                <v:path arrowok="t"/>
              </v:shape>
              <v:shape id="_x0000_s5617" style="position:absolute;left:3619;top:131;width:4307;height:2156" coordorigin="3619,131" coordsize="4307,2156" path="m4769,360r-3,4l4766,378r3,3l4771,378r,-14l4769,360xe" fillcolor="#006fbf" stroked="f">
                <v:path arrowok="t"/>
              </v:shape>
              <v:shape id="_x0000_s5618" style="position:absolute;left:3619;top:131;width:4307;height:2156" coordorigin="3619,131" coordsize="4307,2156" path="m4769,396r-3,3l4766,413r3,3l4771,413r,-14l4769,396xe" fillcolor="#006fbf" stroked="f">
                <v:path arrowok="t"/>
              </v:shape>
              <v:shape id="_x0000_s5619" style="position:absolute;left:3619;top:131;width:4307;height:2156" coordorigin="3619,131" coordsize="4307,2156" path="m4769,431r-3,3l4766,448r3,2l4771,448r,-14l4769,431xe" fillcolor="#006fbf" stroked="f">
                <v:path arrowok="t"/>
              </v:shape>
              <v:shape id="_x0000_s5620" style="position:absolute;left:3619;top:131;width:4307;height:2156" coordorigin="3619,131" coordsize="4307,2156" path="m4769,466r-3,2l4766,484r3,2l4771,484r,-16l4769,466xe" fillcolor="#006fbf" stroked="f">
                <v:path arrowok="t"/>
              </v:shape>
              <v:shape id="_x0000_s5621" style="position:absolute;left:3619;top:131;width:4307;height:2156" coordorigin="3619,131" coordsize="4307,2156" path="m4769,501r-3,2l4766,519r3,2l4771,519r,-16l4769,501xe" fillcolor="#006fbf" stroked="f">
                <v:path arrowok="t"/>
              </v:shape>
              <v:shape id="_x0000_s5622" style="position:absolute;left:3619;top:131;width:4307;height:2156" coordorigin="3619,131" coordsize="4307,2156" path="m4769,536r-3,2l4766,554r3,2l4771,554r,-16l4769,536xe" fillcolor="#006fbf" stroked="f">
                <v:path arrowok="t"/>
              </v:shape>
              <v:shape id="_x0000_s5623" style="position:absolute;left:3619;top:131;width:4307;height:2156" coordorigin="3619,131" coordsize="4307,2156" path="m4769,570r-3,4l4766,588r3,3l4771,588r,-14l4769,570xe" fillcolor="#006fbf" stroked="f">
                <v:path arrowok="t"/>
              </v:shape>
              <v:shape id="_x0000_s5624" style="position:absolute;left:3619;top:131;width:4307;height:2156" coordorigin="3619,131" coordsize="4307,2156" path="m4769,606r-3,3l4766,623r3,3l4771,623r,-14l4769,606xe" fillcolor="#006fbf" stroked="f">
                <v:path arrowok="t"/>
              </v:shape>
              <v:shape id="_x0000_s5625" style="position:absolute;left:3619;top:131;width:4307;height:2156" coordorigin="3619,131" coordsize="4307,2156" path="m4769,641r-3,3l4766,658r3,2l4771,658r,-14l4769,641xe" fillcolor="#006fbf" stroked="f">
                <v:path arrowok="t"/>
              </v:shape>
              <v:shape id="_x0000_s5626" style="position:absolute;left:3619;top:131;width:4307;height:2156" coordorigin="3619,131" coordsize="4307,2156" path="m4769,676r-3,2l4766,694r3,2l4771,694r,-16l4769,676xe" fillcolor="#006fbf" stroked="f">
                <v:path arrowok="t"/>
              </v:shape>
              <v:shape id="_x0000_s5627" style="position:absolute;left:3619;top:131;width:4307;height:2156" coordorigin="3619,131" coordsize="4307,2156" path="m4769,711r-3,2l4766,729r3,2l4771,729r,-16l4769,711xe" fillcolor="#006fbf" stroked="f">
                <v:path arrowok="t"/>
              </v:shape>
              <v:shape id="_x0000_s5628" style="position:absolute;left:3619;top:131;width:4307;height:2156" coordorigin="3619,131" coordsize="4307,2156" path="m4769,746r-3,2l4766,764r3,2l4771,764r,-16l4769,746xe" fillcolor="#006fbf" stroked="f">
                <v:path arrowok="t"/>
              </v:shape>
              <v:shape id="_x0000_s5629" style="position:absolute;left:3619;top:131;width:4307;height:2156" coordorigin="3619,131" coordsize="4307,2156" path="m4769,780r-3,4l4766,798r3,3l4771,798r,-14l4769,780xe" fillcolor="#006fbf" stroked="f">
                <v:path arrowok="t"/>
              </v:shape>
              <v:shape id="_x0000_s5630" style="position:absolute;left:3619;top:131;width:4307;height:2156" coordorigin="3619,131" coordsize="4307,2156" path="m4769,816r-3,3l4766,833r3,3l4771,833r,-14l4769,816xe" fillcolor="#006fbf" stroked="f">
                <v:path arrowok="t"/>
              </v:shape>
              <v:shape id="_x0000_s5631" style="position:absolute;left:3619;top:131;width:4307;height:2156" coordorigin="3619,131" coordsize="4307,2156" path="m4769,851r-3,3l4766,868r3,2l4771,868r,-14l4769,851xe" fillcolor="#006fbf" stroked="f">
                <v:path arrowok="t"/>
              </v:shape>
              <v:shape id="_x0000_s5632" style="position:absolute;left:3619;top:131;width:4307;height:2156" coordorigin="3619,131" coordsize="4307,2156" path="m4769,886r-3,2l4766,904r3,2l4771,904r,-16l4769,886xe" fillcolor="#006fbf" stroked="f">
                <v:path arrowok="t"/>
              </v:shape>
              <v:shape id="_x0000_s5633" style="position:absolute;left:3619;top:131;width:4307;height:2156" coordorigin="3619,131" coordsize="4307,2156" path="m4769,921r-3,2l4766,939r3,2l4771,939r,-16l4769,921xe" fillcolor="#006fbf" stroked="f">
                <v:path arrowok="t"/>
              </v:shape>
              <v:shape id="_x0000_s5634" style="position:absolute;left:3619;top:131;width:4307;height:2156" coordorigin="3619,131" coordsize="4307,2156" path="m4769,956r-3,2l4766,974r3,2l4771,974r,-16l4769,956xe" fillcolor="#006fbf" stroked="f">
                <v:path arrowok="t"/>
              </v:shape>
              <v:shape id="_x0000_s5635" style="position:absolute;left:3619;top:131;width:4307;height:2156" coordorigin="3619,131" coordsize="4307,2156" path="m4769,990r-3,4l4766,1008r3,3l4771,1008r,-14l4769,990xe" fillcolor="#006fbf" stroked="f">
                <v:path arrowok="t"/>
              </v:shape>
              <v:shape id="_x0000_s5636" style="position:absolute;left:3619;top:131;width:4307;height:2156" coordorigin="3619,131" coordsize="4307,2156" path="m4769,1026r-3,3l4766,1043r3,3l4771,1043r,-14l4769,1026xe" fillcolor="#006fbf" stroked="f">
                <v:path arrowok="t"/>
              </v:shape>
              <v:shape id="_x0000_s5637" style="position:absolute;left:3619;top:131;width:4307;height:2156" coordorigin="3619,131" coordsize="4307,2156" path="m4769,1061r-3,3l4766,1078r3,2l4771,1078r,-14l4769,1061xe" fillcolor="#006fbf" stroked="f">
                <v:path arrowok="t"/>
              </v:shape>
              <v:shape id="_x0000_s5638" style="position:absolute;left:3619;top:131;width:4307;height:2156" coordorigin="3619,131" coordsize="4307,2156" path="m4769,1096r-3,2l4766,1114r3,2l4771,1114r,-16l4769,1096xe" fillcolor="#006fbf" stroked="f">
                <v:path arrowok="t"/>
              </v:shape>
              <v:shape id="_x0000_s5639" style="position:absolute;left:3619;top:131;width:4307;height:2156" coordorigin="3619,131" coordsize="4307,2156" path="m4769,1131r-3,2l4766,1149r3,2l4771,1149r,-16l4769,1131xe" fillcolor="#006fbf" stroked="f">
                <v:path arrowok="t"/>
              </v:shape>
              <v:shape id="_x0000_s5640" style="position:absolute;left:3619;top:131;width:4307;height:2156" coordorigin="3619,131" coordsize="4307,2156" path="m4769,1166r-3,2l4766,1184r3,2l4771,1184r,-16l4769,1166xe" fillcolor="#006fbf" stroked="f">
                <v:path arrowok="t"/>
              </v:shape>
              <v:shape id="_x0000_s5641" style="position:absolute;left:3619;top:131;width:4307;height:2156" coordorigin="3619,131" coordsize="4307,2156" path="m4769,1200r-3,4l4766,1218r3,3l4771,1218r,-14l4769,1200xe" fillcolor="#006fbf" stroked="f">
                <v:path arrowok="t"/>
              </v:shape>
              <v:shape id="_x0000_s5642" style="position:absolute;left:3619;top:131;width:4307;height:2156" coordorigin="3619,131" coordsize="4307,2156" path="m4769,1236r-3,3l4766,1253r3,3l4771,1253r,-14l4769,1236xe" fillcolor="#006fbf" stroked="f">
                <v:path arrowok="t"/>
              </v:shape>
              <v:shape id="_x0000_s5643" style="position:absolute;left:3619;top:131;width:4307;height:2156" coordorigin="3619,131" coordsize="4307,2156" path="m4769,1271r-3,3l4766,1288r3,2l4771,1288r,-14l4769,1271xe" fillcolor="#006fbf" stroked="f">
                <v:path arrowok="t"/>
              </v:shape>
              <v:shape id="_x0000_s5644" style="position:absolute;left:3619;top:131;width:4307;height:2156" coordorigin="3619,131" coordsize="4307,2156" path="m4769,1306r-3,2l4766,1324r3,2l4771,1324r,-16l4769,1306xe" fillcolor="#006fbf" stroked="f">
                <v:path arrowok="t"/>
              </v:shape>
              <v:shape id="_x0000_s5645" style="position:absolute;left:3619;top:131;width:4307;height:2156" coordorigin="3619,131" coordsize="4307,2156" path="m4769,1341r-3,2l4766,1359r3,2l4771,1359r,-16l4769,1341xe" fillcolor="#006fbf" stroked="f">
                <v:path arrowok="t"/>
              </v:shape>
              <v:shape id="_x0000_s5646" style="position:absolute;left:3619;top:131;width:4307;height:2156" coordorigin="3619,131" coordsize="4307,2156" path="m4769,1376r-3,2l4766,1394r3,2l4771,1394r,-16l4769,1376xe" fillcolor="#006fbf" stroked="f">
                <v:path arrowok="t"/>
              </v:shape>
              <v:shape id="_x0000_s5647" style="position:absolute;left:3619;top:131;width:4307;height:2156" coordorigin="3619,131" coordsize="4307,2156" path="m4769,1410r-3,4l4766,1428r3,3l4771,1428r,-14l4769,1410xe" fillcolor="#006fbf" stroked="f">
                <v:path arrowok="t"/>
              </v:shape>
              <v:shape id="_x0000_s5648" style="position:absolute;left:3619;top:131;width:4307;height:2156" coordorigin="3619,131" coordsize="4307,2156" path="m4769,1446r-3,3l4766,1463r3,3l4771,1463r,-14l4769,1446xe" fillcolor="#006fbf" stroked="f">
                <v:path arrowok="t"/>
              </v:shape>
              <v:shape id="_x0000_s5649" style="position:absolute;left:3619;top:131;width:4307;height:2156" coordorigin="3619,131" coordsize="4307,2156" path="m4769,1481r-3,3l4766,1498r3,2l4771,1498r,-14l4769,1481xe" fillcolor="#006fbf" stroked="f">
                <v:path arrowok="t"/>
              </v:shape>
              <v:shape id="_x0000_s5650" style="position:absolute;left:3619;top:131;width:4307;height:2156" coordorigin="3619,131" coordsize="4307,2156" path="m4769,1516r-3,2l4766,1534r3,2l4771,1534r,-16l4769,1516xe" fillcolor="#006fbf" stroked="f">
                <v:path arrowok="t"/>
              </v:shape>
              <v:shape id="_x0000_s5651" style="position:absolute;left:3619;top:131;width:4307;height:2156" coordorigin="3619,131" coordsize="4307,2156" path="m4769,1551r-3,2l4766,1569r3,2l4771,1569r,-16l4769,1551xe" fillcolor="#006fbf" stroked="f">
                <v:path arrowok="t"/>
              </v:shape>
              <v:shape id="_x0000_s5652" style="position:absolute;left:3619;top:131;width:4307;height:2156" coordorigin="3619,131" coordsize="4307,2156" path="m4769,1586r-3,2l4766,1604r3,2l4771,1604r,-16l4769,1586xe" fillcolor="#006fbf" stroked="f">
                <v:path arrowok="t"/>
              </v:shape>
              <v:shape id="_x0000_s5653" style="position:absolute;left:3619;top:131;width:4307;height:2156" coordorigin="3619,131" coordsize="4307,2156" path="m4769,1620r-3,4l4766,1638r3,3l4771,1638r,-14l4769,1620xe" fillcolor="#006fbf" stroked="f">
                <v:path arrowok="t"/>
              </v:shape>
              <v:shape id="_x0000_s5654" style="position:absolute;left:3619;top:131;width:4307;height:2156" coordorigin="3619,131" coordsize="4307,2156" path="m4769,1656r-3,3l4766,1673r3,3l4771,1673r,-14l4769,1656xe" fillcolor="#006fbf" stroked="f">
                <v:path arrowok="t"/>
              </v:shape>
              <v:shape id="_x0000_s5655" style="position:absolute;left:3619;top:131;width:4307;height:2156" coordorigin="3619,131" coordsize="4307,2156" path="m4769,1691r-3,3l4766,1708r3,2l4771,1708r,-14l4769,1691xe" fillcolor="#006fbf" stroked="f">
                <v:path arrowok="t"/>
              </v:shape>
              <v:shape id="_x0000_s5656" style="position:absolute;left:3619;top:131;width:4307;height:2156" coordorigin="3619,131" coordsize="4307,2156" path="m4769,1726r-3,2l4766,1744r3,2l4771,1744r,-16l4769,1726xe" fillcolor="#006fbf" stroked="f">
                <v:path arrowok="t"/>
              </v:shape>
              <v:shape id="_x0000_s5657" style="position:absolute;left:3619;top:131;width:4307;height:2156" coordorigin="3619,131" coordsize="4307,2156" path="m4769,1761r-3,2l4766,1779r3,2l4771,1779r,-16l4769,1761xe" fillcolor="#006fbf" stroked="f">
                <v:path arrowok="t"/>
              </v:shape>
              <v:shape id="_x0000_s5658" style="position:absolute;left:3619;top:131;width:4307;height:2156" coordorigin="3619,131" coordsize="4307,2156" path="m4769,1796r-3,2l4766,1814r3,2l4771,1814r,-16l4769,1796xe" fillcolor="#006fbf" stroked="f">
                <v:path arrowok="t"/>
              </v:shape>
              <v:shape id="_x0000_s5659" style="position:absolute;left:3619;top:131;width:4307;height:2156" coordorigin="3619,131" coordsize="4307,2156" path="m4769,1830r-3,4l4766,1848r3,3l4771,1848r,-14l4769,1830xe" fillcolor="#006fbf" stroked="f">
                <v:path arrowok="t"/>
              </v:shape>
              <v:shape id="_x0000_s5660" style="position:absolute;left:3619;top:131;width:4307;height:2156" coordorigin="3619,131" coordsize="4307,2156" path="m4769,1866r-3,3l4766,1883r3,3l4771,1883r,-14l4769,1866xe" fillcolor="#006fbf" stroked="f">
                <v:path arrowok="t"/>
              </v:shape>
              <v:shape id="_x0000_s5661" style="position:absolute;left:3619;top:131;width:4307;height:2156" coordorigin="3619,131" coordsize="4307,2156" path="m4769,1901r-3,3l4766,1918r3,2l4771,1918r,-14l4769,1901xe" fillcolor="#006fbf" stroked="f">
                <v:path arrowok="t"/>
              </v:shape>
              <v:shape id="_x0000_s5662" style="position:absolute;left:3619;top:131;width:4307;height:2156" coordorigin="3619,131" coordsize="4307,2156" path="m4769,1936r-3,2l4766,1954r3,2l4771,1954r,-16l4769,1936xe" fillcolor="#006fbf" stroked="f">
                <v:path arrowok="t"/>
              </v:shape>
              <v:shape id="_x0000_s5663" style="position:absolute;left:3619;top:131;width:4307;height:2156" coordorigin="3619,131" coordsize="4307,2156" path="m4769,1971r-3,2l4766,1989r3,2l4771,1989r,-16l4769,1971xe" fillcolor="#006fbf" stroked="f">
                <v:path arrowok="t"/>
              </v:shape>
              <v:shape id="_x0000_s5664" style="position:absolute;left:3619;top:131;width:4307;height:2156" coordorigin="3619,131" coordsize="4307,2156" path="m4769,2006r-3,2l4766,2024r3,2l4771,2024r,-16l4769,2006xe" fillcolor="#006fbf" stroked="f">
                <v:path arrowok="t"/>
              </v:shape>
              <v:shape id="_x0000_s5665" style="position:absolute;left:3619;top:131;width:4307;height:2156" coordorigin="3619,131" coordsize="4307,2156" path="m4769,2040r-3,4l4766,2058r3,3l4771,2058r,-14l4769,2040xe" fillcolor="#006fbf" stroked="f">
                <v:path arrowok="t"/>
              </v:shape>
              <v:shape id="_x0000_s5666" style="position:absolute;left:3619;top:131;width:4307;height:2156" coordorigin="3619,131" coordsize="4307,2156" path="m4769,2076r-3,3l4766,2093r3,3l4771,2093r,-14l4769,2076xe" fillcolor="#006fbf" stroked="f">
                <v:path arrowok="t"/>
              </v:shape>
              <v:shape id="_x0000_s5667" style="position:absolute;left:3619;top:131;width:4307;height:2156" coordorigin="3619,131" coordsize="4307,2156" path="m4769,2111r-3,3l4766,2128r3,2l4771,2128r,-14l4769,2111xe" fillcolor="#006fbf" stroked="f">
                <v:path arrowok="t"/>
              </v:shape>
              <v:shape id="_x0000_s5668" style="position:absolute;left:3619;top:131;width:4307;height:2156" coordorigin="3619,131" coordsize="4307,2156" path="m4769,2146r-3,2l4766,2164r3,2l4771,2164r,-16l4769,2146xe" fillcolor="#006fbf" stroked="f">
                <v:path arrowok="t"/>
              </v:shape>
              <v:shape id="_x0000_s5669" style="position:absolute;left:3619;top:131;width:4307;height:2156" coordorigin="3619,131" coordsize="4307,2156" path="m4769,2181r-3,2l4766,2199r3,2l4771,2199r,-16l4769,2181xe" fillcolor="#006fbf" stroked="f">
                <v:path arrowok="t"/>
              </v:shape>
              <v:shape id="_x0000_s5670" style="position:absolute;left:3619;top:131;width:4307;height:2156" coordorigin="3619,131" coordsize="4307,2156" path="m4769,2216r-3,2l4766,2234r3,2l4771,2234r,-16l4769,2216xe" fillcolor="#006fbf" stroked="f">
                <v:path arrowok="t"/>
              </v:shape>
              <v:shape id="_x0000_s5671" style="position:absolute;left:3619;top:131;width:4307;height:2156" coordorigin="3619,131" coordsize="4307,2156" path="m4769,2250r-3,4l4766,2268r3,3l4771,2268r,-14l4769,2250xe" fillcolor="#006fbf" stroked="f">
                <v:path arrowok="t"/>
              </v:shape>
              <v:shape id="_x0000_s5672" style="position:absolute;left:3619;top:131;width:4307;height:2156" coordorigin="3619,131" coordsize="4307,2156" path="m4788,2282r-14,l4770,2284r4,2l4788,2286r2,-2l4788,2282xe" fillcolor="#006fbf" stroked="f">
                <v:path arrowok="t"/>
              </v:shape>
              <v:shape id="_x0000_s5673" style="position:absolute;left:3619;top:131;width:4307;height:2156" coordorigin="3619,131" coordsize="4307,2156" path="m4823,2282r-15,l4806,2284r2,2l4823,2286r2,-2l4823,2282xe" fillcolor="#006fbf" stroked="f">
                <v:path arrowok="t"/>
              </v:shape>
              <v:shape id="_x0000_s5674" style="position:absolute;left:3619;top:131;width:4307;height:2156" coordorigin="3619,131" coordsize="4307,2156" path="m4858,2282r-15,l4841,2284r2,2l4858,2286r2,-2l4858,2282xe" fillcolor="#006fbf" stroked="f">
                <v:path arrowok="t"/>
              </v:shape>
              <v:shape id="_x0000_s5675" style="position:absolute;left:3619;top:131;width:4307;height:2156" coordorigin="3619,131" coordsize="4307,2156" path="m4894,2282r-16,l4876,2284r2,2l4894,2286r2,-2l4894,2282xe" fillcolor="#006fbf" stroked="f">
                <v:path arrowok="t"/>
              </v:shape>
              <v:shape id="_x0000_s5676" style="position:absolute;left:3619;top:131;width:4307;height:2156" coordorigin="3619,131" coordsize="4307,2156" path="m4913,2266r-4,2l4909,2284r4,2l4915,2284r,-16l4913,2266xe" fillcolor="#006fbf" stroked="f">
                <v:path arrowok="t"/>
              </v:shape>
              <v:shape id="_x0000_s5677" style="position:absolute;left:3619;top:131;width:4307;height:2156" coordorigin="3619,131" coordsize="4307,2156" path="m4913,2231r-4,3l4909,2249r4,3l4915,2249r,-15l4913,2231xe" fillcolor="#006fbf" stroked="f">
                <v:path arrowok="t"/>
              </v:shape>
              <v:shape id="_x0000_s5678" style="position:absolute;left:3619;top:131;width:4307;height:2156" coordorigin="3619,131" coordsize="4307,2156" path="m4913,2196r-4,3l4909,2213r4,3l4915,2213r,-14l4913,2196xe" fillcolor="#006fbf" stroked="f">
                <v:path arrowok="t"/>
              </v:shape>
              <v:shape id="_x0000_s5679" style="position:absolute;left:3619;top:131;width:4307;height:2156" coordorigin="3619,131" coordsize="4307,2156" path="m4913,2162r-4,2l4909,2178r4,3l4915,2178r,-14l4913,2162xe" fillcolor="#006fbf" stroked="f">
                <v:path arrowok="t"/>
              </v:shape>
              <v:shape id="_x0000_s5680" style="position:absolute;left:3619;top:131;width:4307;height:2156" coordorigin="3619,131" coordsize="4307,2156" path="m4913,2126r-4,3l4909,2144r4,2l4915,2144r,-15l4913,2126xe" fillcolor="#006fbf" stroked="f">
                <v:path arrowok="t"/>
              </v:shape>
              <v:shape id="_x0000_s5681" style="position:absolute;left:3619;top:131;width:4307;height:2156" coordorigin="3619,131" coordsize="4307,2156" path="m4913,2091r-4,2l4909,2109r4,2l4915,2109r,-16l4913,2091xe" fillcolor="#006fbf" stroked="f">
                <v:path arrowok="t"/>
              </v:shape>
              <v:shape id="_x0000_s5682" style="position:absolute;left:3619;top:131;width:4307;height:2156" coordorigin="3619,131" coordsize="4307,2156" path="m4913,2056r-4,2l4909,2074r4,2l4915,2074r,-16l4913,2056xe" fillcolor="#006fbf" stroked="f">
                <v:path arrowok="t"/>
              </v:shape>
              <v:shape id="_x0000_s5683" style="position:absolute;left:3619;top:131;width:4307;height:2156" coordorigin="3619,131" coordsize="4307,2156" path="m4913,2021r-4,3l4909,2039r4,3l4915,2039r,-15l4913,2021xe" fillcolor="#006fbf" stroked="f">
                <v:path arrowok="t"/>
              </v:shape>
              <v:shape id="_x0000_s5684" style="position:absolute;left:3619;top:131;width:4307;height:2156" coordorigin="3619,131" coordsize="4307,2156" path="m4913,1986r-4,3l4909,2003r4,3l4915,2003r,-14l4913,1986xe" fillcolor="#006fbf" stroked="f">
                <v:path arrowok="t"/>
              </v:shape>
              <v:shape id="_x0000_s5685" style="position:absolute;left:3619;top:131;width:4307;height:2156" coordorigin="3619,131" coordsize="4307,2156" path="m4913,1952r-4,2l4909,1968r4,3l4915,1968r,-14l4913,1952xe" fillcolor="#006fbf" stroked="f">
                <v:path arrowok="t"/>
              </v:shape>
              <v:shape id="_x0000_s5686" style="position:absolute;left:3619;top:131;width:4307;height:2156" coordorigin="3619,131" coordsize="4307,2156" path="m4913,1916r-4,3l4909,1934r4,2l4915,1934r,-15l4913,1916xe" fillcolor="#006fbf" stroked="f">
                <v:path arrowok="t"/>
              </v:shape>
              <v:shape id="_x0000_s5687" style="position:absolute;left:3619;top:131;width:4307;height:2156" coordorigin="3619,131" coordsize="4307,2156" path="m4913,1881r-4,2l4909,1899r4,2l4915,1899r,-16l4913,1881xe" fillcolor="#006fbf" stroked="f">
                <v:path arrowok="t"/>
              </v:shape>
              <v:shape id="_x0000_s5688" style="position:absolute;left:3619;top:131;width:4307;height:2156" coordorigin="3619,131" coordsize="4307,2156" path="m4913,1846r-4,2l4909,1864r4,2l4915,1864r,-16l4913,1846xe" fillcolor="#006fbf" stroked="f">
                <v:path arrowok="t"/>
              </v:shape>
              <v:shape id="_x0000_s5689" style="position:absolute;left:3619;top:131;width:4307;height:2156" coordorigin="3619,131" coordsize="4307,2156" path="m4913,1811r-4,3l4909,1829r4,3l4915,1829r,-15l4913,1811xe" fillcolor="#006fbf" stroked="f">
                <v:path arrowok="t"/>
              </v:shape>
              <v:shape id="_x0000_s5690" style="position:absolute;left:3619;top:131;width:4307;height:2156" coordorigin="3619,131" coordsize="4307,2156" path="m4913,1776r-4,3l4909,1793r4,3l4915,1793r,-14l4913,1776xe" fillcolor="#006fbf" stroked="f">
                <v:path arrowok="t"/>
              </v:shape>
              <v:shape id="_x0000_s5691" style="position:absolute;left:3619;top:131;width:4307;height:2156" coordorigin="3619,131" coordsize="4307,2156" path="m4913,1742r-4,2l4909,1758r4,3l4915,1758r,-14l4913,1742xe" fillcolor="#006fbf" stroked="f">
                <v:path arrowok="t"/>
              </v:shape>
              <v:shape id="_x0000_s5692" style="position:absolute;left:3619;top:131;width:4307;height:2156" coordorigin="3619,131" coordsize="4307,2156" path="m4913,1706r-4,3l4909,1724r4,2l4915,1724r,-15l4913,1706xe" fillcolor="#006fbf" stroked="f">
                <v:path arrowok="t"/>
              </v:shape>
              <v:shape id="_x0000_s5693" style="position:absolute;left:3619;top:131;width:4307;height:2156" coordorigin="3619,131" coordsize="4307,2156" path="m4913,1671r-4,2l4909,1689r4,2l4915,1689r,-16l4913,1671xe" fillcolor="#006fbf" stroked="f">
                <v:path arrowok="t"/>
              </v:shape>
              <v:shape id="_x0000_s5694" style="position:absolute;left:3619;top:131;width:4307;height:2156" coordorigin="3619,131" coordsize="4307,2156" path="m4913,1636r-4,2l4909,1654r4,2l4915,1654r,-16l4913,1636xe" fillcolor="#006fbf" stroked="f">
                <v:path arrowok="t"/>
              </v:shape>
              <v:shape id="_x0000_s5695" style="position:absolute;left:3619;top:131;width:4307;height:2156" coordorigin="3619,131" coordsize="4307,2156" path="m4913,1601r-4,3l4909,1619r4,3l4915,1619r,-15l4913,1601xe" fillcolor="#006fbf" stroked="f">
                <v:path arrowok="t"/>
              </v:shape>
              <v:shape id="_x0000_s5696" style="position:absolute;left:3619;top:131;width:4307;height:2156" coordorigin="3619,131" coordsize="4307,2156" path="m4913,1566r-4,3l4909,1583r4,3l4915,1583r,-14l4913,1566xe" fillcolor="#006fbf" stroked="f">
                <v:path arrowok="t"/>
              </v:shape>
              <v:shape id="_x0000_s5697" style="position:absolute;left:3619;top:131;width:4307;height:2156" coordorigin="3619,131" coordsize="4307,2156" path="m4913,1532r-4,2l4909,1548r4,3l4915,1548r,-14l4913,1532xe" fillcolor="#006fbf" stroked="f">
                <v:path arrowok="t"/>
              </v:shape>
              <v:shape id="_x0000_s5698" style="position:absolute;left:3619;top:131;width:4307;height:2156" coordorigin="3619,131" coordsize="4307,2156" path="m4913,1496r-4,3l4909,1514r4,2l4915,1514r,-15l4913,1496xe" fillcolor="#006fbf" stroked="f">
                <v:path arrowok="t"/>
              </v:shape>
              <v:shape id="_x0000_s5699" style="position:absolute;left:3619;top:131;width:4307;height:2156" coordorigin="3619,131" coordsize="4307,2156" path="m4913,1461r-4,2l4909,1479r4,2l4915,1479r,-16l4913,1461xe" fillcolor="#006fbf" stroked="f">
                <v:path arrowok="t"/>
              </v:shape>
              <v:shape id="_x0000_s5700" style="position:absolute;left:3619;top:131;width:4307;height:2156" coordorigin="3619,131" coordsize="4307,2156" path="m4913,1426r-4,2l4909,1444r4,2l4915,1444r,-16l4913,1426xe" fillcolor="#006fbf" stroked="f">
                <v:path arrowok="t"/>
              </v:shape>
              <v:shape id="_x0000_s5701" style="position:absolute;left:3619;top:131;width:4307;height:2156" coordorigin="3619,131" coordsize="4307,2156" path="m4913,1391r-4,3l4909,1409r4,3l4915,1409r,-15l4913,1391xe" fillcolor="#006fbf" stroked="f">
                <v:path arrowok="t"/>
              </v:shape>
              <v:shape id="_x0000_s5702" style="position:absolute;left:3619;top:131;width:4307;height:2156" coordorigin="3619,131" coordsize="4307,2156" path="m4913,1356r-4,3l4909,1373r4,3l4915,1373r,-14l4913,1356xe" fillcolor="#006fbf" stroked="f">
                <v:path arrowok="t"/>
              </v:shape>
              <v:shape id="_x0000_s5703" style="position:absolute;left:3619;top:131;width:4307;height:2156" coordorigin="3619,131" coordsize="4307,2156" path="m4913,1322r-4,2l4909,1338r4,3l4915,1338r,-14l4913,1322xe" fillcolor="#006fbf" stroked="f">
                <v:path arrowok="t"/>
              </v:shape>
              <v:shape id="_x0000_s5704" style="position:absolute;left:3619;top:131;width:4307;height:2156" coordorigin="3619,131" coordsize="4307,2156" path="m4913,1286r-4,3l4909,1304r4,2l4915,1304r,-15l4913,1286xe" fillcolor="#006fbf" stroked="f">
                <v:path arrowok="t"/>
              </v:shape>
              <v:shape id="_x0000_s5705" style="position:absolute;left:3619;top:131;width:4307;height:2156" coordorigin="3619,131" coordsize="4307,2156" path="m4913,1251r-4,2l4909,1269r4,2l4915,1269r,-16l4913,1251xe" fillcolor="#006fbf" stroked="f">
                <v:path arrowok="t"/>
              </v:shape>
              <v:shape id="_x0000_s5706" style="position:absolute;left:3619;top:131;width:4307;height:2156" coordorigin="3619,131" coordsize="4307,2156" path="m4913,1216r-4,2l4909,1234r4,2l4915,1234r,-16l4913,1216xe" fillcolor="#006fbf" stroked="f">
                <v:path arrowok="t"/>
              </v:shape>
              <v:shape id="_x0000_s5707" style="position:absolute;left:3619;top:131;width:4307;height:2156" coordorigin="3619,131" coordsize="4307,2156" path="m4913,1181r-4,3l4909,1199r4,3l4915,1199r,-15l4913,1181xe" fillcolor="#006fbf" stroked="f">
                <v:path arrowok="t"/>
              </v:shape>
              <v:shape id="_x0000_s5708" style="position:absolute;left:3619;top:131;width:4307;height:2156" coordorigin="3619,131" coordsize="4307,2156" path="m4913,1146r-4,3l4909,1163r4,3l4915,1163r,-14l4913,1146xe" fillcolor="#006fbf" stroked="f">
                <v:path arrowok="t"/>
              </v:shape>
              <v:shape id="_x0000_s5709" style="position:absolute;left:3619;top:131;width:4307;height:2156" coordorigin="3619,131" coordsize="4307,2156" path="m4913,1112r-4,2l4909,1128r4,3l4915,1128r,-14l4913,1112xe" fillcolor="#006fbf" stroked="f">
                <v:path arrowok="t"/>
              </v:shape>
              <v:shape id="_x0000_s5710" style="position:absolute;left:3619;top:131;width:4307;height:2156" coordorigin="3619,131" coordsize="4307,2156" path="m4913,1076r-4,3l4909,1094r4,2l4915,1094r,-15l4913,1076xe" fillcolor="#006fbf" stroked="f">
                <v:path arrowok="t"/>
              </v:shape>
              <v:shape id="_x0000_s5711" style="position:absolute;left:3619;top:131;width:4307;height:2156" coordorigin="3619,131" coordsize="4307,2156" path="m4913,1041r-4,2l4909,1059r4,2l4915,1059r,-16l4913,1041xe" fillcolor="#006fbf" stroked="f">
                <v:path arrowok="t"/>
              </v:shape>
              <v:shape id="_x0000_s5712" style="position:absolute;left:3619;top:131;width:4307;height:2156" coordorigin="3619,131" coordsize="4307,2156" path="m4913,1006r-4,2l4909,1024r4,2l4915,1024r,-16l4913,1006xe" fillcolor="#006fbf" stroked="f">
                <v:path arrowok="t"/>
              </v:shape>
              <v:shape id="_x0000_s5713" style="position:absolute;left:3619;top:131;width:4307;height:2156" coordorigin="3619,131" coordsize="4307,2156" path="m4913,971r-4,3l4909,989r4,3l4915,989r,-15l4913,971xe" fillcolor="#006fbf" stroked="f">
                <v:path arrowok="t"/>
              </v:shape>
              <v:shape id="_x0000_s5714" style="position:absolute;left:3619;top:131;width:4307;height:2156" coordorigin="3619,131" coordsize="4307,2156" path="m4913,936r-4,3l4909,953r4,3l4915,953r,-14l4913,936xe" fillcolor="#006fbf" stroked="f">
                <v:path arrowok="t"/>
              </v:shape>
              <v:shape id="_x0000_s5715" style="position:absolute;left:3619;top:131;width:4307;height:2156" coordorigin="3619,131" coordsize="4307,2156" path="m4913,902r-4,2l4909,918r4,3l4915,918r,-14l4913,902xe" fillcolor="#006fbf" stroked="f">
                <v:path arrowok="t"/>
              </v:shape>
              <v:shape id="_x0000_s5716" style="position:absolute;left:3619;top:131;width:4307;height:2156" coordorigin="3619,131" coordsize="4307,2156" path="m4913,866r-4,3l4909,884r4,2l4915,884r,-15l4913,866xe" fillcolor="#006fbf" stroked="f">
                <v:path arrowok="t"/>
              </v:shape>
              <v:shape id="_x0000_s5717" style="position:absolute;left:3619;top:131;width:4307;height:2156" coordorigin="3619,131" coordsize="4307,2156" path="m4913,831r-4,2l4909,849r4,2l4915,849r,-16l4913,831xe" fillcolor="#006fbf" stroked="f">
                <v:path arrowok="t"/>
              </v:shape>
              <v:shape id="_x0000_s5718" style="position:absolute;left:3619;top:131;width:4307;height:2156" coordorigin="3619,131" coordsize="4307,2156" path="m4913,796r-4,2l4909,814r4,2l4915,814r,-16l4913,796xe" fillcolor="#006fbf" stroked="f">
                <v:path arrowok="t"/>
              </v:shape>
              <v:shape id="_x0000_s5719" style="position:absolute;left:3619;top:131;width:4307;height:2156" coordorigin="3619,131" coordsize="4307,2156" path="m4913,761r-4,3l4909,779r4,3l4915,779r,-15l4913,761xe" fillcolor="#006fbf" stroked="f">
                <v:path arrowok="t"/>
              </v:shape>
              <v:shape id="_x0000_s5720" style="position:absolute;left:3619;top:131;width:4307;height:2156" coordorigin="3619,131" coordsize="4307,2156" path="m4913,726r-4,3l4909,743r4,3l4915,743r,-14l4913,726xe" fillcolor="#006fbf" stroked="f">
                <v:path arrowok="t"/>
              </v:shape>
              <v:shape id="_x0000_s5721" style="position:absolute;left:3619;top:131;width:4307;height:2156" coordorigin="3619,131" coordsize="4307,2156" path="m4913,692r-4,2l4909,708r4,3l4915,708r,-14l4913,692xe" fillcolor="#006fbf" stroked="f">
                <v:path arrowok="t"/>
              </v:shape>
              <v:shape id="_x0000_s5722" style="position:absolute;left:3619;top:131;width:4307;height:2156" coordorigin="3619,131" coordsize="4307,2156" path="m4913,656r-4,3l4909,674r4,2l4915,674r,-15l4913,656xe" fillcolor="#006fbf" stroked="f">
                <v:path arrowok="t"/>
              </v:shape>
              <v:shape id="_x0000_s5723" style="position:absolute;left:3619;top:131;width:4307;height:2156" coordorigin="3619,131" coordsize="4307,2156" path="m4913,621r-4,2l4909,639r4,2l4915,639r,-16l4913,621xe" fillcolor="#006fbf" stroked="f">
                <v:path arrowok="t"/>
              </v:shape>
              <v:shape id="_x0000_s5724" style="position:absolute;left:3619;top:131;width:4307;height:2156" coordorigin="3619,131" coordsize="4307,2156" path="m4913,586r-4,2l4909,604r4,2l4915,604r,-16l4913,586xe" fillcolor="#006fbf" stroked="f">
                <v:path arrowok="t"/>
              </v:shape>
              <v:shape id="_x0000_s5725" style="position:absolute;left:3619;top:131;width:4307;height:2156" coordorigin="3619,131" coordsize="4307,2156" path="m4913,551r-4,3l4909,569r4,3l4915,569r,-15l4913,551xe" fillcolor="#006fbf" stroked="f">
                <v:path arrowok="t"/>
              </v:shape>
              <v:shape id="_x0000_s5726" style="position:absolute;left:3619;top:131;width:4307;height:2156" coordorigin="3619,131" coordsize="4307,2156" path="m4913,516r-4,3l4909,533r4,3l4915,533r,-14l4913,516xe" fillcolor="#006fbf" stroked="f">
                <v:path arrowok="t"/>
              </v:shape>
              <v:shape id="_x0000_s5727" style="position:absolute;left:3619;top:131;width:4307;height:2156" coordorigin="3619,131" coordsize="4307,2156" path="m4913,482r-4,2l4909,498r4,3l4915,498r,-14l4913,482xe" fillcolor="#006fbf" stroked="f">
                <v:path arrowok="t"/>
              </v:shape>
              <v:shape id="_x0000_s5728" style="position:absolute;left:3619;top:131;width:4307;height:2156" coordorigin="3619,131" coordsize="4307,2156" path="m4913,446r-4,3l4909,464r4,2l4915,464r,-15l4913,446xe" fillcolor="#006fbf" stroked="f">
                <v:path arrowok="t"/>
              </v:shape>
              <v:shape id="_x0000_s5729" style="position:absolute;left:3619;top:131;width:4307;height:2156" coordorigin="3619,131" coordsize="4307,2156" path="m4913,411r-4,2l4909,429r4,2l4915,429r,-16l4913,411xe" fillcolor="#006fbf" stroked="f">
                <v:path arrowok="t"/>
              </v:shape>
              <v:shape id="_x0000_s5730" style="position:absolute;left:3619;top:131;width:4307;height:2156" coordorigin="3619,131" coordsize="4307,2156" path="m4913,376r-4,2l4909,394r4,2l4915,394r,-16l4913,376xe" fillcolor="#006fbf" stroked="f">
                <v:path arrowok="t"/>
              </v:shape>
              <v:shape id="_x0000_s5731" style="position:absolute;left:3619;top:131;width:4307;height:2156" coordorigin="3619,131" coordsize="4307,2156" path="m4913,341r-4,3l4909,359r4,3l4915,359r,-15l4913,341xe" fillcolor="#006fbf" stroked="f">
                <v:path arrowok="t"/>
              </v:shape>
              <v:shape id="_x0000_s5732" style="position:absolute;left:3619;top:131;width:4307;height:2156" coordorigin="3619,131" coordsize="4307,2156" path="m4913,306r-4,3l4909,323r4,3l4915,323r,-14l4913,306xe" fillcolor="#006fbf" stroked="f">
                <v:path arrowok="t"/>
              </v:shape>
              <v:shape id="_x0000_s5733" style="position:absolute;left:3619;top:131;width:4307;height:2156" coordorigin="3619,131" coordsize="4307,2156" path="m4913,272r-4,2l4909,288r4,3l4915,288r,-14l4913,272xe" fillcolor="#006fbf" stroked="f">
                <v:path arrowok="t"/>
              </v:shape>
              <v:shape id="_x0000_s5734" style="position:absolute;left:3619;top:131;width:4307;height:2156" coordorigin="3619,131" coordsize="4307,2156" path="m4913,236r-4,3l4909,254r4,2l4915,254r,-15l4913,236xe" fillcolor="#006fbf" stroked="f">
                <v:path arrowok="t"/>
              </v:shape>
              <v:shape id="_x0000_s5735" style="position:absolute;left:3619;top:131;width:4307;height:2156" coordorigin="3619,131" coordsize="4307,2156" path="m4913,201r-4,2l4909,219r4,2l4915,219r,-16l4913,201xe" fillcolor="#006fbf" stroked="f">
                <v:path arrowok="t"/>
              </v:shape>
              <v:shape id="_x0000_s5736" style="position:absolute;left:3619;top:131;width:4307;height:2156" coordorigin="3619,131" coordsize="4307,2156" path="m4913,166r-4,2l4909,184r4,2l4915,184r,-16l4913,166xe" fillcolor="#006fbf" stroked="f">
                <v:path arrowok="t"/>
              </v:shape>
              <v:shape id="_x0000_s5737" style="position:absolute;left:3619;top:131;width:4307;height:2156" coordorigin="3619,131" coordsize="4307,2156" path="m4913,131r-4,3l4909,149r4,3l4915,149r,-15l4913,131xe" fillcolor="#006fbf" stroked="f">
                <v:path arrowok="t"/>
              </v:shape>
              <v:shape id="_x0000_s5738" style="position:absolute;left:3619;top:131;width:4307;height:2156" coordorigin="3619,131" coordsize="4307,2156" path="m4948,131r-16,l4930,134r2,2l4948,136r2,-2l4948,131xe" fillcolor="#006fbf" stroked="f">
                <v:path arrowok="t"/>
              </v:shape>
              <v:shape id="_x0000_s5739" style="position:absolute;left:3619;top:131;width:4307;height:2156" coordorigin="3619,131" coordsize="4307,2156" path="m4982,131r-15,l4964,134r3,2l4982,136r3,-2l4982,131xe" fillcolor="#006fbf" stroked="f">
                <v:path arrowok="t"/>
              </v:shape>
              <v:shape id="_x0000_s5740" style="position:absolute;left:3619;top:131;width:4307;height:2156" coordorigin="3619,131" coordsize="4307,2156" path="m5017,131r-15,l4999,134r3,2l5017,136r3,-2l5017,131xe" fillcolor="#006fbf" stroked="f">
                <v:path arrowok="t"/>
              </v:shape>
              <v:shape id="_x0000_s5741" style="position:absolute;left:3619;top:131;width:4307;height:2156" coordorigin="3619,131" coordsize="4307,2156" path="m5052,131r-14,l5034,134r4,2l5052,136r2,-2l5052,131xe" fillcolor="#006fbf" stroked="f">
                <v:path arrowok="t"/>
              </v:shape>
              <v:shape id="_x0000_s5742" style="position:absolute;left:3619;top:131;width:4307;height:2156" coordorigin="3619,131" coordsize="4307,2156" path="m5056,147r-3,2l5053,165r3,2l5058,165r,-16l5056,147xe" fillcolor="#006fbf" stroked="f">
                <v:path arrowok="t"/>
              </v:shape>
              <v:shape id="_x0000_s5743" style="position:absolute;left:3619;top:131;width:4307;height:2156" coordorigin="3619,131" coordsize="4307,2156" path="m5056,183r-3,2l5053,200r3,2l5058,200r,-15l5056,183xe" fillcolor="#006fbf" stroked="f">
                <v:path arrowok="t"/>
              </v:shape>
              <v:shape id="_x0000_s5744" style="position:absolute;left:3619;top:131;width:4307;height:2156" coordorigin="3619,131" coordsize="4307,2156" path="m5056,218r-3,2l5053,234r3,3l5058,234r,-14l5056,218xe" fillcolor="#006fbf" stroked="f">
                <v:path arrowok="t"/>
              </v:shape>
              <v:shape id="_x0000_s5745" style="position:absolute;left:3619;top:131;width:4307;height:2156" coordorigin="3619,131" coordsize="4307,2156" path="m5056,252r-3,3l5053,269r3,4l5058,269r,-14l5056,252xe" fillcolor="#006fbf" stroked="f">
                <v:path arrowok="t"/>
              </v:shape>
              <v:shape id="_x0000_s5746" style="position:absolute;left:3619;top:131;width:4307;height:2156" coordorigin="3619,131" coordsize="4307,2156" path="m5056,287r-3,3l5053,305r3,3l5058,305r,-15l5056,287xe" fillcolor="#006fbf" stroked="f">
                <v:path arrowok="t"/>
              </v:shape>
              <v:shape id="_x0000_s5747" style="position:absolute;left:3619;top:131;width:4307;height:2156" coordorigin="3619,131" coordsize="4307,2156" path="m5056,322r-3,2l5053,340r3,2l5058,340r,-16l5056,322xe" fillcolor="#006fbf" stroked="f">
                <v:path arrowok="t"/>
              </v:shape>
              <v:shape id="_x0000_s5748" style="position:absolute;left:3619;top:131;width:4307;height:2156" coordorigin="3619,131" coordsize="4307,2156" path="m5056,357r-3,2l5053,375r3,2l5058,375r,-16l5056,357xe" fillcolor="#006fbf" stroked="f">
                <v:path arrowok="t"/>
              </v:shape>
              <v:shape id="_x0000_s5749" style="position:absolute;left:3619;top:131;width:4307;height:2156" coordorigin="3619,131" coordsize="4307,2156" path="m5056,393r-3,2l5053,410r3,2l5058,410r,-15l5056,393xe" fillcolor="#006fbf" stroked="f">
                <v:path arrowok="t"/>
              </v:shape>
              <v:shape id="_x0000_s5750" style="position:absolute;left:3619;top:131;width:4307;height:2156" coordorigin="3619,131" coordsize="4307,2156" path="m5056,428r-3,2l5053,444r3,3l5058,444r,-14l5056,428xe" fillcolor="#006fbf" stroked="f">
                <v:path arrowok="t"/>
              </v:shape>
              <v:shape id="_x0000_s5751" style="position:absolute;left:3619;top:131;width:4307;height:2156" coordorigin="3619,131" coordsize="4307,2156" path="m5056,462r-3,3l5053,479r3,4l5058,479r,-14l5056,462xe" fillcolor="#006fbf" stroked="f">
                <v:path arrowok="t"/>
              </v:shape>
              <v:shape id="_x0000_s5752" style="position:absolute;left:3619;top:131;width:4307;height:2156" coordorigin="3619,131" coordsize="4307,2156" path="m5056,497r-3,3l5053,515r3,3l5058,515r,-15l5056,497xe" fillcolor="#006fbf" stroked="f">
                <v:path arrowok="t"/>
              </v:shape>
              <v:shape id="_x0000_s5753" style="position:absolute;left:3619;top:131;width:4307;height:2156" coordorigin="3619,131" coordsize="4307,2156" path="m5056,532r-3,2l5053,550r3,2l5058,550r,-16l5056,532xe" fillcolor="#006fbf" stroked="f">
                <v:path arrowok="t"/>
              </v:shape>
              <v:shape id="_x0000_s5754" style="position:absolute;left:3619;top:131;width:4307;height:2156" coordorigin="3619,131" coordsize="4307,2156" path="m5056,567r-3,2l5053,585r3,2l5058,585r,-16l5056,567xe" fillcolor="#006fbf" stroked="f">
                <v:path arrowok="t"/>
              </v:shape>
              <v:shape id="_x0000_s5755" style="position:absolute;left:3619;top:131;width:4307;height:2156" coordorigin="3619,131" coordsize="4307,2156" path="m5056,603r-3,2l5053,620r3,2l5058,620r,-15l5056,603xe" fillcolor="#006fbf" stroked="f">
                <v:path arrowok="t"/>
              </v:shape>
              <v:shape id="_x0000_s5756" style="position:absolute;left:3619;top:131;width:4307;height:2156" coordorigin="3619,131" coordsize="4307,2156" path="m5056,638r-3,2l5053,654r3,3l5058,654r,-14l5056,638xe" fillcolor="#006fbf" stroked="f">
                <v:path arrowok="t"/>
              </v:shape>
              <v:shape id="_x0000_s5757" style="position:absolute;left:3619;top:131;width:4307;height:2156" coordorigin="3619,131" coordsize="4307,2156" path="m5056,672r-3,3l5053,689r3,4l5058,689r,-14l5056,672xe" fillcolor="#006fbf" stroked="f">
                <v:path arrowok="t"/>
              </v:shape>
              <v:shape id="_x0000_s5758" style="position:absolute;left:3619;top:131;width:4307;height:2156" coordorigin="3619,131" coordsize="4307,2156" path="m5056,707r-3,3l5053,725r3,3l5058,725r,-15l5056,707xe" fillcolor="#006fbf" stroked="f">
                <v:path arrowok="t"/>
              </v:shape>
              <v:shape id="_x0000_s5759" style="position:absolute;left:3619;top:131;width:4307;height:2156" coordorigin="3619,131" coordsize="4307,2156" path="m5056,742r-3,2l5053,760r3,2l5058,760r,-16l5056,742xe" fillcolor="#006fbf" stroked="f">
                <v:path arrowok="t"/>
              </v:shape>
              <v:shape id="_x0000_s5760" style="position:absolute;left:3619;top:131;width:4307;height:2156" coordorigin="3619,131" coordsize="4307,2156" path="m5056,777r-3,2l5053,795r3,2l5058,795r,-16l5056,777xe" fillcolor="#006fbf" stroked="f">
                <v:path arrowok="t"/>
              </v:shape>
              <v:shape id="_x0000_s5761" style="position:absolute;left:3619;top:131;width:4307;height:2156" coordorigin="3619,131" coordsize="4307,2156" path="m5056,813r-3,2l5053,830r3,2l5058,830r,-15l5056,813xe" fillcolor="#006fbf" stroked="f">
                <v:path arrowok="t"/>
              </v:shape>
              <v:shape id="_x0000_s5762" style="position:absolute;left:3619;top:131;width:4307;height:2156" coordorigin="3619,131" coordsize="4307,2156" path="m5056,848r-3,2l5053,864r3,3l5058,864r,-14l5056,848xe" fillcolor="#006fbf" stroked="f">
                <v:path arrowok="t"/>
              </v:shape>
              <v:shape id="_x0000_s5763" style="position:absolute;left:3619;top:131;width:4307;height:2156" coordorigin="3619,131" coordsize="4307,2156" path="m5056,882r-3,3l5053,899r3,4l5058,899r,-14l5056,882xe" fillcolor="#006fbf" stroked="f">
                <v:path arrowok="t"/>
              </v:shape>
              <v:shape id="_x0000_s5764" style="position:absolute;left:3619;top:131;width:4307;height:2156" coordorigin="3619,131" coordsize="4307,2156" path="m5056,917r-3,3l5053,935r3,3l5058,935r,-15l5056,917xe" fillcolor="#006fbf" stroked="f">
                <v:path arrowok="t"/>
              </v:shape>
              <v:shape id="_x0000_s5765" style="position:absolute;left:3619;top:131;width:4307;height:2156" coordorigin="3619,131" coordsize="4307,2156" path="m5056,952r-3,2l5053,970r3,2l5058,970r,-16l5056,952xe" fillcolor="#006fbf" stroked="f">
                <v:path arrowok="t"/>
              </v:shape>
              <v:shape id="_x0000_s5766" style="position:absolute;left:3619;top:131;width:4307;height:2156" coordorigin="3619,131" coordsize="4307,2156" path="m5056,987r-3,2l5053,1005r3,2l5058,1005r,-16l5056,987xe" fillcolor="#006fbf" stroked="f">
                <v:path arrowok="t"/>
              </v:shape>
              <v:shape id="_x0000_s5767" style="position:absolute;left:3619;top:131;width:4307;height:2156" coordorigin="3619,131" coordsize="4307,2156" path="m5056,1023r-3,2l5053,1040r3,2l5058,1040r,-15l5056,1023xe" fillcolor="#006fbf" stroked="f">
                <v:path arrowok="t"/>
              </v:shape>
              <v:shape id="_x0000_s5768" style="position:absolute;left:3619;top:131;width:4307;height:2156" coordorigin="3619,131" coordsize="4307,2156" path="m5056,1058r-3,2l5053,1074r3,3l5058,1074r,-14l5056,1058xe" fillcolor="#006fbf" stroked="f">
                <v:path arrowok="t"/>
              </v:shape>
              <v:shape id="_x0000_s5769" style="position:absolute;left:3619;top:131;width:4307;height:2156" coordorigin="3619,131" coordsize="4307,2156" path="m5056,1092r-3,3l5053,1109r3,4l5058,1109r,-14l5056,1092xe" fillcolor="#006fbf" stroked="f">
                <v:path arrowok="t"/>
              </v:shape>
              <v:shape id="_x0000_s5770" style="position:absolute;left:3619;top:131;width:4307;height:2156" coordorigin="3619,131" coordsize="4307,2156" path="m5056,1127r-3,3l5053,1145r3,3l5058,1145r,-15l5056,1127xe" fillcolor="#006fbf" stroked="f">
                <v:path arrowok="t"/>
              </v:shape>
              <v:shape id="_x0000_s5771" style="position:absolute;left:3619;top:131;width:4307;height:2156" coordorigin="3619,131" coordsize="4307,2156" path="m5056,1162r-3,2l5053,1180r3,2l5058,1180r,-16l5056,1162xe" fillcolor="#006fbf" stroked="f">
                <v:path arrowok="t"/>
              </v:shape>
              <v:shape id="_x0000_s5772" style="position:absolute;left:3619;top:131;width:4307;height:2156" coordorigin="3619,131" coordsize="4307,2156" path="m5056,1197r-3,2l5053,1215r3,2l5058,1215r,-16l5056,1197xe" fillcolor="#006fbf" stroked="f">
                <v:path arrowok="t"/>
              </v:shape>
              <v:shape id="_x0000_s5773" style="position:absolute;left:3619;top:131;width:4307;height:2156" coordorigin="3619,131" coordsize="4307,2156" path="m5056,1233r-3,2l5053,1250r3,2l5058,1250r,-15l5056,1233xe" fillcolor="#006fbf" stroked="f">
                <v:path arrowok="t"/>
              </v:shape>
              <v:shape id="_x0000_s5774" style="position:absolute;left:3619;top:131;width:4307;height:2156" coordorigin="3619,131" coordsize="4307,2156" path="m5056,1268r-3,2l5053,1284r3,3l5058,1284r,-14l5056,1268xe" fillcolor="#006fbf" stroked="f">
                <v:path arrowok="t"/>
              </v:shape>
              <v:shape id="_x0000_s5775" style="position:absolute;left:3619;top:131;width:4307;height:2156" coordorigin="3619,131" coordsize="4307,2156" path="m5056,1302r-3,3l5053,1319r3,4l5058,1319r,-14l5056,1302xe" fillcolor="#006fbf" stroked="f">
                <v:path arrowok="t"/>
              </v:shape>
              <v:shape id="_x0000_s5776" style="position:absolute;left:3619;top:131;width:4307;height:2156" coordorigin="3619,131" coordsize="4307,2156" path="m5056,1337r-3,3l5053,1355r3,3l5058,1355r,-15l5056,1337xe" fillcolor="#006fbf" stroked="f">
                <v:path arrowok="t"/>
              </v:shape>
              <v:shape id="_x0000_s5777" style="position:absolute;left:3619;top:131;width:4307;height:2156" coordorigin="3619,131" coordsize="4307,2156" path="m5056,1372r-3,2l5053,1390r3,2l5058,1390r,-16l5056,1372xe" fillcolor="#006fbf" stroked="f">
                <v:path arrowok="t"/>
              </v:shape>
              <v:shape id="_x0000_s5778" style="position:absolute;left:3619;top:131;width:4307;height:2156" coordorigin="3619,131" coordsize="4307,2156" path="m5056,1407r-3,2l5053,1425r3,2l5058,1425r,-16l5056,1407xe" fillcolor="#006fbf" stroked="f">
                <v:path arrowok="t"/>
              </v:shape>
              <v:shape id="_x0000_s5779" style="position:absolute;left:3619;top:131;width:4307;height:2156" coordorigin="3619,131" coordsize="4307,2156" path="m5056,1443r-3,2l5053,1460r3,2l5058,1460r,-15l5056,1443xe" fillcolor="#006fbf" stroked="f">
                <v:path arrowok="t"/>
              </v:shape>
              <v:shape id="_x0000_s5780" style="position:absolute;left:3619;top:131;width:4307;height:2156" coordorigin="3619,131" coordsize="4307,2156" path="m5056,1478r-3,2l5053,1494r3,3l5058,1494r,-14l5056,1478xe" fillcolor="#006fbf" stroked="f">
                <v:path arrowok="t"/>
              </v:shape>
              <v:shape id="_x0000_s5781" style="position:absolute;left:3619;top:131;width:4307;height:2156" coordorigin="3619,131" coordsize="4307,2156" path="m5056,1512r-3,3l5053,1529r3,4l5058,1529r,-14l5056,1512xe" fillcolor="#006fbf" stroked="f">
                <v:path arrowok="t"/>
              </v:shape>
              <v:shape id="_x0000_s5782" style="position:absolute;left:3619;top:131;width:4307;height:2156" coordorigin="3619,131" coordsize="4307,2156" path="m5056,1547r-3,3l5053,1565r3,3l5058,1565r,-15l5056,1547xe" fillcolor="#006fbf" stroked="f">
                <v:path arrowok="t"/>
              </v:shape>
              <v:shape id="_x0000_s5783" style="position:absolute;left:3619;top:131;width:4307;height:2156" coordorigin="3619,131" coordsize="4307,2156" path="m5056,1582r-3,2l5053,1600r3,2l5058,1600r,-16l5056,1582xe" fillcolor="#006fbf" stroked="f">
                <v:path arrowok="t"/>
              </v:shape>
              <v:shape id="_x0000_s5784" style="position:absolute;left:3619;top:131;width:4307;height:2156" coordorigin="3619,131" coordsize="4307,2156" path="m5056,1617r-3,2l5053,1635r3,2l5058,1635r,-16l5056,1617xe" fillcolor="#006fbf" stroked="f">
                <v:path arrowok="t"/>
              </v:shape>
              <v:shape id="_x0000_s5785" style="position:absolute;left:3619;top:131;width:4307;height:2156" coordorigin="3619,131" coordsize="4307,2156" path="m5056,1653r-3,2l5053,1670r3,2l5058,1670r,-15l5056,1653xe" fillcolor="#006fbf" stroked="f">
                <v:path arrowok="t"/>
              </v:shape>
              <v:shape id="_x0000_s5786" style="position:absolute;left:3619;top:131;width:4307;height:2156" coordorigin="3619,131" coordsize="4307,2156" path="m5056,1688r-3,2l5053,1704r3,3l5058,1704r,-14l5056,1688xe" fillcolor="#006fbf" stroked="f">
                <v:path arrowok="t"/>
              </v:shape>
              <v:shape id="_x0000_s5787" style="position:absolute;left:3619;top:131;width:4307;height:2156" coordorigin="3619,131" coordsize="4307,2156" path="m5056,1722r-3,3l5053,1739r3,4l5058,1739r,-14l5056,1722xe" fillcolor="#006fbf" stroked="f">
                <v:path arrowok="t"/>
              </v:shape>
              <v:shape id="_x0000_s5788" style="position:absolute;left:3619;top:131;width:4307;height:2156" coordorigin="3619,131" coordsize="4307,2156" path="m5056,1757r-3,3l5053,1775r3,3l5058,1775r,-15l5056,1757xe" fillcolor="#006fbf" stroked="f">
                <v:path arrowok="t"/>
              </v:shape>
              <v:shape id="_x0000_s5789" style="position:absolute;left:3619;top:131;width:4307;height:2156" coordorigin="3619,131" coordsize="4307,2156" path="m5056,1792r-3,2l5053,1810r3,2l5058,1810r,-16l5056,1792xe" fillcolor="#006fbf" stroked="f">
                <v:path arrowok="t"/>
              </v:shape>
              <v:shape id="_x0000_s5790" style="position:absolute;left:3619;top:131;width:4307;height:2156" coordorigin="3619,131" coordsize="4307,2156" path="m5056,1827r-3,2l5053,1845r3,2l5058,1845r,-16l5056,1827xe" fillcolor="#006fbf" stroked="f">
                <v:path arrowok="t"/>
              </v:shape>
              <v:shape id="_x0000_s5791" style="position:absolute;left:3619;top:131;width:4307;height:2156" coordorigin="3619,131" coordsize="4307,2156" path="m5056,1863r-3,2l5053,1880r3,2l5058,1880r,-15l5056,1863xe" fillcolor="#006fbf" stroked="f">
                <v:path arrowok="t"/>
              </v:shape>
              <v:shape id="_x0000_s5792" style="position:absolute;left:3619;top:131;width:4307;height:2156" coordorigin="3619,131" coordsize="4307,2156" path="m5056,1898r-3,2l5053,1914r3,3l5058,1914r,-14l5056,1898xe" fillcolor="#006fbf" stroked="f">
                <v:path arrowok="t"/>
              </v:shape>
              <v:shape id="_x0000_s5793" style="position:absolute;left:3619;top:131;width:4307;height:2156" coordorigin="3619,131" coordsize="4307,2156" path="m5056,1932r-3,3l5053,1949r3,4l5058,1949r,-14l5056,1932xe" fillcolor="#006fbf" stroked="f">
                <v:path arrowok="t"/>
              </v:shape>
              <v:shape id="_x0000_s5794" style="position:absolute;left:3619;top:131;width:4307;height:2156" coordorigin="3619,131" coordsize="4307,2156" path="m5056,1967r-3,3l5053,1985r3,3l5058,1985r,-15l5056,1967xe" fillcolor="#006fbf" stroked="f">
                <v:path arrowok="t"/>
              </v:shape>
              <v:shape id="_x0000_s5795" style="position:absolute;left:3619;top:131;width:4307;height:2156" coordorigin="3619,131" coordsize="4307,2156" path="m5056,2002r-3,2l5053,2020r3,2l5058,2020r,-16l5056,2002xe" fillcolor="#006fbf" stroked="f">
                <v:path arrowok="t"/>
              </v:shape>
              <v:shape id="_x0000_s5796" style="position:absolute;left:3619;top:131;width:4307;height:2156" coordorigin="3619,131" coordsize="4307,2156" path="m5056,2037r-3,2l5053,2055r3,2l5058,2055r,-16l5056,2037xe" fillcolor="#006fbf" stroked="f">
                <v:path arrowok="t"/>
              </v:shape>
              <v:shape id="_x0000_s5797" style="position:absolute;left:3619;top:131;width:4307;height:2156" coordorigin="3619,131" coordsize="4307,2156" path="m5056,2073r-3,2l5053,2090r3,2l5058,2090r,-15l5056,2073xe" fillcolor="#006fbf" stroked="f">
                <v:path arrowok="t"/>
              </v:shape>
              <v:shape id="_x0000_s5798" style="position:absolute;left:3619;top:131;width:4307;height:2156" coordorigin="3619,131" coordsize="4307,2156" path="m5056,2108r-3,2l5053,2124r3,3l5058,2124r,-14l5056,2108xe" fillcolor="#006fbf" stroked="f">
                <v:path arrowok="t"/>
              </v:shape>
              <v:shape id="_x0000_s5799" style="position:absolute;left:3619;top:131;width:4307;height:2156" coordorigin="3619,131" coordsize="4307,2156" path="m5056,2142r-3,3l5053,2159r3,4l5058,2159r,-14l5056,2142xe" fillcolor="#006fbf" stroked="f">
                <v:path arrowok="t"/>
              </v:shape>
              <v:shape id="_x0000_s5800" style="position:absolute;left:3619;top:131;width:4307;height:2156" coordorigin="3619,131" coordsize="4307,2156" path="m5056,2177r-3,3l5053,2195r3,3l5058,2195r,-15l5056,2177xe" fillcolor="#006fbf" stroked="f">
                <v:path arrowok="t"/>
              </v:shape>
              <v:shape id="_x0000_s5801" style="position:absolute;left:3619;top:131;width:4307;height:2156" coordorigin="3619,131" coordsize="4307,2156" path="m5056,2212r-3,2l5053,2230r3,2l5058,2230r,-16l5056,2212xe" fillcolor="#006fbf" stroked="f">
                <v:path arrowok="t"/>
              </v:shape>
              <v:shape id="_x0000_s5802" style="position:absolute;left:3619;top:131;width:4307;height:2156" coordorigin="3619,131" coordsize="4307,2156" path="m5056,2247r-3,2l5053,2265r3,2l5058,2265r,-16l5056,2247xe" fillcolor="#006fbf" stroked="f">
                <v:path arrowok="t"/>
              </v:shape>
              <v:shape id="_x0000_s5803" style="position:absolute;left:3619;top:131;width:4307;height:2156" coordorigin="3619,131" coordsize="4307,2156" path="m5071,2282r-15,l5053,2284r3,2l5071,2286r3,-2l5071,2282xe" fillcolor="#006fbf" stroked="f">
                <v:path arrowok="t"/>
              </v:shape>
              <v:shape id="_x0000_s5804" style="position:absolute;left:3619;top:131;width:4307;height:2156" coordorigin="3619,131" coordsize="4307,2156" path="m5106,2282r-14,l5088,2284r4,2l5106,2286r2,-2l5106,2282xe" fillcolor="#006fbf" stroked="f">
                <v:path arrowok="t"/>
              </v:shape>
              <v:shape id="_x0000_s5805" style="position:absolute;left:3619;top:131;width:4307;height:2156" coordorigin="3619,131" coordsize="4307,2156" path="m5141,2282r-15,l5124,2284r2,2l5141,2286r2,-2l5141,2282xe" fillcolor="#006fbf" stroked="f">
                <v:path arrowok="t"/>
              </v:shape>
              <v:shape id="_x0000_s5806" style="position:absolute;left:3619;top:131;width:4307;height:2156" coordorigin="3619,131" coordsize="4307,2156" path="m5176,2282r-15,l5159,2284r2,2l5176,2286r2,-2l5176,2282xe" fillcolor="#006fbf" stroked="f">
                <v:path arrowok="t"/>
              </v:shape>
              <v:shape id="_x0000_s5807" style="position:absolute;left:3619;top:131;width:4307;height:2156" coordorigin="3619,131" coordsize="4307,2156" path="m5202,2282r-2,l5196,2284r-2,l5196,2286r4,l5202,2284r-6,l5196,2282r6,xe" fillcolor="#006fbf" stroked="f">
                <v:path arrowok="t"/>
              </v:shape>
              <v:shape id="_x0000_s5808" style="position:absolute;left:3619;top:131;width:4307;height:2156" coordorigin="3619,131" coordsize="4307,2156" path="m5200,2270r-4,2l5196,2284r4,-2l5202,2282r,-10l5200,2270xe" fillcolor="#006fbf" stroked="f">
                <v:path arrowok="t"/>
              </v:shape>
              <v:shape id="_x0000_s5809" style="position:absolute;left:3619;top:131;width:4307;height:2156" coordorigin="3619,131" coordsize="4307,2156" path="m5200,2235r-4,2l5196,2253r4,2l5202,2253r,-16l5200,2235xe" fillcolor="#006fbf" stroked="f">
                <v:path arrowok="t"/>
              </v:shape>
              <v:shape id="_x0000_s5810" style="position:absolute;left:3619;top:131;width:4307;height:2156" coordorigin="3619,131" coordsize="4307,2156" path="m5200,2200r-4,2l5196,2217r4,3l5202,2217r,-15l5200,2200xe" fillcolor="#006fbf" stroked="f">
                <v:path arrowok="t"/>
              </v:shape>
              <v:shape id="_x0000_s5811" style="position:absolute;left:3619;top:131;width:4307;height:2156" coordorigin="3619,131" coordsize="4307,2156" path="m5200,2165r-4,3l5196,2182r4,2l5202,2182r,-14l5200,2165xe" fillcolor="#006fbf" stroked="f">
                <v:path arrowok="t"/>
              </v:shape>
              <v:shape id="_x0000_s5812" style="position:absolute;left:3619;top:131;width:4307;height:2156" coordorigin="3619,131" coordsize="4307,2156" path="m5200,2130r-4,3l5196,2147r4,3l5202,2147r,-14l5200,2130xe" fillcolor="#006fbf" stroked="f">
                <v:path arrowok="t"/>
              </v:shape>
              <v:shape id="_x0000_s5813" style="position:absolute;left:3619;top:131;width:4307;height:2156" coordorigin="3619,131" coordsize="4307,2156" path="m5200,2094r-4,3l5196,2112r4,3l5202,2112r,-15l5200,2094xe" fillcolor="#006fbf" stroked="f">
                <v:path arrowok="t"/>
              </v:shape>
              <v:shape id="_x0000_s5814" style="position:absolute;left:3619;top:131;width:4307;height:2156" coordorigin="3619,131" coordsize="4307,2156" path="m5200,2060r-4,2l5196,2078r4,2l5202,2078r,-16l5200,2060xe" fillcolor="#006fbf" stroked="f">
                <v:path arrowok="t"/>
              </v:shape>
              <v:shape id="_x0000_s5815" style="position:absolute;left:3619;top:131;width:4307;height:2156" coordorigin="3619,131" coordsize="4307,2156" path="m5200,2025r-4,2l5196,2043r4,2l5202,2043r,-16l5200,2025xe" fillcolor="#006fbf" stroked="f">
                <v:path arrowok="t"/>
              </v:shape>
              <v:shape id="_x0000_s5816" style="position:absolute;left:3619;top:131;width:4307;height:2156" coordorigin="3619,131" coordsize="4307,2156" path="m5200,1990r-4,2l5196,2007r4,3l5202,2007r,-15l5200,1990xe" fillcolor="#006fbf" stroked="f">
                <v:path arrowok="t"/>
              </v:shape>
              <v:shape id="_x0000_s5817" style="position:absolute;left:3619;top:131;width:4307;height:2156" coordorigin="3619,131" coordsize="4307,2156" path="m5200,1955r-4,3l5196,1972r4,2l5202,1972r,-14l5200,1955xe" fillcolor="#006fbf" stroked="f">
                <v:path arrowok="t"/>
              </v:shape>
              <v:shape id="_x0000_s5818" style="position:absolute;left:3619;top:131;width:4307;height:2156" coordorigin="3619,131" coordsize="4307,2156" path="m5200,1920r-4,3l5196,1937r4,3l5202,1937r,-14l5200,1920xe" fillcolor="#006fbf" stroked="f">
                <v:path arrowok="t"/>
              </v:shape>
              <v:shape id="_x0000_s5819" style="position:absolute;left:3619;top:131;width:4307;height:2156" coordorigin="3619,131" coordsize="4307,2156" path="m5200,1884r-4,3l5196,1902r4,3l5202,1902r,-15l5200,1884xe" fillcolor="#006fbf" stroked="f">
                <v:path arrowok="t"/>
              </v:shape>
              <v:shape id="_x0000_s5820" style="position:absolute;left:3619;top:131;width:4307;height:2156" coordorigin="3619,131" coordsize="4307,2156" path="m5200,1850r-4,2l5196,1868r4,2l5202,1868r,-16l5200,1850xe" fillcolor="#006fbf" stroked="f">
                <v:path arrowok="t"/>
              </v:shape>
              <v:shape id="_x0000_s5821" style="position:absolute;left:3619;top:131;width:4307;height:2156" coordorigin="3619,131" coordsize="4307,2156" path="m5200,1815r-4,2l5196,1833r4,2l5202,1833r,-16l5200,1815xe" fillcolor="#006fbf" stroked="f">
                <v:path arrowok="t"/>
              </v:shape>
              <v:shape id="_x0000_s5822" style="position:absolute;left:3619;top:131;width:4307;height:2156" coordorigin="3619,131" coordsize="4307,2156" path="m5200,1780r-4,2l5196,1797r4,3l5202,1797r,-15l5200,1780xe" fillcolor="#006fbf" stroked="f">
                <v:path arrowok="t"/>
              </v:shape>
              <v:shape id="_x0000_s5823" style="position:absolute;left:3619;top:131;width:4307;height:2156" coordorigin="3619,131" coordsize="4307,2156" path="m5200,1745r-4,3l5196,1762r4,2l5202,1762r,-14l5200,1745xe" fillcolor="#006fbf" stroked="f">
                <v:path arrowok="t"/>
              </v:shape>
              <v:shape id="_x0000_s5824" style="position:absolute;left:3619;top:131;width:4307;height:2156" coordorigin="3619,131" coordsize="4307,2156" path="m5200,1710r-4,3l5196,1727r4,3l5202,1727r,-14l5200,1710xe" fillcolor="#006fbf" stroked="f">
                <v:path arrowok="t"/>
              </v:shape>
              <v:shape id="_x0000_s5825" style="position:absolute;left:3619;top:131;width:4307;height:2156" coordorigin="3619,131" coordsize="4307,2156" path="m5200,1674r-4,3l5196,1692r4,3l5202,1692r,-15l5200,1674xe" fillcolor="#006fbf" stroked="f">
                <v:path arrowok="t"/>
              </v:shape>
              <v:shape id="_x0000_s5826" style="position:absolute;left:3619;top:131;width:4307;height:2156" coordorigin="3619,131" coordsize="4307,2156" path="m5200,1640r-4,2l5196,1658r4,2l5202,1658r,-16l5200,1640xe" fillcolor="#006fbf" stroked="f">
                <v:path arrowok="t"/>
              </v:shape>
              <v:shape id="_x0000_s5827" style="position:absolute;left:3619;top:131;width:4307;height:2156" coordorigin="3619,131" coordsize="4307,2156" path="m5200,1605r-4,2l5196,1623r4,2l5202,1623r,-16l5200,1605xe" fillcolor="#006fbf" stroked="f">
                <v:path arrowok="t"/>
              </v:shape>
              <v:shape id="_x0000_s5828" style="position:absolute;left:3619;top:131;width:4307;height:2156" coordorigin="3619,131" coordsize="4307,2156" path="m5200,1570r-4,2l5196,1587r4,3l5202,1587r,-15l5200,1570xe" fillcolor="#006fbf" stroked="f">
                <v:path arrowok="t"/>
              </v:shape>
              <v:shape id="_x0000_s5829" style="position:absolute;left:3619;top:131;width:4307;height:2156" coordorigin="3619,131" coordsize="4307,2156" path="m5200,1535r-4,3l5196,1552r4,2l5202,1552r,-14l5200,1535xe" fillcolor="#006fbf" stroked="f">
                <v:path arrowok="t"/>
              </v:shape>
              <v:shape id="_x0000_s5830" style="position:absolute;left:3619;top:131;width:4307;height:2156" coordorigin="3619,131" coordsize="4307,2156" path="m5200,1500r-4,3l5196,1517r4,3l5202,1517r,-14l5200,1500xe" fillcolor="#006fbf" stroked="f">
                <v:path arrowok="t"/>
              </v:shape>
              <v:shape id="_x0000_s5831" style="position:absolute;left:3619;top:131;width:4307;height:2156" coordorigin="3619,131" coordsize="4307,2156" path="m5200,1464r-4,3l5196,1482r4,3l5202,1482r,-15l5200,1464xe" fillcolor="#006fbf" stroked="f">
                <v:path arrowok="t"/>
              </v:shape>
              <v:shape id="_x0000_s5832" style="position:absolute;left:3619;top:131;width:4307;height:2156" coordorigin="3619,131" coordsize="4307,2156" path="m5200,1430r-4,2l5196,1448r4,2l5202,1448r,-16l5200,1430xe" fillcolor="#006fbf" stroked="f">
                <v:path arrowok="t"/>
              </v:shape>
              <v:shape id="_x0000_s5833" style="position:absolute;left:3619;top:131;width:4307;height:2156" coordorigin="3619,131" coordsize="4307,2156" path="m5200,1395r-4,2l5196,1413r4,2l5202,1413r,-16l5200,1395xe" fillcolor="#006fbf" stroked="f">
                <v:path arrowok="t"/>
              </v:shape>
              <v:shape id="_x0000_s5834" style="position:absolute;left:3619;top:131;width:4307;height:2156" coordorigin="3619,131" coordsize="4307,2156" path="m5200,1360r-4,2l5196,1377r4,3l5202,1377r,-15l5200,1360xe" fillcolor="#006fbf" stroked="f">
                <v:path arrowok="t"/>
              </v:shape>
              <v:shape id="_x0000_s5835" style="position:absolute;left:3619;top:131;width:4307;height:2156" coordorigin="3619,131" coordsize="4307,2156" path="m5200,1325r-4,3l5196,1342r4,2l5202,1342r,-14l5200,1325xe" fillcolor="#006fbf" stroked="f">
                <v:path arrowok="t"/>
              </v:shape>
              <v:shape id="_x0000_s5836" style="position:absolute;left:3619;top:131;width:4307;height:2156" coordorigin="3619,131" coordsize="4307,2156" path="m5200,1290r-4,3l5196,1307r4,3l5202,1307r,-14l5200,1290xe" fillcolor="#006fbf" stroked="f">
                <v:path arrowok="t"/>
              </v:shape>
              <v:shape id="_x0000_s5837" style="position:absolute;left:3619;top:131;width:4307;height:2156" coordorigin="3619,131" coordsize="4307,2156" path="m5200,1254r-4,3l5196,1272r4,3l5202,1272r,-15l5200,1254xe" fillcolor="#006fbf" stroked="f">
                <v:path arrowok="t"/>
              </v:shape>
              <v:shape id="_x0000_s5838" style="position:absolute;left:3619;top:131;width:4307;height:2156" coordorigin="3619,131" coordsize="4307,2156" path="m5200,1220r-4,2l5196,1238r4,2l5202,1238r,-16l5200,1220xe" fillcolor="#006fbf" stroked="f">
                <v:path arrowok="t"/>
              </v:shape>
              <v:shape id="_x0000_s5839" style="position:absolute;left:3619;top:131;width:4307;height:2156" coordorigin="3619,131" coordsize="4307,2156" path="m5200,1185r-4,2l5196,1203r4,2l5202,1203r,-16l5200,1185xe" fillcolor="#006fbf" stroked="f">
                <v:path arrowok="t"/>
              </v:shape>
              <v:shape id="_x0000_s5840" style="position:absolute;left:3619;top:131;width:4307;height:2156" coordorigin="3619,131" coordsize="4307,2156" path="m5200,1150r-4,2l5196,1167r4,3l5202,1167r,-15l5200,1150xe" fillcolor="#006fbf" stroked="f">
                <v:path arrowok="t"/>
              </v:shape>
              <v:shape id="_x0000_s5841" style="position:absolute;left:3619;top:131;width:4307;height:2156" coordorigin="3619,131" coordsize="4307,2156" path="m5200,1115r-4,3l5196,1132r4,2l5202,1132r,-14l5200,1115xe" fillcolor="#006fbf" stroked="f">
                <v:path arrowok="t"/>
              </v:shape>
              <v:shape id="_x0000_s5842" style="position:absolute;left:3619;top:131;width:4307;height:2156" coordorigin="3619,131" coordsize="4307,2156" path="m5200,1080r-4,3l5196,1097r4,3l5202,1097r,-14l5200,1080xe" fillcolor="#006fbf" stroked="f">
                <v:path arrowok="t"/>
              </v:shape>
              <v:shape id="_x0000_s5843" style="position:absolute;left:3619;top:131;width:4307;height:2156" coordorigin="3619,131" coordsize="4307,2156" path="m5200,1044r-4,3l5196,1062r4,3l5202,1062r,-15l5200,1044xe" fillcolor="#006fbf" stroked="f">
                <v:path arrowok="t"/>
              </v:shape>
              <v:shape id="_x0000_s5844" style="position:absolute;left:3619;top:131;width:4307;height:2156" coordorigin="3619,131" coordsize="4307,2156" path="m5200,1010r-4,2l5196,1028r4,2l5202,1028r,-16l5200,1010xe" fillcolor="#006fbf" stroked="f">
                <v:path arrowok="t"/>
              </v:shape>
              <v:shape id="_x0000_s5845" style="position:absolute;left:3619;top:131;width:4307;height:2156" coordorigin="3619,131" coordsize="4307,2156" path="m5200,975r-4,2l5196,993r4,2l5202,993r,-16l5200,975xe" fillcolor="#006fbf" stroked="f">
                <v:path arrowok="t"/>
              </v:shape>
              <v:shape id="_x0000_s5846" style="position:absolute;left:3619;top:131;width:4307;height:2156" coordorigin="3619,131" coordsize="4307,2156" path="m5200,940r-4,2l5196,957r4,3l5202,957r,-15l5200,940xe" fillcolor="#006fbf" stroked="f">
                <v:path arrowok="t"/>
              </v:shape>
              <v:shape id="_x0000_s5847" style="position:absolute;left:3619;top:131;width:4307;height:2156" coordorigin="3619,131" coordsize="4307,2156" path="m5200,905r-4,3l5196,922r4,2l5202,922r,-14l5200,905xe" fillcolor="#006fbf" stroked="f">
                <v:path arrowok="t"/>
              </v:shape>
              <v:shape id="_x0000_s5848" style="position:absolute;left:3619;top:131;width:4307;height:2156" coordorigin="3619,131" coordsize="4307,2156" path="m5200,870r-4,3l5196,887r4,3l5202,887r,-14l5200,870xe" fillcolor="#006fbf" stroked="f">
                <v:path arrowok="t"/>
              </v:shape>
              <v:shape id="_x0000_s5849" style="position:absolute;left:3619;top:131;width:4307;height:2156" coordorigin="3619,131" coordsize="4307,2156" path="m5200,834r-4,3l5196,852r4,3l5202,852r,-15l5200,834xe" fillcolor="#006fbf" stroked="f">
                <v:path arrowok="t"/>
              </v:shape>
              <v:shape id="_x0000_s5850" style="position:absolute;left:3619;top:131;width:4307;height:2156" coordorigin="3619,131" coordsize="4307,2156" path="m5200,800r-4,2l5196,818r4,2l5202,818r,-16l5200,800xe" fillcolor="#006fbf" stroked="f">
                <v:path arrowok="t"/>
              </v:shape>
              <v:shape id="_x0000_s5851" style="position:absolute;left:3619;top:131;width:4307;height:2156" coordorigin="3619,131" coordsize="4307,2156" path="m5200,765r-4,2l5196,783r4,2l5202,783r,-16l5200,765xe" fillcolor="#006fbf" stroked="f">
                <v:path arrowok="t"/>
              </v:shape>
              <v:shape id="_x0000_s5852" style="position:absolute;left:3619;top:131;width:4307;height:2156" coordorigin="3619,131" coordsize="4307,2156" path="m5200,730r-4,2l5196,747r4,3l5202,747r,-15l5200,730xe" fillcolor="#006fbf" stroked="f">
                <v:path arrowok="t"/>
              </v:shape>
              <v:shape id="_x0000_s5853" style="position:absolute;left:3619;top:131;width:4307;height:2156" coordorigin="3619,131" coordsize="4307,2156" path="m5200,695r-4,3l5196,712r4,2l5202,712r,-14l5200,695xe" fillcolor="#006fbf" stroked="f">
                <v:path arrowok="t"/>
              </v:shape>
              <v:shape id="_x0000_s5854" style="position:absolute;left:3619;top:131;width:4307;height:2156" coordorigin="3619,131" coordsize="4307,2156" path="m5200,660r-4,3l5196,677r4,3l5202,677r,-14l5200,660xe" fillcolor="#006fbf" stroked="f">
                <v:path arrowok="t"/>
              </v:shape>
              <v:shape id="_x0000_s5855" style="position:absolute;left:3619;top:131;width:4307;height:2156" coordorigin="3619,131" coordsize="4307,2156" path="m5200,624r-4,3l5196,642r4,3l5202,642r,-15l5200,624xe" fillcolor="#006fbf" stroked="f">
                <v:path arrowok="t"/>
              </v:shape>
              <v:shape id="_x0000_s5856" style="position:absolute;left:3619;top:131;width:4307;height:2156" coordorigin="3619,131" coordsize="4307,2156" path="m5200,590r-4,2l5196,608r4,2l5202,608r,-16l5200,590xe" fillcolor="#006fbf" stroked="f">
                <v:path arrowok="t"/>
              </v:shape>
              <v:shape id="_x0000_s5857" style="position:absolute;left:3619;top:131;width:4307;height:2156" coordorigin="3619,131" coordsize="4307,2156" path="m5200,555r-4,2l5196,573r4,2l5202,573r,-16l5200,555xe" fillcolor="#006fbf" stroked="f">
                <v:path arrowok="t"/>
              </v:shape>
              <v:shape id="_x0000_s5858" style="position:absolute;left:3619;top:131;width:4307;height:2156" coordorigin="3619,131" coordsize="4307,2156" path="m5200,520r-4,2l5196,537r4,3l5202,537r,-15l5200,520xe" fillcolor="#006fbf" stroked="f">
                <v:path arrowok="t"/>
              </v:shape>
              <v:shape id="_x0000_s5859" style="position:absolute;left:3619;top:131;width:4307;height:2156" coordorigin="3619,131" coordsize="4307,2156" path="m5200,485r-4,3l5196,502r4,2l5202,502r,-14l5200,485xe" fillcolor="#006fbf" stroked="f">
                <v:path arrowok="t"/>
              </v:shape>
              <v:shape id="_x0000_s5860" style="position:absolute;left:3619;top:131;width:4307;height:2156" coordorigin="3619,131" coordsize="4307,2156" path="m5200,450r-4,3l5196,467r4,3l5202,467r,-14l5200,450xe" fillcolor="#006fbf" stroked="f">
                <v:path arrowok="t"/>
              </v:shape>
              <v:shape id="_x0000_s5861" style="position:absolute;left:3619;top:131;width:4307;height:2156" coordorigin="3619,131" coordsize="4307,2156" path="m5200,414r-4,3l5196,432r4,3l5202,432r,-15l5200,414xe" fillcolor="#006fbf" stroked="f">
                <v:path arrowok="t"/>
              </v:shape>
              <v:shape id="_x0000_s5862" style="position:absolute;left:3619;top:131;width:4307;height:2156" coordorigin="3619,131" coordsize="4307,2156" path="m5200,380r-4,2l5196,398r4,2l5202,398r,-16l5200,380xe" fillcolor="#006fbf" stroked="f">
                <v:path arrowok="t"/>
              </v:shape>
              <v:shape id="_x0000_s5863" style="position:absolute;left:3619;top:131;width:4307;height:2156" coordorigin="3619,131" coordsize="4307,2156" path="m5200,345r-4,2l5196,363r4,2l5202,363r,-16l5200,345xe" fillcolor="#006fbf" stroked="f">
                <v:path arrowok="t"/>
              </v:shape>
              <v:shape id="_x0000_s5864" style="position:absolute;left:3619;top:131;width:4307;height:2156" coordorigin="3619,131" coordsize="4307,2156" path="m5200,310r-4,2l5196,327r4,3l5202,327r,-15l5200,310xe" fillcolor="#006fbf" stroked="f">
                <v:path arrowok="t"/>
              </v:shape>
              <v:shape id="_x0000_s5865" style="position:absolute;left:3619;top:131;width:4307;height:2156" coordorigin="3619,131" coordsize="4307,2156" path="m5200,275r-4,3l5196,292r4,2l5202,292r,-14l5200,275xe" fillcolor="#006fbf" stroked="f">
                <v:path arrowok="t"/>
              </v:shape>
              <v:shape id="_x0000_s5866" style="position:absolute;left:3619;top:131;width:4307;height:2156" coordorigin="3619,131" coordsize="4307,2156" path="m5200,240r-4,3l5196,257r4,3l5202,257r,-14l5200,240xe" fillcolor="#006fbf" stroked="f">
                <v:path arrowok="t"/>
              </v:shape>
              <v:shape id="_x0000_s5867" style="position:absolute;left:3619;top:131;width:4307;height:2156" coordorigin="3619,131" coordsize="4307,2156" path="m5200,204r-4,3l5196,222r4,3l5202,222r,-15l5200,204xe" fillcolor="#006fbf" stroked="f">
                <v:path arrowok="t"/>
              </v:shape>
              <v:shape id="_x0000_s5868" style="position:absolute;left:3619;top:131;width:4307;height:2156" coordorigin="3619,131" coordsize="4307,2156" path="m5200,170r-4,2l5196,188r4,2l5202,188r,-16l5200,170xe" fillcolor="#006fbf" stroked="f">
                <v:path arrowok="t"/>
              </v:shape>
              <v:shape id="_x0000_s5869" style="position:absolute;left:3619;top:131;width:4307;height:2156" coordorigin="3619,131" coordsize="4307,2156" path="m5200,135r-4,2l5196,153r4,2l5202,153r,-16l5200,135xe" fillcolor="#006fbf" stroked="f">
                <v:path arrowok="t"/>
              </v:shape>
              <v:shape id="_x0000_s5870" style="position:absolute;left:3619;top:131;width:4307;height:2156" coordorigin="3619,131" coordsize="4307,2156" path="m5230,131r-15,l5213,134r2,2l5230,136r2,-2l5230,131xe" fillcolor="#006fbf" stroked="f">
                <v:path arrowok="t"/>
              </v:shape>
              <v:shape id="_x0000_s5871" style="position:absolute;left:3619;top:131;width:4307;height:2156" coordorigin="3619,131" coordsize="4307,2156" path="m5266,131r-16,l5248,134r2,2l5266,136r2,-2l5266,131xe" fillcolor="#006fbf" stroked="f">
                <v:path arrowok="t"/>
              </v:shape>
              <v:shape id="_x0000_s5872" style="position:absolute;left:3619;top:131;width:4307;height:2156" coordorigin="3619,131" coordsize="4307,2156" path="m5300,131r-15,l5282,134r3,2l5300,136r3,-2l5300,131xe" fillcolor="#006fbf" stroked="f">
                <v:path arrowok="t"/>
              </v:shape>
              <v:shape id="_x0000_s5873" style="position:absolute;left:3619;top:131;width:4307;height:2156" coordorigin="3619,131" coordsize="4307,2156" path="m5335,131r-15,l5317,134r3,2l5335,136r3,-2l5335,131xe" fillcolor="#006fbf" stroked="f">
                <v:path arrowok="t"/>
              </v:shape>
              <v:shape id="_x0000_s5874" style="position:absolute;left:3619;top:131;width:4307;height:2156" coordorigin="3619,131" coordsize="4307,2156" path="m5342,143r-2,3l5340,161r2,3l5345,161r,-15l5342,143xe" fillcolor="#006fbf" stroked="f">
                <v:path arrowok="t"/>
              </v:shape>
              <v:shape id="_x0000_s5875" style="position:absolute;left:3619;top:131;width:4307;height:2156" coordorigin="3619,131" coordsize="4307,2156" path="m5342,178r-2,4l5340,196r2,2l5345,196r,-14l5342,178xe" fillcolor="#006fbf" stroked="f">
                <v:path arrowok="t"/>
              </v:shape>
              <v:shape id="_x0000_s5876" style="position:absolute;left:3619;top:131;width:4307;height:2156" coordorigin="3619,131" coordsize="4307,2156" path="m5342,214r-2,2l5340,231r2,2l5345,231r,-15l5342,214xe" fillcolor="#006fbf" stroked="f">
                <v:path arrowok="t"/>
              </v:shape>
              <v:shape id="_x0000_s5877" style="position:absolute;left:3619;top:131;width:4307;height:2156" coordorigin="3619,131" coordsize="4307,2156" path="m5342,249r-2,2l5340,266r2,2l5345,266r,-15l5342,249xe" fillcolor="#006fbf" stroked="f">
                <v:path arrowok="t"/>
              </v:shape>
              <v:shape id="_x0000_s5878" style="position:absolute;left:3619;top:131;width:4307;height:2156" coordorigin="3619,131" coordsize="4307,2156" path="m5342,284r-2,2l5340,302r2,2l5345,302r,-16l5342,284xe" fillcolor="#006fbf" stroked="f">
                <v:path arrowok="t"/>
              </v:shape>
              <v:shape id="_x0000_s5879" style="position:absolute;left:3619;top:131;width:4307;height:2156" coordorigin="3619,131" coordsize="4307,2156" path="m5342,318r-2,3l5340,336r2,3l5345,336r,-15l5342,318xe" fillcolor="#006fbf" stroked="f">
                <v:path arrowok="t"/>
              </v:shape>
              <v:shape id="_x0000_s5880" style="position:absolute;left:3619;top:131;width:4307;height:2156" coordorigin="3619,131" coordsize="4307,2156" path="m5342,353r-2,3l5340,371r2,3l5345,371r,-15l5342,353xe" fillcolor="#006fbf" stroked="f">
                <v:path arrowok="t"/>
              </v:shape>
              <v:shape id="_x0000_s5881" style="position:absolute;left:3619;top:131;width:4307;height:2156" coordorigin="3619,131" coordsize="4307,2156" path="m5342,388r-2,4l5340,406r2,2l5345,406r,-14l5342,388xe" fillcolor="#006fbf" stroked="f">
                <v:path arrowok="t"/>
              </v:shape>
              <v:shape id="_x0000_s5882" style="position:absolute;left:3619;top:131;width:4307;height:2156" coordorigin="3619,131" coordsize="4307,2156" path="m5342,424r-2,2l5340,441r2,2l5345,441r,-15l5342,424xe" fillcolor="#006fbf" stroked="f">
                <v:path arrowok="t"/>
              </v:shape>
              <v:shape id="_x0000_s5883" style="position:absolute;left:3619;top:131;width:4307;height:2156" coordorigin="3619,131" coordsize="4307,2156" path="m5342,459r-2,2l5340,476r2,2l5345,476r,-15l5342,459xe" fillcolor="#006fbf" stroked="f">
                <v:path arrowok="t"/>
              </v:shape>
              <v:shape id="_x0000_s5884" style="position:absolute;left:3619;top:131;width:4307;height:2156" coordorigin="3619,131" coordsize="4307,2156" path="m5342,494r-2,2l5340,512r2,2l5345,512r,-16l5342,494xe" fillcolor="#006fbf" stroked="f">
                <v:path arrowok="t"/>
              </v:shape>
              <v:shape id="_x0000_s5885" style="position:absolute;left:3619;top:131;width:4307;height:2156" coordorigin="3619,131" coordsize="4307,2156" path="m5342,528r-2,3l5340,546r2,3l5345,546r,-15l5342,528xe" fillcolor="#006fbf" stroked="f">
                <v:path arrowok="t"/>
              </v:shape>
              <v:shape id="_x0000_s5886" style="position:absolute;left:3619;top:131;width:4307;height:2156" coordorigin="3619,131" coordsize="4307,2156" path="m5342,563r-2,3l5340,581r2,3l5345,581r,-15l5342,563xe" fillcolor="#006fbf" stroked="f">
                <v:path arrowok="t"/>
              </v:shape>
              <v:shape id="_x0000_s5887" style="position:absolute;left:3619;top:131;width:4307;height:2156" coordorigin="3619,131" coordsize="4307,2156" path="m5342,598r-2,4l5340,616r2,2l5345,616r,-14l5342,598xe" fillcolor="#006fbf" stroked="f">
                <v:path arrowok="t"/>
              </v:shape>
              <v:shape id="_x0000_s5888" style="position:absolute;left:3619;top:131;width:4307;height:2156" coordorigin="3619,131" coordsize="4307,2156" path="m5342,634r-2,2l5340,651r2,2l5345,651r,-15l5342,634xe" fillcolor="#006fbf" stroked="f">
                <v:path arrowok="t"/>
              </v:shape>
              <v:shape id="_x0000_s5889" style="position:absolute;left:3619;top:131;width:4307;height:2156" coordorigin="3619,131" coordsize="4307,2156" path="m5342,669r-2,2l5340,686r2,2l5345,686r,-15l5342,669xe" fillcolor="#006fbf" stroked="f">
                <v:path arrowok="t"/>
              </v:shape>
              <v:shape id="_x0000_s5890" style="position:absolute;left:3619;top:131;width:4307;height:2156" coordorigin="3619,131" coordsize="4307,2156" path="m5342,704r-2,2l5340,722r2,2l5345,722r,-16l5342,704xe" fillcolor="#006fbf" stroked="f">
                <v:path arrowok="t"/>
              </v:shape>
              <v:shape id="_x0000_s5891" style="position:absolute;left:3619;top:131;width:4307;height:2156" coordorigin="3619,131" coordsize="4307,2156" path="m5342,738r-2,3l5340,756r2,3l5345,756r,-15l5342,738xe" fillcolor="#006fbf" stroked="f">
                <v:path arrowok="t"/>
              </v:shape>
              <v:shape id="_x0000_s5892" style="position:absolute;left:3619;top:131;width:4307;height:2156" coordorigin="3619,131" coordsize="4307,2156" path="m5342,773r-2,3l5340,791r2,3l5345,791r,-15l5342,773xe" fillcolor="#006fbf" stroked="f">
                <v:path arrowok="t"/>
              </v:shape>
              <v:shape id="_x0000_s5893" style="position:absolute;left:3619;top:131;width:4307;height:2156" coordorigin="3619,131" coordsize="4307,2156" path="m5342,808r-2,4l5340,826r2,2l5345,826r,-14l5342,808xe" fillcolor="#006fbf" stroked="f">
                <v:path arrowok="t"/>
              </v:shape>
              <v:shape id="_x0000_s5894" style="position:absolute;left:3619;top:131;width:4307;height:2156" coordorigin="3619,131" coordsize="4307,2156" path="m5342,844r-2,2l5340,861r2,2l5345,861r,-15l5342,844xe" fillcolor="#006fbf" stroked="f">
                <v:path arrowok="t"/>
              </v:shape>
              <v:shape id="_x0000_s5895" style="position:absolute;left:3619;top:131;width:4307;height:2156" coordorigin="3619,131" coordsize="4307,2156" path="m5342,879r-2,2l5340,896r2,2l5345,896r,-15l5342,879xe" fillcolor="#006fbf" stroked="f">
                <v:path arrowok="t"/>
              </v:shape>
              <v:shape id="_x0000_s5896" style="position:absolute;left:3619;top:131;width:4307;height:2156" coordorigin="3619,131" coordsize="4307,2156" path="m5342,914r-2,2l5340,932r2,2l5345,932r,-16l5342,914xe" fillcolor="#006fbf" stroked="f">
                <v:path arrowok="t"/>
              </v:shape>
              <v:shape id="_x0000_s5897" style="position:absolute;left:3619;top:131;width:4307;height:2156" coordorigin="3619,131" coordsize="4307,2156" path="m5342,948r-2,3l5340,966r2,3l5345,966r,-15l5342,948xe" fillcolor="#006fbf" stroked="f">
                <v:path arrowok="t"/>
              </v:shape>
              <v:shape id="_x0000_s5898" style="position:absolute;left:3619;top:131;width:4307;height:2156" coordorigin="3619,131" coordsize="4307,2156" path="m5342,983r-2,3l5340,1001r2,3l5345,1001r,-15l5342,983xe" fillcolor="#006fbf" stroked="f">
                <v:path arrowok="t"/>
              </v:shape>
              <v:shape id="_x0000_s5899" style="position:absolute;left:3619;top:131;width:4307;height:2156" coordorigin="3619,131" coordsize="4307,2156" path="m5342,1018r-2,4l5340,1036r2,2l5345,1036r,-14l5342,1018xe" fillcolor="#006fbf" stroked="f">
                <v:path arrowok="t"/>
              </v:shape>
              <v:shape id="_x0000_s5900" style="position:absolute;left:3619;top:131;width:4307;height:2156" coordorigin="3619,131" coordsize="4307,2156" path="m5342,1054r-2,2l5340,1071r2,2l5345,1071r,-15l5342,1054xe" fillcolor="#006fbf" stroked="f">
                <v:path arrowok="t"/>
              </v:shape>
              <v:shape id="_x0000_s5901" style="position:absolute;left:3619;top:131;width:4307;height:2156" coordorigin="3619,131" coordsize="4307,2156" path="m5342,1089r-2,2l5340,1106r2,2l5345,1106r,-15l5342,1089xe" fillcolor="#006fbf" stroked="f">
                <v:path arrowok="t"/>
              </v:shape>
              <v:shape id="_x0000_s5902" style="position:absolute;left:3619;top:131;width:4307;height:2156" coordorigin="3619,131" coordsize="4307,2156" path="m5342,1124r-2,2l5340,1142r2,2l5345,1142r,-16l5342,1124xe" fillcolor="#006fbf" stroked="f">
                <v:path arrowok="t"/>
              </v:shape>
              <v:shape id="_x0000_s5903" style="position:absolute;left:3619;top:131;width:4307;height:2156" coordorigin="3619,131" coordsize="4307,2156" path="m5342,1158r-2,3l5340,1176r2,3l5345,1176r,-15l5342,1158xe" fillcolor="#006fbf" stroked="f">
                <v:path arrowok="t"/>
              </v:shape>
              <v:shape id="_x0000_s5904" style="position:absolute;left:3619;top:131;width:4307;height:2156" coordorigin="3619,131" coordsize="4307,2156" path="m5342,1193r-2,3l5340,1211r2,3l5345,1211r,-15l5342,1193xe" fillcolor="#006fbf" stroked="f">
                <v:path arrowok="t"/>
              </v:shape>
              <v:shape id="_x0000_s5905" style="position:absolute;left:3619;top:131;width:4307;height:2156" coordorigin="3619,131" coordsize="4307,2156" path="m5342,1228r-2,4l5340,1246r2,2l5345,1246r,-14l5342,1228xe" fillcolor="#006fbf" stroked="f">
                <v:path arrowok="t"/>
              </v:shape>
              <v:shape id="_x0000_s5906" style="position:absolute;left:3619;top:131;width:4307;height:2156" coordorigin="3619,131" coordsize="4307,2156" path="m5342,1264r-2,2l5340,1281r2,2l5345,1281r,-15l5342,1264xe" fillcolor="#006fbf" stroked="f">
                <v:path arrowok="t"/>
              </v:shape>
              <v:shape id="_x0000_s5907" style="position:absolute;left:3619;top:131;width:4307;height:2156" coordorigin="3619,131" coordsize="4307,2156" path="m5342,1299r-2,2l5340,1316r2,2l5345,1316r,-15l5342,1299xe" fillcolor="#006fbf" stroked="f">
                <v:path arrowok="t"/>
              </v:shape>
              <v:shape id="_x0000_s5908" style="position:absolute;left:3619;top:131;width:4307;height:2156" coordorigin="3619,131" coordsize="4307,2156" path="m5342,1334r-2,2l5340,1352r2,2l5345,1352r,-16l5342,1334xe" fillcolor="#006fbf" stroked="f">
                <v:path arrowok="t"/>
              </v:shape>
              <v:shape id="_x0000_s5909" style="position:absolute;left:3619;top:131;width:4307;height:2156" coordorigin="3619,131" coordsize="4307,2156" path="m5342,1368r-2,3l5340,1386r2,3l5345,1386r,-15l5342,1368xe" fillcolor="#006fbf" stroked="f">
                <v:path arrowok="t"/>
              </v:shape>
              <v:shape id="_x0000_s5910" style="position:absolute;left:3619;top:131;width:4307;height:2156" coordorigin="3619,131" coordsize="4307,2156" path="m5342,1403r-2,3l5340,1421r2,3l5345,1421r,-15l5342,1403xe" fillcolor="#006fbf" stroked="f">
                <v:path arrowok="t"/>
              </v:shape>
              <v:shape id="_x0000_s5911" style="position:absolute;left:3619;top:131;width:4307;height:2156" coordorigin="3619,131" coordsize="4307,2156" path="m5342,1438r-2,4l5340,1456r2,2l5345,1456r,-14l5342,1438xe" fillcolor="#006fbf" stroked="f">
                <v:path arrowok="t"/>
              </v:shape>
              <v:shape id="_x0000_s5912" style="position:absolute;left:3619;top:131;width:4307;height:2156" coordorigin="3619,131" coordsize="4307,2156" path="m5342,1474r-2,2l5340,1491r2,2l5345,1491r,-15l5342,1474xe" fillcolor="#006fbf" stroked="f">
                <v:path arrowok="t"/>
              </v:shape>
              <v:shape id="_x0000_s5913" style="position:absolute;left:3619;top:131;width:4307;height:2156" coordorigin="3619,131" coordsize="4307,2156" path="m5342,1509r-2,2l5340,1526r2,2l5345,1526r,-15l5342,1509xe" fillcolor="#006fbf" stroked="f">
                <v:path arrowok="t"/>
              </v:shape>
              <v:shape id="_x0000_s5914" style="position:absolute;left:3619;top:131;width:4307;height:2156" coordorigin="3619,131" coordsize="4307,2156" path="m5342,1544r-2,2l5340,1562r2,2l5345,1562r,-16l5342,1544xe" fillcolor="#006fbf" stroked="f">
                <v:path arrowok="t"/>
              </v:shape>
              <v:shape id="_x0000_s5915" style="position:absolute;left:3619;top:131;width:4307;height:2156" coordorigin="3619,131" coordsize="4307,2156" path="m5342,1578r-2,3l5340,1596r2,3l5345,1596r,-15l5342,1578xe" fillcolor="#006fbf" stroked="f">
                <v:path arrowok="t"/>
              </v:shape>
              <v:shape id="_x0000_s5916" style="position:absolute;left:3619;top:131;width:4307;height:2156" coordorigin="3619,131" coordsize="4307,2156" path="m5342,1613r-2,3l5340,1631r2,3l5345,1631r,-15l5342,1613xe" fillcolor="#006fbf" stroked="f">
                <v:path arrowok="t"/>
              </v:shape>
              <v:shape id="_x0000_s5917" style="position:absolute;left:3619;top:131;width:4307;height:2156" coordorigin="3619,131" coordsize="4307,2156" path="m5342,1648r-2,4l5340,1666r2,2l5345,1666r,-14l5342,1648xe" fillcolor="#006fbf" stroked="f">
                <v:path arrowok="t"/>
              </v:shape>
              <v:shape id="_x0000_s5918" style="position:absolute;left:3619;top:131;width:4307;height:2156" coordorigin="3619,131" coordsize="4307,2156" path="m5342,1684r-2,2l5340,1701r2,2l5345,1701r,-15l5342,1684xe" fillcolor="#006fbf" stroked="f">
                <v:path arrowok="t"/>
              </v:shape>
              <v:shape id="_x0000_s5919" style="position:absolute;left:3619;top:131;width:4307;height:2156" coordorigin="3619,131" coordsize="4307,2156" path="m5342,1719r-2,2l5340,1736r2,2l5345,1736r,-15l5342,1719xe" fillcolor="#006fbf" stroked="f">
                <v:path arrowok="t"/>
              </v:shape>
              <v:shape id="_x0000_s5920" style="position:absolute;left:3619;top:131;width:4307;height:2156" coordorigin="3619,131" coordsize="4307,2156" path="m5342,1754r-2,2l5340,1772r2,2l5345,1772r,-16l5342,1754xe" fillcolor="#006fbf" stroked="f">
                <v:path arrowok="t"/>
              </v:shape>
              <v:shape id="_x0000_s5921" style="position:absolute;left:3619;top:131;width:4307;height:2156" coordorigin="3619,131" coordsize="4307,2156" path="m5342,1788r-2,3l5340,1806r2,3l5345,1806r,-15l5342,1788xe" fillcolor="#006fbf" stroked="f">
                <v:path arrowok="t"/>
              </v:shape>
              <v:shape id="_x0000_s5922" style="position:absolute;left:3619;top:131;width:4307;height:2156" coordorigin="3619,131" coordsize="4307,2156" path="m5342,1823r-2,3l5340,1841r2,3l5345,1841r,-15l5342,1823xe" fillcolor="#006fbf" stroked="f">
                <v:path arrowok="t"/>
              </v:shape>
              <v:shape id="_x0000_s5923" style="position:absolute;left:3619;top:131;width:4307;height:2156" coordorigin="3619,131" coordsize="4307,2156" path="m5342,1858r-2,4l5340,1876r2,2l5345,1876r,-14l5342,1858xe" fillcolor="#006fbf" stroked="f">
                <v:path arrowok="t"/>
              </v:shape>
              <v:shape id="_x0000_s5924" style="position:absolute;left:3619;top:131;width:4307;height:2156" coordorigin="3619,131" coordsize="4307,2156" path="m5342,1894r-2,2l5340,1911r2,2l5345,1911r,-15l5342,1894xe" fillcolor="#006fbf" stroked="f">
                <v:path arrowok="t"/>
              </v:shape>
              <v:shape id="_x0000_s5925" style="position:absolute;left:3619;top:131;width:4307;height:2156" coordorigin="3619,131" coordsize="4307,2156" path="m5342,1929r-2,2l5340,1946r2,2l5345,1946r,-15l5342,1929xe" fillcolor="#006fbf" stroked="f">
                <v:path arrowok="t"/>
              </v:shape>
              <v:shape id="_x0000_s5926" style="position:absolute;left:3619;top:131;width:4307;height:2156" coordorigin="3619,131" coordsize="4307,2156" path="m5342,1964r-2,2l5340,1982r2,2l5345,1982r,-16l5342,1964xe" fillcolor="#006fbf" stroked="f">
                <v:path arrowok="t"/>
              </v:shape>
              <v:shape id="_x0000_s5927" style="position:absolute;left:3619;top:131;width:4307;height:2156" coordorigin="3619,131" coordsize="4307,2156" path="m5342,1998r-2,3l5340,2016r2,3l5345,2016r,-15l5342,1998xe" fillcolor="#006fbf" stroked="f">
                <v:path arrowok="t"/>
              </v:shape>
              <v:shape id="_x0000_s5928" style="position:absolute;left:3619;top:131;width:4307;height:2156" coordorigin="3619,131" coordsize="4307,2156" path="m5342,2033r-2,3l5340,2051r2,3l5345,2051r,-15l5342,2033xe" fillcolor="#006fbf" stroked="f">
                <v:path arrowok="t"/>
              </v:shape>
              <v:shape id="_x0000_s5929" style="position:absolute;left:3619;top:131;width:4307;height:2156" coordorigin="3619,131" coordsize="4307,2156" path="m5342,2068r-2,4l5340,2086r2,2l5345,2086r,-14l5342,2068xe" fillcolor="#006fbf" stroked="f">
                <v:path arrowok="t"/>
              </v:shape>
              <v:shape id="_x0000_s5930" style="position:absolute;left:3619;top:131;width:4307;height:2156" coordorigin="3619,131" coordsize="4307,2156" path="m5342,2104r-2,2l5340,2121r2,2l5345,2121r,-15l5342,2104xe" fillcolor="#006fbf" stroked="f">
                <v:path arrowok="t"/>
              </v:shape>
              <v:shape id="_x0000_s5931" style="position:absolute;left:3619;top:131;width:4307;height:2156" coordorigin="3619,131" coordsize="4307,2156" path="m5342,2139r-2,2l5340,2156r2,2l5345,2156r,-15l5342,2139xe" fillcolor="#006fbf" stroked="f">
                <v:path arrowok="t"/>
              </v:shape>
              <v:shape id="_x0000_s5932" style="position:absolute;left:3619;top:131;width:4307;height:2156" coordorigin="3619,131" coordsize="4307,2156" path="m5342,2174r-2,2l5340,2192r2,2l5345,2192r,-16l5342,2174xe" fillcolor="#006fbf" stroked="f">
                <v:path arrowok="t"/>
              </v:shape>
              <v:shape id="_x0000_s5933" style="position:absolute;left:3619;top:131;width:4307;height:2156" coordorigin="3619,131" coordsize="4307,2156" path="m5342,2208r-2,3l5340,2226r2,3l5345,2226r,-15l5342,2208xe" fillcolor="#006fbf" stroked="f">
                <v:path arrowok="t"/>
              </v:shape>
              <v:shape id="_x0000_s5934" style="position:absolute;left:3619;top:131;width:4307;height:2156" coordorigin="3619,131" coordsize="4307,2156" path="m5342,2243r-2,3l5340,2261r2,3l5345,2261r,-15l5342,2243xe" fillcolor="#006fbf" stroked="f">
                <v:path arrowok="t"/>
              </v:shape>
              <v:shape id="_x0000_s5935" style="position:absolute;left:3619;top:131;width:4307;height:2156" coordorigin="3619,131" coordsize="4307,2156" path="m5342,2278r-2,4l5340,2284r2,2l5354,2286r3,-2l5345,2284r-3,-2l5345,2282r-3,-4xe" fillcolor="#006fbf" stroked="f">
                <v:path arrowok="t"/>
              </v:shape>
              <v:shape id="_x0000_s5936" style="position:absolute;left:3619;top:131;width:4307;height:2156" coordorigin="3619,131" coordsize="4307,2156" path="m5345,2282r-3,l5345,2284r,-2xe" fillcolor="#006fbf" stroked="f">
                <v:path arrowok="t"/>
              </v:shape>
              <v:shape id="_x0000_s5937" style="position:absolute;left:3619;top:131;width:4307;height:2156" coordorigin="3619,131" coordsize="4307,2156" path="m5354,2282r-9,l5345,2284r12,l5354,2282xe" fillcolor="#006fbf" stroked="f">
                <v:path arrowok="t"/>
              </v:shape>
              <v:shape id="_x0000_s5938" style="position:absolute;left:3619;top:131;width:4307;height:2156" coordorigin="3619,131" coordsize="4307,2156" path="m5389,2282r-15,l5371,2284r3,2l5389,2286r3,-2l5389,2282xe" fillcolor="#006fbf" stroked="f">
                <v:path arrowok="t"/>
              </v:shape>
              <v:shape id="_x0000_s5939" style="position:absolute;left:3619;top:131;width:4307;height:2156" coordorigin="3619,131" coordsize="4307,2156" path="m5424,2282r-14,l5406,2284r4,2l5424,2286r2,-2l5424,2282xe" fillcolor="#006fbf" stroked="f">
                <v:path arrowok="t"/>
              </v:shape>
              <v:shape id="_x0000_s5940" style="position:absolute;left:3619;top:131;width:4307;height:2156" coordorigin="3619,131" coordsize="4307,2156" path="m5459,2282r-15,l5442,2284r2,2l5459,2286r2,-2l5459,2282xe" fillcolor="#006fbf" stroked="f">
                <v:path arrowok="t"/>
              </v:shape>
              <v:shape id="_x0000_s5941" style="position:absolute;left:3619;top:131;width:4307;height:2156" coordorigin="3619,131" coordsize="4307,2156" path="m5483,2282r-4,l5477,2284r2,2l5485,2286r4,-2l5483,2284r,-2xe" fillcolor="#006fbf" stroked="f">
                <v:path arrowok="t"/>
              </v:shape>
              <v:shape id="_x0000_s5942" style="position:absolute;left:3619;top:131;width:4307;height:2156" coordorigin="3619,131" coordsize="4307,2156" path="m5485,2273r-2,3l5483,2284r2,-2l5489,2282r,-6l5485,2273xe" fillcolor="#006fbf" stroked="f">
                <v:path arrowok="t"/>
              </v:shape>
              <v:shape id="_x0000_s5943" style="position:absolute;left:3619;top:131;width:4307;height:2156" coordorigin="3619,131" coordsize="4307,2156" path="m5489,2282r-4,l5483,2284r6,l5489,2282xe" fillcolor="#006fbf" stroked="f">
                <v:path arrowok="t"/>
              </v:shape>
              <v:shape id="_x0000_s5944" style="position:absolute;left:3619;top:131;width:4307;height:2156" coordorigin="3619,131" coordsize="4307,2156" path="m5485,2238r-2,3l5483,2256r2,3l5489,2256r,-15l5485,2238xe" fillcolor="#006fbf" stroked="f">
                <v:path arrowok="t"/>
              </v:shape>
              <v:shape id="_x0000_s5945" style="position:absolute;left:3619;top:131;width:4307;height:2156" coordorigin="3619,131" coordsize="4307,2156" path="m5485,2204r-2,2l5483,2222r2,2l5489,2222r,-16l5485,2204xe" fillcolor="#006fbf" stroked="f">
                <v:path arrowok="t"/>
              </v:shape>
              <v:shape id="_x0000_s5946" style="position:absolute;left:3619;top:131;width:4307;height:2156" coordorigin="3619,131" coordsize="4307,2156" path="m5485,2169r-2,2l5483,2186r2,3l5489,2186r,-15l5485,2169xe" fillcolor="#006fbf" stroked="f">
                <v:path arrowok="t"/>
              </v:shape>
              <v:shape id="_x0000_s5947" style="position:absolute;left:3619;top:131;width:4307;height:2156" coordorigin="3619,131" coordsize="4307,2156" path="m5485,2134r-2,2l5483,2151r2,2l5489,2151r,-15l5485,2134xe" fillcolor="#006fbf" stroked="f">
                <v:path arrowok="t"/>
              </v:shape>
              <v:shape id="_x0000_s5948" style="position:absolute;left:3619;top:131;width:4307;height:2156" coordorigin="3619,131" coordsize="4307,2156" path="m5485,2099r-2,3l5483,2116r2,2l5489,2116r,-14l5485,2099xe" fillcolor="#006fbf" stroked="f">
                <v:path arrowok="t"/>
              </v:shape>
              <v:shape id="_x0000_s5949" style="position:absolute;left:3619;top:131;width:4307;height:2156" coordorigin="3619,131" coordsize="4307,2156" path="m5485,2063r-2,3l5483,2081r2,3l5489,2081r,-15l5485,2063xe" fillcolor="#006fbf" stroked="f">
                <v:path arrowok="t"/>
              </v:shape>
              <v:shape id="_x0000_s5950" style="position:absolute;left:3619;top:131;width:4307;height:2156" coordorigin="3619,131" coordsize="4307,2156" path="m5485,2028r-2,3l5483,2046r2,3l5489,2046r,-15l5485,2028xe" fillcolor="#006fbf" stroked="f">
                <v:path arrowok="t"/>
              </v:shape>
              <v:shape id="_x0000_s5951" style="position:absolute;left:3619;top:131;width:4307;height:2156" coordorigin="3619,131" coordsize="4307,2156" path="m5485,1994r-2,2l5483,2012r2,2l5489,2012r,-16l5485,1994xe" fillcolor="#006fbf" stroked="f">
                <v:path arrowok="t"/>
              </v:shape>
              <v:shape id="_x0000_s5952" style="position:absolute;left:3619;top:131;width:4307;height:2156" coordorigin="3619,131" coordsize="4307,2156" path="m5485,1959r-2,2l5483,1976r2,3l5489,1976r,-15l5485,1959xe" fillcolor="#006fbf" stroked="f">
                <v:path arrowok="t"/>
              </v:shape>
              <v:shape id="_x0000_s5953" style="position:absolute;left:3619;top:131;width:4307;height:2156" coordorigin="3619,131" coordsize="4307,2156" path="m5485,1924r-2,2l5483,1941r2,2l5489,1941r,-15l5485,1924xe" fillcolor="#006fbf" stroked="f">
                <v:path arrowok="t"/>
              </v:shape>
              <v:shape id="_x0000_s5954" style="position:absolute;left:3619;top:131;width:4307;height:2156" coordorigin="3619,131" coordsize="4307,2156" path="m5485,1889r-2,3l5483,1906r2,2l5489,1906r,-14l5485,1889xe" fillcolor="#006fbf" stroked="f">
                <v:path arrowok="t"/>
              </v:shape>
              <v:shape id="_x0000_s5955" style="position:absolute;left:3619;top:131;width:4307;height:2156" coordorigin="3619,131" coordsize="4307,2156" path="m5485,1853r-2,3l5483,1871r2,3l5489,1871r,-15l5485,1853xe" fillcolor="#006fbf" stroked="f">
                <v:path arrowok="t"/>
              </v:shape>
              <v:shape id="_x0000_s5956" style="position:absolute;left:3619;top:131;width:4307;height:2156" coordorigin="3619,131" coordsize="4307,2156" path="m5485,1818r-2,3l5483,1836r2,3l5489,1836r,-15l5485,1818xe" fillcolor="#006fbf" stroked="f">
                <v:path arrowok="t"/>
              </v:shape>
              <v:shape id="_x0000_s5957" style="position:absolute;left:3619;top:131;width:4307;height:2156" coordorigin="3619,131" coordsize="4307,2156" path="m5485,1784r-2,2l5483,1802r2,2l5489,1802r,-16l5485,1784xe" fillcolor="#006fbf" stroked="f">
                <v:path arrowok="t"/>
              </v:shape>
              <v:shape id="_x0000_s5958" style="position:absolute;left:3619;top:131;width:4307;height:2156" coordorigin="3619,131" coordsize="4307,2156" path="m5485,1749r-2,2l5483,1766r2,3l5489,1766r,-15l5485,1749xe" fillcolor="#006fbf" stroked="f">
                <v:path arrowok="t"/>
              </v:shape>
              <v:shape id="_x0000_s5959" style="position:absolute;left:3619;top:131;width:4307;height:2156" coordorigin="3619,131" coordsize="4307,2156" path="m5485,1714r-2,2l5483,1731r2,2l5489,1731r,-15l5485,1714xe" fillcolor="#006fbf" stroked="f">
                <v:path arrowok="t"/>
              </v:shape>
              <v:shape id="_x0000_s5960" style="position:absolute;left:3619;top:131;width:4307;height:2156" coordorigin="3619,131" coordsize="4307,2156" path="m5485,1679r-2,3l5483,1696r2,2l5489,1696r,-14l5485,1679xe" fillcolor="#006fbf" stroked="f">
                <v:path arrowok="t"/>
              </v:shape>
              <v:shape id="_x0000_s5961" style="position:absolute;left:3619;top:131;width:4307;height:2156" coordorigin="3619,131" coordsize="4307,2156" path="m5485,1643r-2,3l5483,1661r2,3l5489,1661r,-15l5485,1643xe" fillcolor="#006fbf" stroked="f">
                <v:path arrowok="t"/>
              </v:shape>
              <v:shape id="_x0000_s5962" style="position:absolute;left:3619;top:131;width:4307;height:2156" coordorigin="3619,131" coordsize="4307,2156" path="m5485,1608r-2,3l5483,1626r2,3l5489,1626r,-15l5485,1608xe" fillcolor="#006fbf" stroked="f">
                <v:path arrowok="t"/>
              </v:shape>
              <v:shape id="_x0000_s5963" style="position:absolute;left:3619;top:131;width:4307;height:2156" coordorigin="3619,131" coordsize="4307,2156" path="m5485,1574r-2,2l5483,1592r2,2l5489,1592r,-16l5485,1574xe" fillcolor="#006fbf" stroked="f">
                <v:path arrowok="t"/>
              </v:shape>
              <v:shape id="_x0000_s5964" style="position:absolute;left:3619;top:131;width:4307;height:2156" coordorigin="3619,131" coordsize="4307,2156" path="m5485,1539r-2,2l5483,1556r2,3l5489,1556r,-15l5485,1539xe" fillcolor="#006fbf" stroked="f">
                <v:path arrowok="t"/>
              </v:shape>
              <v:shape id="_x0000_s5965" style="position:absolute;left:3619;top:131;width:4307;height:2156" coordorigin="3619,131" coordsize="4307,2156" path="m5485,1504r-2,2l5483,1521r2,2l5489,1521r,-15l5485,1504xe" fillcolor="#006fbf" stroked="f">
                <v:path arrowok="t"/>
              </v:shape>
              <v:shape id="_x0000_s5966" style="position:absolute;left:3619;top:131;width:4307;height:2156" coordorigin="3619,131" coordsize="4307,2156" path="m5485,1469r-2,3l5483,1486r2,2l5489,1486r,-14l5485,1469xe" fillcolor="#006fbf" stroked="f">
                <v:path arrowok="t"/>
              </v:shape>
              <v:shape id="_x0000_s5967" style="position:absolute;left:3619;top:131;width:4307;height:2156" coordorigin="3619,131" coordsize="4307,2156" path="m5485,1433r-2,3l5483,1451r2,3l5489,1451r,-15l5485,1433xe" fillcolor="#006fbf" stroked="f">
                <v:path arrowok="t"/>
              </v:shape>
              <v:shape id="_x0000_s5968" style="position:absolute;left:3619;top:131;width:4307;height:2156" coordorigin="3619,131" coordsize="4307,2156" path="m5485,1398r-2,3l5483,1416r2,3l5489,1416r,-15l5485,1398xe" fillcolor="#006fbf" stroked="f">
                <v:path arrowok="t"/>
              </v:shape>
              <v:shape id="_x0000_s5969" style="position:absolute;left:3619;top:131;width:4307;height:2156" coordorigin="3619,131" coordsize="4307,2156" path="m5485,1364r-2,2l5483,1382r2,2l5489,1382r,-16l5485,1364xe" fillcolor="#006fbf" stroked="f">
                <v:path arrowok="t"/>
              </v:shape>
              <v:shape id="_x0000_s5970" style="position:absolute;left:3619;top:131;width:4307;height:2156" coordorigin="3619,131" coordsize="4307,2156" path="m5485,1329r-2,2l5483,1346r2,2l5489,1346r,-15l5485,1329xe" fillcolor="#006fbf" stroked="f">
                <v:path arrowok="t"/>
              </v:shape>
              <v:shape id="_x0000_s5971" style="position:absolute;left:3619;top:131;width:4307;height:2156" coordorigin="3619,131" coordsize="4307,2156" path="m5485,1294r-2,2l5483,1311r2,2l5489,1311r,-15l5485,1294xe" fillcolor="#006fbf" stroked="f">
                <v:path arrowok="t"/>
              </v:shape>
              <v:shape id="_x0000_s5972" style="position:absolute;left:3619;top:131;width:4307;height:2156" coordorigin="3619,131" coordsize="4307,2156" path="m5485,1258r-2,4l5483,1276r2,2l5489,1276r,-14l5485,1258xe" fillcolor="#006fbf" stroked="f">
                <v:path arrowok="t"/>
              </v:shape>
              <v:shape id="_x0000_s5973" style="position:absolute;left:3619;top:131;width:4307;height:2156" coordorigin="3619,131" coordsize="4307,2156" path="m5485,1223r-2,3l5483,1241r2,3l5489,1241r,-15l5485,1223xe" fillcolor="#006fbf" stroked="f">
                <v:path arrowok="t"/>
              </v:shape>
              <v:shape id="_x0000_s5974" style="position:absolute;left:3619;top:131;width:4307;height:2156" coordorigin="3619,131" coordsize="4307,2156" path="m5485,1188r-2,3l5483,1206r2,3l5489,1206r,-15l5485,1188xe" fillcolor="#006fbf" stroked="f">
                <v:path arrowok="t"/>
              </v:shape>
              <v:shape id="_x0000_s5975" style="position:absolute;left:3619;top:131;width:4307;height:2156" coordorigin="3619,131" coordsize="4307,2156" path="m5485,1154r-2,2l5483,1172r2,2l5489,1172r,-16l5485,1154xe" fillcolor="#006fbf" stroked="f">
                <v:path arrowok="t"/>
              </v:shape>
              <v:shape id="_x0000_s5976" style="position:absolute;left:3619;top:131;width:4307;height:2156" coordorigin="3619,131" coordsize="4307,2156" path="m5485,1119r-2,2l5483,1136r2,2l5489,1136r,-15l5485,1119xe" fillcolor="#006fbf" stroked="f">
                <v:path arrowok="t"/>
              </v:shape>
              <v:shape id="_x0000_s5977" style="position:absolute;left:3619;top:131;width:4307;height:2156" coordorigin="3619,131" coordsize="4307,2156" path="m5485,1084r-2,2l5483,1101r2,2l5489,1101r,-15l5485,1084xe" fillcolor="#006fbf" stroked="f">
                <v:path arrowok="t"/>
              </v:shape>
              <v:shape id="_x0000_s5978" style="position:absolute;left:3619;top:131;width:4307;height:2156" coordorigin="3619,131" coordsize="4307,2156" path="m5485,1048r-2,4l5483,1066r2,2l5489,1066r,-14l5485,1048xe" fillcolor="#006fbf" stroked="f">
                <v:path arrowok="t"/>
              </v:shape>
              <v:shape id="_x0000_s5979" style="position:absolute;left:3619;top:131;width:4307;height:2156" coordorigin="3619,131" coordsize="4307,2156" path="m5485,1013r-2,3l5483,1031r2,3l5489,1031r,-15l5485,1013xe" fillcolor="#006fbf" stroked="f">
                <v:path arrowok="t"/>
              </v:shape>
              <v:shape id="_x0000_s5980" style="position:absolute;left:3619;top:131;width:4307;height:2156" coordorigin="3619,131" coordsize="4307,2156" path="m5485,978r-2,3l5483,996r2,3l5489,996r,-15l5485,978xe" fillcolor="#006fbf" stroked="f">
                <v:path arrowok="t"/>
              </v:shape>
              <v:shape id="_x0000_s5981" style="position:absolute;left:3619;top:131;width:4307;height:2156" coordorigin="3619,131" coordsize="4307,2156" path="m5485,944r-2,2l5483,962r2,2l5489,962r,-16l5485,944xe" fillcolor="#006fbf" stroked="f">
                <v:path arrowok="t"/>
              </v:shape>
              <v:shape id="_x0000_s5982" style="position:absolute;left:3619;top:131;width:4307;height:2156" coordorigin="3619,131" coordsize="4307,2156" path="m5485,909r-2,2l5483,926r2,2l5489,926r,-15l5485,909xe" fillcolor="#006fbf" stroked="f">
                <v:path arrowok="t"/>
              </v:shape>
              <v:shape id="_x0000_s5983" style="position:absolute;left:3619;top:131;width:4307;height:2156" coordorigin="3619,131" coordsize="4307,2156" path="m5485,874r-2,2l5483,891r2,2l5489,891r,-15l5485,874xe" fillcolor="#006fbf" stroked="f">
                <v:path arrowok="t"/>
              </v:shape>
              <v:shape id="_x0000_s5984" style="position:absolute;left:3619;top:131;width:4307;height:2156" coordorigin="3619,131" coordsize="4307,2156" path="m5485,838r-2,4l5483,856r2,2l5489,856r,-14l5485,838xe" fillcolor="#006fbf" stroked="f">
                <v:path arrowok="t"/>
              </v:shape>
              <v:shape id="_x0000_s5985" style="position:absolute;left:3619;top:131;width:4307;height:2156" coordorigin="3619,131" coordsize="4307,2156" path="m5485,803r-2,3l5483,821r2,3l5489,821r,-15l5485,803xe" fillcolor="#006fbf" stroked="f">
                <v:path arrowok="t"/>
              </v:shape>
              <v:shape id="_x0000_s5986" style="position:absolute;left:3619;top:131;width:4307;height:2156" coordorigin="3619,131" coordsize="4307,2156" path="m5485,768r-2,3l5483,786r2,3l5489,786r,-15l5485,768xe" fillcolor="#006fbf" stroked="f">
                <v:path arrowok="t"/>
              </v:shape>
              <v:shape id="_x0000_s5987" style="position:absolute;left:3619;top:131;width:4307;height:2156" coordorigin="3619,131" coordsize="4307,2156" path="m5485,734r-2,2l5483,752r2,2l5489,752r,-16l5485,734xe" fillcolor="#006fbf" stroked="f">
                <v:path arrowok="t"/>
              </v:shape>
              <v:shape id="_x0000_s5988" style="position:absolute;left:3619;top:131;width:4307;height:2156" coordorigin="3619,131" coordsize="4307,2156" path="m5485,699r-2,2l5483,716r2,2l5489,716r,-15l5485,699xe" fillcolor="#006fbf" stroked="f">
                <v:path arrowok="t"/>
              </v:shape>
              <v:shape id="_x0000_s5989" style="position:absolute;left:3619;top:131;width:4307;height:2156" coordorigin="3619,131" coordsize="4307,2156" path="m5485,664r-2,2l5483,681r2,2l5489,681r,-15l5485,664xe" fillcolor="#006fbf" stroked="f">
                <v:path arrowok="t"/>
              </v:shape>
              <v:shape id="_x0000_s5990" style="position:absolute;left:3619;top:131;width:4307;height:2156" coordorigin="3619,131" coordsize="4307,2156" path="m5485,628r-2,4l5483,646r2,2l5489,646r,-14l5485,628xe" fillcolor="#006fbf" stroked="f">
                <v:path arrowok="t"/>
              </v:shape>
              <v:shape id="_x0000_s5991" style="position:absolute;left:3619;top:131;width:4307;height:2156" coordorigin="3619,131" coordsize="4307,2156" path="m5485,593r-2,3l5483,611r2,3l5489,611r,-15l5485,593xe" fillcolor="#006fbf" stroked="f">
                <v:path arrowok="t"/>
              </v:shape>
              <v:shape id="_x0000_s5992" style="position:absolute;left:3619;top:131;width:4307;height:2156" coordorigin="3619,131" coordsize="4307,2156" path="m5485,558r-2,3l5483,576r2,3l5489,576r,-15l5485,558xe" fillcolor="#006fbf" stroked="f">
                <v:path arrowok="t"/>
              </v:shape>
              <v:shape id="_x0000_s5993" style="position:absolute;left:3619;top:131;width:4307;height:2156" coordorigin="3619,131" coordsize="4307,2156" path="m5485,524r-2,2l5483,542r2,2l5489,542r,-16l5485,524xe" fillcolor="#006fbf" stroked="f">
                <v:path arrowok="t"/>
              </v:shape>
              <v:shape id="_x0000_s5994" style="position:absolute;left:3619;top:131;width:4307;height:2156" coordorigin="3619,131" coordsize="4307,2156" path="m5485,489r-2,2l5483,506r2,3l5489,506r,-15l5485,489xe" fillcolor="#006fbf" stroked="f">
                <v:path arrowok="t"/>
              </v:shape>
              <v:shape id="_x0000_s5995" style="position:absolute;left:3619;top:131;width:4307;height:2156" coordorigin="3619,131" coordsize="4307,2156" path="m5485,454r-2,2l5483,471r2,2l5489,471r,-15l5485,454xe" fillcolor="#006fbf" stroked="f">
                <v:path arrowok="t"/>
              </v:shape>
              <v:shape id="_x0000_s5996" style="position:absolute;left:3619;top:131;width:4307;height:2156" coordorigin="3619,131" coordsize="4307,2156" path="m5485,419r-2,3l5483,436r2,2l5489,436r,-14l5485,419xe" fillcolor="#006fbf" stroked="f">
                <v:path arrowok="t"/>
              </v:shape>
              <v:shape id="_x0000_s5997" style="position:absolute;left:3619;top:131;width:4307;height:2156" coordorigin="3619,131" coordsize="4307,2156" path="m5485,383r-2,3l5483,401r2,3l5489,401r,-15l5485,383xe" fillcolor="#006fbf" stroked="f">
                <v:path arrowok="t"/>
              </v:shape>
              <v:shape id="_x0000_s5998" style="position:absolute;left:3619;top:131;width:4307;height:2156" coordorigin="3619,131" coordsize="4307,2156" path="m5485,348r-2,3l5483,366r2,3l5489,366r,-15l5485,348xe" fillcolor="#006fbf" stroked="f">
                <v:path arrowok="t"/>
              </v:shape>
              <v:shape id="_x0000_s5999" style="position:absolute;left:3619;top:131;width:4307;height:2156" coordorigin="3619,131" coordsize="4307,2156" path="m5485,314r-2,2l5483,332r2,2l5489,332r,-16l5485,314xe" fillcolor="#006fbf" stroked="f">
                <v:path arrowok="t"/>
              </v:shape>
              <v:shape id="_x0000_s6000" style="position:absolute;left:3619;top:131;width:4307;height:2156" coordorigin="3619,131" coordsize="4307,2156" path="m5485,279r-2,2l5483,296r2,3l5489,296r,-15l5485,279xe" fillcolor="#006fbf" stroked="f">
                <v:path arrowok="t"/>
              </v:shape>
              <v:shape id="_x0000_s6001" style="position:absolute;left:3619;top:131;width:4307;height:2156" coordorigin="3619,131" coordsize="4307,2156" path="m5485,244r-2,2l5483,261r2,2l5489,261r,-15l5485,244xe" fillcolor="#006fbf" stroked="f">
                <v:path arrowok="t"/>
              </v:shape>
              <v:shape id="_x0000_s6002" style="position:absolute;left:3619;top:131;width:4307;height:2156" coordorigin="3619,131" coordsize="4307,2156" path="m5485,209r-2,3l5483,226r2,2l5489,226r,-14l5485,209xe" fillcolor="#006fbf" stroked="f">
                <v:path arrowok="t"/>
              </v:shape>
              <v:shape id="_x0000_s6003" style="position:absolute;left:3619;top:131;width:4307;height:2156" coordorigin="3619,131" coordsize="4307,2156" path="m5485,173r-2,3l5483,191r2,3l5489,191r,-15l5485,173xe" fillcolor="#006fbf" stroked="f">
                <v:path arrowok="t"/>
              </v:shape>
              <v:shape id="_x0000_s6004" style="position:absolute;left:3619;top:131;width:4307;height:2156" coordorigin="3619,131" coordsize="4307,2156" path="m5485,138r-2,3l5483,156r2,3l5489,156r,-15l5485,138xe" fillcolor="#006fbf" stroked="f">
                <v:path arrowok="t"/>
              </v:shape>
              <v:shape id="_x0000_s6005" style="position:absolute;left:3619;top:131;width:4307;height:2156" coordorigin="3619,131" coordsize="4307,2156" path="m5513,131r-15,l5496,134r2,2l5513,136r2,-2l5513,131xe" fillcolor="#006fbf" stroked="f">
                <v:path arrowok="t"/>
              </v:shape>
              <v:shape id="_x0000_s6006" style="position:absolute;left:3619;top:131;width:4307;height:2156" coordorigin="3619,131" coordsize="4307,2156" path="m5548,131r-15,l5531,134r2,2l5548,136r2,-2l5548,131xe" fillcolor="#006fbf" stroked="f">
                <v:path arrowok="t"/>
              </v:shape>
              <v:shape id="_x0000_s6007" style="position:absolute;left:3619;top:131;width:4307;height:2156" coordorigin="3619,131" coordsize="4307,2156" path="m5584,131r-16,l5566,134r2,2l5584,136r2,-2l5584,131xe" fillcolor="#006fbf" stroked="f">
                <v:path arrowok="t"/>
              </v:shape>
              <v:shape id="_x0000_s6008" style="position:absolute;left:3619;top:131;width:4307;height:2156" coordorigin="3619,131" coordsize="4307,2156" path="m5618,131r-15,l5600,134r3,2l5618,136r3,-2l5618,131xe" fillcolor="#006fbf" stroked="f">
                <v:path arrowok="t"/>
              </v:shape>
              <v:shape id="_x0000_s6009" style="position:absolute;left:3619;top:131;width:4307;height:2156" coordorigin="3619,131" coordsize="4307,2156" path="m5629,140r-2,2l5627,158r2,2l5632,158r,-16l5629,140xe" fillcolor="#006fbf" stroked="f">
                <v:path arrowok="t"/>
              </v:shape>
              <v:shape id="_x0000_s6010" style="position:absolute;left:3619;top:131;width:4307;height:2156" coordorigin="3619,131" coordsize="4307,2156" path="m5629,174r-2,3l5627,192r2,3l5632,192r,-15l5629,174xe" fillcolor="#006fbf" stroked="f">
                <v:path arrowok="t"/>
              </v:shape>
              <v:shape id="_x0000_s6011" style="position:absolute;left:3619;top:131;width:4307;height:2156" coordorigin="3619,131" coordsize="4307,2156" path="m5629,210r-2,3l5627,227r2,3l5632,227r,-14l5629,210xe" fillcolor="#006fbf" stroked="f">
                <v:path arrowok="t"/>
              </v:shape>
              <v:shape id="_x0000_s6012" style="position:absolute;left:3619;top:131;width:4307;height:2156" coordorigin="3619,131" coordsize="4307,2156" path="m5629,245r-2,3l5627,262r2,2l5632,262r,-14l5629,245xe" fillcolor="#006fbf" stroked="f">
                <v:path arrowok="t"/>
              </v:shape>
              <v:shape id="_x0000_s6013" style="position:absolute;left:3619;top:131;width:4307;height:2156" coordorigin="3619,131" coordsize="4307,2156" path="m5629,280r-2,2l5627,297r2,3l5632,297r,-15l5629,280xe" fillcolor="#006fbf" stroked="f">
                <v:path arrowok="t"/>
              </v:shape>
              <v:shape id="_x0000_s6014" style="position:absolute;left:3619;top:131;width:4307;height:2156" coordorigin="3619,131" coordsize="4307,2156" path="m5629,315r-2,2l5627,333r2,2l5632,333r,-16l5629,315xe" fillcolor="#006fbf" stroked="f">
                <v:path arrowok="t"/>
              </v:shape>
              <v:shape id="_x0000_s6015" style="position:absolute;left:3619;top:131;width:4307;height:2156" coordorigin="3619,131" coordsize="4307,2156" path="m5629,350r-2,2l5627,368r2,2l5632,368r,-16l5629,350xe" fillcolor="#006fbf" stroked="f">
                <v:path arrowok="t"/>
              </v:shape>
              <v:shape id="_x0000_s6016" style="position:absolute;left:3619;top:131;width:4307;height:2156" coordorigin="3619,131" coordsize="4307,2156" path="m5629,384r-2,3l5627,402r2,3l5632,402r,-15l5629,384xe" fillcolor="#006fbf" stroked="f">
                <v:path arrowok="t"/>
              </v:shape>
              <v:shape id="_x0000_s6017" style="position:absolute;left:3619;top:131;width:4307;height:2156" coordorigin="3619,131" coordsize="4307,2156" path="m5629,420r-2,3l5627,437r2,3l5632,437r,-14l5629,420xe" fillcolor="#006fbf" stroked="f">
                <v:path arrowok="t"/>
              </v:shape>
              <v:shape id="_x0000_s6018" style="position:absolute;left:3619;top:131;width:4307;height:2156" coordorigin="3619,131" coordsize="4307,2156" path="m5629,455r-2,3l5627,472r2,2l5632,472r,-14l5629,455xe" fillcolor="#006fbf" stroked="f">
                <v:path arrowok="t"/>
              </v:shape>
              <v:shape id="_x0000_s6019" style="position:absolute;left:3619;top:131;width:4307;height:2156" coordorigin="3619,131" coordsize="4307,2156" path="m5629,490r-2,2l5627,507r2,3l5632,507r,-15l5629,490xe" fillcolor="#006fbf" stroked="f">
                <v:path arrowok="t"/>
              </v:shape>
              <v:shape id="_x0000_s6020" style="position:absolute;left:3619;top:131;width:4307;height:2156" coordorigin="3619,131" coordsize="4307,2156" path="m5629,525r-2,2l5627,543r2,2l5632,543r,-16l5629,525xe" fillcolor="#006fbf" stroked="f">
                <v:path arrowok="t"/>
              </v:shape>
              <v:shape id="_x0000_s6021" style="position:absolute;left:3619;top:131;width:4307;height:2156" coordorigin="3619,131" coordsize="4307,2156" path="m5629,560r-2,2l5627,578r2,2l5632,578r,-16l5629,560xe" fillcolor="#006fbf" stroked="f">
                <v:path arrowok="t"/>
              </v:shape>
              <v:shape id="_x0000_s6022" style="position:absolute;left:3619;top:131;width:4307;height:2156" coordorigin="3619,131" coordsize="4307,2156" path="m5629,594r-2,3l5627,612r2,3l5632,612r,-15l5629,594xe" fillcolor="#006fbf" stroked="f">
                <v:path arrowok="t"/>
              </v:shape>
              <v:shape id="_x0000_s6023" style="position:absolute;left:3619;top:131;width:4307;height:2156" coordorigin="3619,131" coordsize="4307,2156" path="m5629,630r-2,3l5627,647r2,3l5632,647r,-14l5629,630xe" fillcolor="#006fbf" stroked="f">
                <v:path arrowok="t"/>
              </v:shape>
              <v:shape id="_x0000_s6024" style="position:absolute;left:3619;top:131;width:4307;height:2156" coordorigin="3619,131" coordsize="4307,2156" path="m5629,665r-2,3l5627,682r2,2l5632,682r,-14l5629,665xe" fillcolor="#006fbf" stroked="f">
                <v:path arrowok="t"/>
              </v:shape>
              <v:shape id="_x0000_s6025" style="position:absolute;left:3619;top:131;width:4307;height:2156" coordorigin="3619,131" coordsize="4307,2156" path="m5629,700r-2,2l5627,717r2,3l5632,717r,-15l5629,700xe" fillcolor="#006fbf" stroked="f">
                <v:path arrowok="t"/>
              </v:shape>
              <v:shape id="_x0000_s6026" style="position:absolute;left:3619;top:131;width:4307;height:2156" coordorigin="3619,131" coordsize="4307,2156" path="m5629,735r-2,2l5627,753r2,2l5632,753r,-16l5629,735xe" fillcolor="#006fbf" stroked="f">
                <v:path arrowok="t"/>
              </v:shape>
              <v:shape id="_x0000_s6027" style="position:absolute;left:3619;top:131;width:4307;height:2156" coordorigin="3619,131" coordsize="4307,2156" path="m5629,770r-2,2l5627,788r2,2l5632,788r,-16l5629,770xe" fillcolor="#006fbf" stroked="f">
                <v:path arrowok="t"/>
              </v:shape>
              <v:shape id="_x0000_s6028" style="position:absolute;left:3619;top:131;width:4307;height:2156" coordorigin="3619,131" coordsize="4307,2156" path="m5629,804r-2,3l5627,822r2,3l5632,822r,-15l5629,804xe" fillcolor="#006fbf" stroked="f">
                <v:path arrowok="t"/>
              </v:shape>
              <v:shape id="_x0000_s6029" style="position:absolute;left:3619;top:131;width:4307;height:2156" coordorigin="3619,131" coordsize="4307,2156" path="m5629,840r-2,3l5627,857r2,3l5632,857r,-14l5629,840xe" fillcolor="#006fbf" stroked="f">
                <v:path arrowok="t"/>
              </v:shape>
              <v:shape id="_x0000_s6030" style="position:absolute;left:3619;top:131;width:4307;height:2156" coordorigin="3619,131" coordsize="4307,2156" path="m5629,875r-2,3l5627,892r2,2l5632,892r,-14l5629,875xe" fillcolor="#006fbf" stroked="f">
                <v:path arrowok="t"/>
              </v:shape>
              <v:shape id="_x0000_s6031" style="position:absolute;left:3619;top:131;width:4307;height:2156" coordorigin="3619,131" coordsize="4307,2156" path="m5629,910r-2,2l5627,927r2,3l5632,927r,-15l5629,910xe" fillcolor="#006fbf" stroked="f">
                <v:path arrowok="t"/>
              </v:shape>
              <v:shape id="_x0000_s6032" style="position:absolute;left:3619;top:131;width:4307;height:2156" coordorigin="3619,131" coordsize="4307,2156" path="m5629,945r-2,2l5627,963r2,2l5632,963r,-16l5629,945xe" fillcolor="#006fbf" stroked="f">
                <v:path arrowok="t"/>
              </v:shape>
              <v:shape id="_x0000_s6033" style="position:absolute;left:3619;top:131;width:4307;height:2156" coordorigin="3619,131" coordsize="4307,2156" path="m5629,980r-2,2l5627,998r2,2l5632,998r,-16l5629,980xe" fillcolor="#006fbf" stroked="f">
                <v:path arrowok="t"/>
              </v:shape>
              <v:shape id="_x0000_s6034" style="position:absolute;left:3619;top:131;width:4307;height:2156" coordorigin="3619,131" coordsize="4307,2156" path="m5629,1014r-2,3l5627,1032r2,3l5632,1032r,-15l5629,1014xe" fillcolor="#006fbf" stroked="f">
                <v:path arrowok="t"/>
              </v:shape>
              <v:shape id="_x0000_s6035" style="position:absolute;left:3619;top:131;width:4307;height:2156" coordorigin="3619,131" coordsize="4307,2156" path="m5629,1050r-2,3l5627,1067r2,3l5632,1067r,-14l5629,1050xe" fillcolor="#006fbf" stroked="f">
                <v:path arrowok="t"/>
              </v:shape>
              <v:shape id="_x0000_s6036" style="position:absolute;left:3619;top:131;width:4307;height:2156" coordorigin="3619,131" coordsize="4307,2156" path="m5629,1085r-2,3l5627,1102r2,2l5632,1102r,-14l5629,1085xe" fillcolor="#006fbf" stroked="f">
                <v:path arrowok="t"/>
              </v:shape>
              <v:shape id="_x0000_s6037" style="position:absolute;left:3619;top:131;width:4307;height:2156" coordorigin="3619,131" coordsize="4307,2156" path="m5629,1120r-2,2l5627,1137r2,3l5632,1137r,-15l5629,1120xe" fillcolor="#006fbf" stroked="f">
                <v:path arrowok="t"/>
              </v:shape>
              <v:shape id="_x0000_s6038" style="position:absolute;left:3619;top:131;width:4307;height:2156" coordorigin="3619,131" coordsize="4307,2156" path="m5629,1155r-2,2l5627,1173r2,2l5632,1173r,-16l5629,1155xe" fillcolor="#006fbf" stroked="f">
                <v:path arrowok="t"/>
              </v:shape>
              <v:shape id="_x0000_s6039" style="position:absolute;left:3619;top:131;width:4307;height:2156" coordorigin="3619,131" coordsize="4307,2156" path="m5629,1190r-2,2l5627,1208r2,2l5632,1208r,-16l5629,1190xe" fillcolor="#006fbf" stroked="f">
                <v:path arrowok="t"/>
              </v:shape>
              <v:shape id="_x0000_s6040" style="position:absolute;left:3619;top:131;width:4307;height:2156" coordorigin="3619,131" coordsize="4307,2156" path="m5629,1224r-2,3l5627,1242r2,3l5632,1242r,-15l5629,1224xe" fillcolor="#006fbf" stroked="f">
                <v:path arrowok="t"/>
              </v:shape>
              <v:shape id="_x0000_s6041" style="position:absolute;left:3619;top:131;width:4307;height:2156" coordorigin="3619,131" coordsize="4307,2156" path="m5629,1260r-2,3l5627,1277r2,3l5632,1277r,-14l5629,1260xe" fillcolor="#006fbf" stroked="f">
                <v:path arrowok="t"/>
              </v:shape>
              <v:shape id="_x0000_s6042" style="position:absolute;left:3619;top:131;width:4307;height:2156" coordorigin="3619,131" coordsize="4307,2156" path="m5629,1295r-2,3l5627,1312r2,2l5632,1312r,-14l5629,1295xe" fillcolor="#006fbf" stroked="f">
                <v:path arrowok="t"/>
              </v:shape>
              <v:shape id="_x0000_s6043" style="position:absolute;left:3619;top:131;width:4307;height:2156" coordorigin="3619,131" coordsize="4307,2156" path="m5629,1330r-2,2l5627,1347r2,3l5632,1347r,-15l5629,1330xe" fillcolor="#006fbf" stroked="f">
                <v:path arrowok="t"/>
              </v:shape>
              <v:shape id="_x0000_s6044" style="position:absolute;left:3619;top:131;width:4307;height:2156" coordorigin="3619,131" coordsize="4307,2156" path="m5629,1365r-2,2l5627,1383r2,2l5632,1383r,-16l5629,1365xe" fillcolor="#006fbf" stroked="f">
                <v:path arrowok="t"/>
              </v:shape>
              <v:shape id="_x0000_s6045" style="position:absolute;left:3619;top:131;width:4307;height:2156" coordorigin="3619,131" coordsize="4307,2156" path="m5629,1400r-2,2l5627,1418r2,2l5632,1418r,-16l5629,1400xe" fillcolor="#006fbf" stroked="f">
                <v:path arrowok="t"/>
              </v:shape>
              <v:shape id="_x0000_s6046" style="position:absolute;left:3619;top:131;width:4307;height:2156" coordorigin="3619,131" coordsize="4307,2156" path="m5629,1434r-2,3l5627,1452r2,3l5632,1452r,-15l5629,1434xe" fillcolor="#006fbf" stroked="f">
                <v:path arrowok="t"/>
              </v:shape>
              <v:shape id="_x0000_s6047" style="position:absolute;left:3619;top:131;width:4307;height:2156" coordorigin="3619,131" coordsize="4307,2156" path="m5629,1470r-2,3l5627,1487r2,3l5632,1487r,-14l5629,1470xe" fillcolor="#006fbf" stroked="f">
                <v:path arrowok="t"/>
              </v:shape>
              <v:shape id="_x0000_s6048" style="position:absolute;left:3619;top:131;width:4307;height:2156" coordorigin="3619,131" coordsize="4307,2156" path="m5629,1505r-2,3l5627,1522r2,2l5632,1522r,-14l5629,1505xe" fillcolor="#006fbf" stroked="f">
                <v:path arrowok="t"/>
              </v:shape>
              <v:shape id="_x0000_s6049" style="position:absolute;left:3619;top:131;width:4307;height:2156" coordorigin="3619,131" coordsize="4307,2156" path="m5629,1540r-2,2l5627,1557r2,3l5632,1557r,-15l5629,1540xe" fillcolor="#006fbf" stroked="f">
                <v:path arrowok="t"/>
              </v:shape>
              <v:shape id="_x0000_s6050" style="position:absolute;left:3619;top:131;width:4307;height:2156" coordorigin="3619,131" coordsize="4307,2156" path="m5629,1575r-2,2l5627,1593r2,2l5632,1593r,-16l5629,1575xe" fillcolor="#006fbf" stroked="f">
                <v:path arrowok="t"/>
              </v:shape>
              <v:shape id="_x0000_s6051" style="position:absolute;left:3619;top:131;width:4307;height:2156" coordorigin="3619,131" coordsize="4307,2156" path="m5629,1610r-2,2l5627,1628r2,2l5632,1628r,-16l5629,1610xe" fillcolor="#006fbf" stroked="f">
                <v:path arrowok="t"/>
              </v:shape>
              <v:shape id="_x0000_s6052" style="position:absolute;left:3619;top:131;width:4307;height:2156" coordorigin="3619,131" coordsize="4307,2156" path="m5629,1644r-2,3l5627,1662r2,3l5632,1662r,-15l5629,1644xe" fillcolor="#006fbf" stroked="f">
                <v:path arrowok="t"/>
              </v:shape>
              <v:shape id="_x0000_s6053" style="position:absolute;left:3619;top:131;width:4307;height:2156" coordorigin="3619,131" coordsize="4307,2156" path="m5629,1680r-2,3l5627,1697r2,3l5632,1697r,-14l5629,1680xe" fillcolor="#006fbf" stroked="f">
                <v:path arrowok="t"/>
              </v:shape>
              <v:shape id="_x0000_s6054" style="position:absolute;left:3619;top:131;width:4307;height:2156" coordorigin="3619,131" coordsize="4307,2156" path="m5629,1715r-2,3l5627,1732r2,2l5632,1732r,-14l5629,1715xe" fillcolor="#006fbf" stroked="f">
                <v:path arrowok="t"/>
              </v:shape>
              <v:shape id="_x0000_s6055" style="position:absolute;left:3619;top:131;width:4307;height:2156" coordorigin="3619,131" coordsize="4307,2156" path="m5629,1750r-2,2l5627,1767r2,3l5632,1767r,-15l5629,1750xe" fillcolor="#006fbf" stroked="f">
                <v:path arrowok="t"/>
              </v:shape>
              <v:shape id="_x0000_s6056" style="position:absolute;left:3619;top:131;width:4307;height:2156" coordorigin="3619,131" coordsize="4307,2156" path="m5629,1785r-2,2l5627,1803r2,2l5632,1803r,-16l5629,1785xe" fillcolor="#006fbf" stroked="f">
                <v:path arrowok="t"/>
              </v:shape>
              <v:shape id="_x0000_s6057" style="position:absolute;left:3619;top:131;width:4307;height:2156" coordorigin="3619,131" coordsize="4307,2156" path="m5629,1820r-2,2l5627,1838r2,2l5632,1838r,-16l5629,1820xe" fillcolor="#006fbf" stroked="f">
                <v:path arrowok="t"/>
              </v:shape>
              <v:shape id="_x0000_s6058" style="position:absolute;left:3619;top:131;width:4307;height:2156" coordorigin="3619,131" coordsize="4307,2156" path="m5629,1854r-2,3l5627,1872r2,3l5632,1872r,-15l5629,1854xe" fillcolor="#006fbf" stroked="f">
                <v:path arrowok="t"/>
              </v:shape>
              <v:shape id="_x0000_s6059" style="position:absolute;left:3619;top:131;width:4307;height:2156" coordorigin="3619,131" coordsize="4307,2156" path="m5629,1890r-2,3l5627,1907r2,3l5632,1907r,-14l5629,1890xe" fillcolor="#006fbf" stroked="f">
                <v:path arrowok="t"/>
              </v:shape>
              <v:shape id="_x0000_s6060" style="position:absolute;left:3619;top:131;width:4307;height:2156" coordorigin="3619,131" coordsize="4307,2156" path="m5629,1925r-2,3l5627,1942r2,2l5632,1942r,-14l5629,1925xe" fillcolor="#006fbf" stroked="f">
                <v:path arrowok="t"/>
              </v:shape>
              <v:shape id="_x0000_s6061" style="position:absolute;left:3619;top:131;width:4307;height:2156" coordorigin="3619,131" coordsize="4307,2156" path="m5629,1960r-2,2l5627,1977r2,3l5632,1977r,-15l5629,1960xe" fillcolor="#006fbf" stroked="f">
                <v:path arrowok="t"/>
              </v:shape>
              <v:shape id="_x0000_s6062" style="position:absolute;left:3619;top:131;width:4307;height:2156" coordorigin="3619,131" coordsize="4307,2156" path="m5629,1995r-2,2l5627,2013r2,2l5632,2013r,-16l5629,1995xe" fillcolor="#006fbf" stroked="f">
                <v:path arrowok="t"/>
              </v:shape>
              <v:shape id="_x0000_s6063" style="position:absolute;left:3619;top:131;width:4307;height:2156" coordorigin="3619,131" coordsize="4307,2156" path="m5629,2030r-2,2l5627,2048r2,2l5632,2048r,-16l5629,2030xe" fillcolor="#006fbf" stroked="f">
                <v:path arrowok="t"/>
              </v:shape>
              <v:shape id="_x0000_s6064" style="position:absolute;left:3619;top:131;width:4307;height:2156" coordorigin="3619,131" coordsize="4307,2156" path="m5629,2064r-2,3l5627,2082r2,3l5632,2082r,-15l5629,2064xe" fillcolor="#006fbf" stroked="f">
                <v:path arrowok="t"/>
              </v:shape>
              <v:shape id="_x0000_s6065" style="position:absolute;left:3619;top:131;width:4307;height:2156" coordorigin="3619,131" coordsize="4307,2156" path="m5629,2100r-2,3l5627,2117r2,3l5632,2117r,-14l5629,2100xe" fillcolor="#006fbf" stroked="f">
                <v:path arrowok="t"/>
              </v:shape>
              <v:shape id="_x0000_s6066" style="position:absolute;left:3619;top:131;width:4307;height:2156" coordorigin="3619,131" coordsize="4307,2156" path="m5629,2135r-2,3l5627,2152r2,2l5632,2152r,-14l5629,2135xe" fillcolor="#006fbf" stroked="f">
                <v:path arrowok="t"/>
              </v:shape>
              <v:shape id="_x0000_s6067" style="position:absolute;left:3619;top:131;width:4307;height:2156" coordorigin="3619,131" coordsize="4307,2156" path="m5629,2170r-2,2l5627,2187r2,3l5632,2187r,-15l5629,2170xe" fillcolor="#006fbf" stroked="f">
                <v:path arrowok="t"/>
              </v:shape>
              <v:shape id="_x0000_s6068" style="position:absolute;left:3619;top:131;width:4307;height:2156" coordorigin="3619,131" coordsize="4307,2156" path="m5629,2205r-2,2l5627,2223r2,2l5632,2223r,-16l5629,2205xe" fillcolor="#006fbf" stroked="f">
                <v:path arrowok="t"/>
              </v:shape>
              <v:shape id="_x0000_s6069" style="position:absolute;left:3619;top:131;width:4307;height:2156" coordorigin="3619,131" coordsize="4307,2156" path="m5629,2240r-2,2l5627,2258r2,2l5632,2258r,-16l5629,2240xe" fillcolor="#006fbf" stroked="f">
                <v:path arrowok="t"/>
              </v:shape>
              <v:shape id="_x0000_s6070" style="position:absolute;left:3619;top:131;width:4307;height:2156" coordorigin="3619,131" coordsize="4307,2156" path="m5629,2274r-2,3l5627,2284r2,2l5638,2286r2,-2l5632,2284r-3,-2l5632,2282r,-5l5629,2274xe" fillcolor="#006fbf" stroked="f">
                <v:path arrowok="t"/>
              </v:shape>
              <v:shape id="_x0000_s6071" style="position:absolute;left:3619;top:131;width:4307;height:2156" coordorigin="3619,131" coordsize="4307,2156" path="m5632,2282r-3,l5632,2284r,-2xe" fillcolor="#006fbf" stroked="f">
                <v:path arrowok="t"/>
              </v:shape>
              <v:shape id="_x0000_s6072" style="position:absolute;left:3619;top:131;width:4307;height:2156" coordorigin="3619,131" coordsize="4307,2156" path="m5638,2282r-6,l5632,2284r8,l5638,2282xe" fillcolor="#006fbf" stroked="f">
                <v:path arrowok="t"/>
              </v:shape>
              <v:shape id="_x0000_s6073" style="position:absolute;left:3619;top:131;width:4307;height:2156" coordorigin="3619,131" coordsize="4307,2156" path="m5672,2282r-15,l5654,2284r3,2l5672,2286r3,-2l5672,2282xe" fillcolor="#006fbf" stroked="f">
                <v:path arrowok="t"/>
              </v:shape>
              <v:shape id="_x0000_s6074" style="position:absolute;left:3619;top:131;width:4307;height:2156" coordorigin="3619,131" coordsize="4307,2156" path="m5707,2282r-15,l5689,2284r3,2l5707,2286r3,-2l5707,2282xe" fillcolor="#006fbf" stroked="f">
                <v:path arrowok="t"/>
              </v:shape>
              <v:shape id="_x0000_s6075" style="position:absolute;left:3619;top:131;width:4307;height:2156" coordorigin="3619,131" coordsize="4307,2156" path="m5742,2282r-14,l5724,2284r4,2l5742,2286r2,-2l5742,2282xe" fillcolor="#006fbf" stroked="f">
                <v:path arrowok="t"/>
              </v:shape>
              <v:shape id="_x0000_s6076" style="position:absolute;left:3619;top:131;width:4307;height:2156" coordorigin="3619,131" coordsize="4307,2156" path="m5770,2282r-8,l5760,2284r2,2l5772,2286r2,-2l5770,2284r,-2xe" fillcolor="#006fbf" stroked="f">
                <v:path arrowok="t"/>
              </v:shape>
              <v:shape id="_x0000_s6077" style="position:absolute;left:3619;top:131;width:4307;height:2156" coordorigin="3619,131" coordsize="4307,2156" path="m5772,2277r-2,3l5770,2284r2,-2l5774,2282r,-2l5772,2277xe" fillcolor="#006fbf" stroked="f">
                <v:path arrowok="t"/>
              </v:shape>
              <v:shape id="_x0000_s6078" style="position:absolute;left:3619;top:131;width:4307;height:2156" coordorigin="3619,131" coordsize="4307,2156" path="m5774,2282r-2,l5770,2284r4,l5774,2282xe" fillcolor="#006fbf" stroked="f">
                <v:path arrowok="t"/>
              </v:shape>
              <v:shape id="_x0000_s6079" style="position:absolute;left:3619;top:131;width:4307;height:2156" coordorigin="3619,131" coordsize="4307,2156" path="m5772,2242r-2,2l5770,2260r2,2l5774,2260r,-16l5772,2242xe" fillcolor="#006fbf" stroked="f">
                <v:path arrowok="t"/>
              </v:shape>
              <v:shape id="_x0000_s6080" style="position:absolute;left:3619;top:131;width:4307;height:2156" coordorigin="3619,131" coordsize="4307,2156" path="m5772,2207r-2,3l5770,2225r2,3l5774,2225r,-15l5772,2207xe" fillcolor="#006fbf" stroked="f">
                <v:path arrowok="t"/>
              </v:shape>
              <v:shape id="_x0000_s6081" style="position:absolute;left:3619;top:131;width:4307;height:2156" coordorigin="3619,131" coordsize="4307,2156" path="m5772,2172r-2,3l5770,2190r2,3l5774,2190r,-15l5772,2172xe" fillcolor="#006fbf" stroked="f">
                <v:path arrowok="t"/>
              </v:shape>
              <v:shape id="_x0000_s6082" style="position:absolute;left:3619;top:131;width:4307;height:2156" coordorigin="3619,131" coordsize="4307,2156" path="m5772,2138r-2,2l5770,2154r2,3l5774,2154r,-14l5772,2138xe" fillcolor="#006fbf" stroked="f">
                <v:path arrowok="t"/>
              </v:shape>
              <v:shape id="_x0000_s6083" style="position:absolute;left:3619;top:131;width:4307;height:2156" coordorigin="3619,131" coordsize="4307,2156" path="m5772,2103r-2,2l5770,2120r2,2l5774,2120r,-15l5772,2103xe" fillcolor="#006fbf" stroked="f">
                <v:path arrowok="t"/>
              </v:shape>
              <v:shape id="_x0000_s6084" style="position:absolute;left:3619;top:131;width:4307;height:2156" coordorigin="3619,131" coordsize="4307,2156" path="m5772,2067r-2,3l5770,2085r2,2l5774,2085r,-15l5772,2067xe" fillcolor="#006fbf" stroked="f">
                <v:path arrowok="t"/>
              </v:shape>
              <v:shape id="_x0000_s6085" style="position:absolute;left:3619;top:131;width:4307;height:2156" coordorigin="3619,131" coordsize="4307,2156" path="m5772,2032r-2,2l5770,2050r2,2l5774,2050r,-16l5772,2032xe" fillcolor="#006fbf" stroked="f">
                <v:path arrowok="t"/>
              </v:shape>
              <v:shape id="_x0000_s6086" style="position:absolute;left:3619;top:131;width:4307;height:2156" coordorigin="3619,131" coordsize="4307,2156" path="m5772,1997r-2,3l5770,2015r2,3l5774,2015r,-15l5772,1997xe" fillcolor="#006fbf" stroked="f">
                <v:path arrowok="t"/>
              </v:shape>
              <v:shape id="_x0000_s6087" style="position:absolute;left:3619;top:131;width:4307;height:2156" coordorigin="3619,131" coordsize="4307,2156" path="m5772,1962r-2,3l5770,1980r2,3l5774,1980r,-15l5772,1962xe" fillcolor="#006fbf" stroked="f">
                <v:path arrowok="t"/>
              </v:shape>
              <v:shape id="_x0000_s6088" style="position:absolute;left:3619;top:131;width:4307;height:2156" coordorigin="3619,131" coordsize="4307,2156" path="m5772,1928r-2,2l5770,1944r2,3l5774,1944r,-14l5772,1928xe" fillcolor="#006fbf" stroked="f">
                <v:path arrowok="t"/>
              </v:shape>
              <v:shape id="_x0000_s6089" style="position:absolute;left:3619;top:131;width:4307;height:2156" coordorigin="3619,131" coordsize="4307,2156" path="m5772,1893r-2,2l5770,1910r2,2l5774,1910r,-15l5772,1893xe" fillcolor="#006fbf" stroked="f">
                <v:path arrowok="t"/>
              </v:shape>
              <v:shape id="_x0000_s6090" style="position:absolute;left:3619;top:131;width:4307;height:2156" coordorigin="3619,131" coordsize="4307,2156" path="m5772,1857r-2,3l5770,1875r2,2l5774,1875r,-15l5772,1857xe" fillcolor="#006fbf" stroked="f">
                <v:path arrowok="t"/>
              </v:shape>
              <v:shape id="_x0000_s6091" style="position:absolute;left:3619;top:131;width:4307;height:2156" coordorigin="3619,131" coordsize="4307,2156" path="m5772,1822r-2,2l5770,1840r2,2l5774,1840r,-16l5772,1822xe" fillcolor="#006fbf" stroked="f">
                <v:path arrowok="t"/>
              </v:shape>
              <v:shape id="_x0000_s6092" style="position:absolute;left:3619;top:131;width:4307;height:2156" coordorigin="3619,131" coordsize="4307,2156" path="m5772,1787r-2,3l5770,1805r2,3l5774,1805r,-15l5772,1787xe" fillcolor="#006fbf" stroked="f">
                <v:path arrowok="t"/>
              </v:shape>
              <v:shape id="_x0000_s6093" style="position:absolute;left:3619;top:131;width:4307;height:2156" coordorigin="3619,131" coordsize="4307,2156" path="m5772,1752r-2,3l5770,1770r2,3l5774,1770r,-15l5772,1752xe" fillcolor="#006fbf" stroked="f">
                <v:path arrowok="t"/>
              </v:shape>
              <v:shape id="_x0000_s6094" style="position:absolute;left:3619;top:131;width:4307;height:2156" coordorigin="3619,131" coordsize="4307,2156" path="m5772,1718r-2,2l5770,1734r2,3l5774,1734r,-14l5772,1718xe" fillcolor="#006fbf" stroked="f">
                <v:path arrowok="t"/>
              </v:shape>
              <v:shape id="_x0000_s6095" style="position:absolute;left:3619;top:131;width:4307;height:2156" coordorigin="3619,131" coordsize="4307,2156" path="m5772,1683r-2,2l5770,1700r2,2l5774,1700r,-15l5772,1683xe" fillcolor="#006fbf" stroked="f">
                <v:path arrowok="t"/>
              </v:shape>
              <v:shape id="_x0000_s6096" style="position:absolute;left:3619;top:131;width:4307;height:2156" coordorigin="3619,131" coordsize="4307,2156" path="m5772,1647r-2,3l5770,1665r2,2l5774,1665r,-15l5772,1647xe" fillcolor="#006fbf" stroked="f">
                <v:path arrowok="t"/>
              </v:shape>
              <v:shape id="_x0000_s6097" style="position:absolute;left:3619;top:131;width:4307;height:2156" coordorigin="3619,131" coordsize="4307,2156" path="m5772,1612r-2,2l5770,1630r2,2l5774,1630r,-16l5772,1612xe" fillcolor="#006fbf" stroked="f">
                <v:path arrowok="t"/>
              </v:shape>
              <v:shape id="_x0000_s6098" style="position:absolute;left:3619;top:131;width:4307;height:2156" coordorigin="3619,131" coordsize="4307,2156" path="m5772,1577r-2,3l5770,1595r2,3l5774,1595r,-15l5772,1577xe" fillcolor="#006fbf" stroked="f">
                <v:path arrowok="t"/>
              </v:shape>
              <v:shape id="_x0000_s6099" style="position:absolute;left:3619;top:131;width:4307;height:2156" coordorigin="3619,131" coordsize="4307,2156" path="m5772,1542r-2,3l5770,1560r2,3l5774,1560r,-15l5772,1542xe" fillcolor="#006fbf" stroked="f">
                <v:path arrowok="t"/>
              </v:shape>
              <v:shape id="_x0000_s6100" style="position:absolute;left:3619;top:131;width:4307;height:2156" coordorigin="3619,131" coordsize="4307,2156" path="m5772,1508r-2,2l5770,1524r2,3l5774,1524r,-14l5772,1508xe" fillcolor="#006fbf" stroked="f">
                <v:path arrowok="t"/>
              </v:shape>
              <v:shape id="_x0000_s6101" style="position:absolute;left:3619;top:131;width:4307;height:2156" coordorigin="3619,131" coordsize="4307,2156" path="m5772,1473r-2,2l5770,1490r2,2l5774,1490r,-15l5772,1473xe" fillcolor="#006fbf" stroked="f">
                <v:path arrowok="t"/>
              </v:shape>
              <v:shape id="_x0000_s6102" style="position:absolute;left:3619;top:131;width:4307;height:2156" coordorigin="3619,131" coordsize="4307,2156" path="m5772,1437r-2,3l5770,1455r2,2l5774,1455r,-15l5772,1437xe" fillcolor="#006fbf" stroked="f">
                <v:path arrowok="t"/>
              </v:shape>
              <v:shape id="_x0000_s6103" style="position:absolute;left:3619;top:131;width:4307;height:2156" coordorigin="3619,131" coordsize="4307,2156" path="m5772,1402r-2,2l5770,1420r2,2l5774,1420r,-16l5772,1402xe" fillcolor="#006fbf" stroked="f">
                <v:path arrowok="t"/>
              </v:shape>
              <v:shape id="_x0000_s6104" style="position:absolute;left:3619;top:131;width:4307;height:2156" coordorigin="3619,131" coordsize="4307,2156" path="m5772,1367r-2,3l5770,1385r2,3l5774,1385r,-15l5772,1367xe" fillcolor="#006fbf" stroked="f">
                <v:path arrowok="t"/>
              </v:shape>
              <v:shape id="_x0000_s6105" style="position:absolute;left:3619;top:131;width:4307;height:2156" coordorigin="3619,131" coordsize="4307,2156" path="m5772,1332r-2,3l5770,1350r2,3l5774,1350r,-15l5772,1332xe" fillcolor="#006fbf" stroked="f">
                <v:path arrowok="t"/>
              </v:shape>
              <v:shape id="_x0000_s6106" style="position:absolute;left:3619;top:131;width:4307;height:2156" coordorigin="3619,131" coordsize="4307,2156" path="m5772,1298r-2,2l5770,1314r2,3l5774,1314r,-14l5772,1298xe" fillcolor="#006fbf" stroked="f">
                <v:path arrowok="t"/>
              </v:shape>
              <v:shape id="_x0000_s6107" style="position:absolute;left:3619;top:131;width:4307;height:2156" coordorigin="3619,131" coordsize="4307,2156" path="m5772,1263r-2,2l5770,1280r2,2l5774,1280r,-15l5772,1263xe" fillcolor="#006fbf" stroked="f">
                <v:path arrowok="t"/>
              </v:shape>
              <v:shape id="_x0000_s6108" style="position:absolute;left:3619;top:131;width:4307;height:2156" coordorigin="3619,131" coordsize="4307,2156" path="m5772,1227r-2,3l5770,1245r2,2l5774,1245r,-15l5772,1227xe" fillcolor="#006fbf" stroked="f">
                <v:path arrowok="t"/>
              </v:shape>
              <v:shape id="_x0000_s6109" style="position:absolute;left:3619;top:131;width:4307;height:2156" coordorigin="3619,131" coordsize="4307,2156" path="m5772,1192r-2,2l5770,1210r2,2l5774,1210r,-16l5772,1192xe" fillcolor="#006fbf" stroked="f">
                <v:path arrowok="t"/>
              </v:shape>
              <v:shape id="_x0000_s6110" style="position:absolute;left:3619;top:131;width:4307;height:2156" coordorigin="3619,131" coordsize="4307,2156" path="m5772,1157r-2,3l5770,1175r2,3l5774,1175r,-15l5772,1157xe" fillcolor="#006fbf" stroked="f">
                <v:path arrowok="t"/>
              </v:shape>
              <v:shape id="_x0000_s6111" style="position:absolute;left:3619;top:131;width:4307;height:2156" coordorigin="3619,131" coordsize="4307,2156" path="m5772,1122r-2,3l5770,1140r2,3l5774,1140r,-15l5772,1122xe" fillcolor="#006fbf" stroked="f">
                <v:path arrowok="t"/>
              </v:shape>
              <v:shape id="_x0000_s6112" style="position:absolute;left:3619;top:131;width:4307;height:2156" coordorigin="3619,131" coordsize="4307,2156" path="m5772,1088r-2,2l5770,1104r2,3l5774,1104r,-14l5772,1088xe" fillcolor="#006fbf" stroked="f">
                <v:path arrowok="t"/>
              </v:shape>
              <v:shape id="_x0000_s6113" style="position:absolute;left:3619;top:131;width:4307;height:2156" coordorigin="3619,131" coordsize="4307,2156" path="m5772,1053r-2,2l5770,1070r2,2l5774,1070r,-15l5772,1053xe" fillcolor="#006fbf" stroked="f">
                <v:path arrowok="t"/>
              </v:shape>
              <v:shape id="_x0000_s6114" style="position:absolute;left:3619;top:131;width:4307;height:2156" coordorigin="3619,131" coordsize="4307,2156" path="m5772,1017r-2,3l5770,1035r2,2l5774,1035r,-15l5772,1017xe" fillcolor="#006fbf" stroked="f">
                <v:path arrowok="t"/>
              </v:shape>
              <v:shape id="_x0000_s6115" style="position:absolute;left:3619;top:131;width:4307;height:2156" coordorigin="3619,131" coordsize="4307,2156" path="m5772,982r-2,2l5770,1000r2,2l5774,1000r,-16l5772,982xe" fillcolor="#006fbf" stroked="f">
                <v:path arrowok="t"/>
              </v:shape>
              <v:shape id="_x0000_s6116" style="position:absolute;left:3619;top:131;width:4307;height:2156" coordorigin="3619,131" coordsize="4307,2156" path="m5772,947r-2,3l5770,965r2,3l5774,965r,-15l5772,947xe" fillcolor="#006fbf" stroked="f">
                <v:path arrowok="t"/>
              </v:shape>
              <v:shape id="_x0000_s6117" style="position:absolute;left:3619;top:131;width:4307;height:2156" coordorigin="3619,131" coordsize="4307,2156" path="m5772,912r-2,3l5770,930r2,3l5774,930r,-15l5772,912xe" fillcolor="#006fbf" stroked="f">
                <v:path arrowok="t"/>
              </v:shape>
              <v:shape id="_x0000_s6118" style="position:absolute;left:3619;top:131;width:4307;height:2156" coordorigin="3619,131" coordsize="4307,2156" path="m5772,878r-2,2l5770,894r2,3l5774,894r,-14l5772,878xe" fillcolor="#006fbf" stroked="f">
                <v:path arrowok="t"/>
              </v:shape>
              <v:shape id="_x0000_s6119" style="position:absolute;left:3619;top:131;width:4307;height:2156" coordorigin="3619,131" coordsize="4307,2156" path="m5772,843r-2,2l5770,860r2,2l5774,860r,-15l5772,843xe" fillcolor="#006fbf" stroked="f">
                <v:path arrowok="t"/>
              </v:shape>
              <v:shape id="_x0000_s6120" style="position:absolute;left:3619;top:131;width:4307;height:2156" coordorigin="3619,131" coordsize="4307,2156" path="m5772,807r-2,3l5770,825r2,2l5774,825r,-15l5772,807xe" fillcolor="#006fbf" stroked="f">
                <v:path arrowok="t"/>
              </v:shape>
              <v:shape id="_x0000_s6121" style="position:absolute;left:3619;top:131;width:4307;height:2156" coordorigin="3619,131" coordsize="4307,2156" path="m5772,772r-2,2l5770,790r2,2l5774,790r,-16l5772,772xe" fillcolor="#006fbf" stroked="f">
                <v:path arrowok="t"/>
              </v:shape>
              <v:shape id="_x0000_s6122" style="position:absolute;left:3619;top:131;width:4307;height:2156" coordorigin="3619,131" coordsize="4307,2156" path="m5772,737r-2,3l5770,755r2,3l5774,755r,-15l5772,737xe" fillcolor="#006fbf" stroked="f">
                <v:path arrowok="t"/>
              </v:shape>
              <v:shape id="_x0000_s6123" style="position:absolute;left:3619;top:131;width:4307;height:2156" coordorigin="3619,131" coordsize="4307,2156" path="m5772,702r-2,3l5770,720r2,3l5774,720r,-15l5772,702xe" fillcolor="#006fbf" stroked="f">
                <v:path arrowok="t"/>
              </v:shape>
              <v:shape id="_x0000_s6124" style="position:absolute;left:3619;top:131;width:4307;height:2156" coordorigin="3619,131" coordsize="4307,2156" path="m5772,668r-2,2l5770,684r2,3l5774,684r,-14l5772,668xe" fillcolor="#006fbf" stroked="f">
                <v:path arrowok="t"/>
              </v:shape>
              <v:shape id="_x0000_s6125" style="position:absolute;left:3619;top:131;width:4307;height:2156" coordorigin="3619,131" coordsize="4307,2156" path="m5772,633r-2,2l5770,650r2,2l5774,650r,-15l5772,633xe" fillcolor="#006fbf" stroked="f">
                <v:path arrowok="t"/>
              </v:shape>
              <v:shape id="_x0000_s6126" style="position:absolute;left:3619;top:131;width:4307;height:2156" coordorigin="3619,131" coordsize="4307,2156" path="m5772,597r-2,3l5770,615r2,2l5774,615r,-15l5772,597xe" fillcolor="#006fbf" stroked="f">
                <v:path arrowok="t"/>
              </v:shape>
              <v:shape id="_x0000_s6127" style="position:absolute;left:3619;top:131;width:4307;height:2156" coordorigin="3619,131" coordsize="4307,2156" path="m5772,562r-2,2l5770,580r2,2l5774,580r,-16l5772,562xe" fillcolor="#006fbf" stroked="f">
                <v:path arrowok="t"/>
              </v:shape>
              <v:shape id="_x0000_s6128" style="position:absolute;left:3619;top:131;width:4307;height:2156" coordorigin="3619,131" coordsize="4307,2156" path="m5772,527r-2,3l5770,545r2,3l5774,545r,-15l5772,527xe" fillcolor="#006fbf" stroked="f">
                <v:path arrowok="t"/>
              </v:shape>
              <v:shape id="_x0000_s6129" style="position:absolute;left:3619;top:131;width:4307;height:2156" coordorigin="3619,131" coordsize="4307,2156" path="m5772,492r-2,3l5770,510r2,3l5774,510r,-15l5772,492xe" fillcolor="#006fbf" stroked="f">
                <v:path arrowok="t"/>
              </v:shape>
              <v:shape id="_x0000_s6130" style="position:absolute;left:3619;top:131;width:4307;height:2156" coordorigin="3619,131" coordsize="4307,2156" path="m5772,458r-2,2l5770,474r2,3l5774,474r,-14l5772,458xe" fillcolor="#006fbf" stroked="f">
                <v:path arrowok="t"/>
              </v:shape>
              <v:shape id="_x0000_s6131" style="position:absolute;left:3619;top:131;width:4307;height:2156" coordorigin="3619,131" coordsize="4307,2156" path="m5772,423r-2,2l5770,440r2,2l5774,440r,-15l5772,423xe" fillcolor="#006fbf" stroked="f">
                <v:path arrowok="t"/>
              </v:shape>
              <v:shape id="_x0000_s6132" style="position:absolute;left:3619;top:131;width:4307;height:2156" coordorigin="3619,131" coordsize="4307,2156" path="m5772,387r-2,3l5770,405r2,2l5774,405r,-15l5772,387xe" fillcolor="#006fbf" stroked="f">
                <v:path arrowok="t"/>
              </v:shape>
              <v:shape id="_x0000_s6133" style="position:absolute;left:3619;top:131;width:4307;height:2156" coordorigin="3619,131" coordsize="4307,2156" path="m5772,352r-2,2l5770,370r2,2l5774,370r,-16l5772,352xe" fillcolor="#006fbf" stroked="f">
                <v:path arrowok="t"/>
              </v:shape>
              <v:shape id="_x0000_s6134" style="position:absolute;left:3619;top:131;width:4307;height:2156" coordorigin="3619,131" coordsize="4307,2156" path="m5772,317r-2,3l5770,335r2,3l5774,335r,-15l5772,317xe" fillcolor="#006fbf" stroked="f">
                <v:path arrowok="t"/>
              </v:shape>
              <v:shape id="_x0000_s6135" style="position:absolute;left:3619;top:131;width:4307;height:2156" coordorigin="3619,131" coordsize="4307,2156" path="m5772,282r-2,3l5770,300r2,3l5774,300r,-15l5772,282xe" fillcolor="#006fbf" stroked="f">
                <v:path arrowok="t"/>
              </v:shape>
              <v:shape id="_x0000_s6136" style="position:absolute;left:3619;top:131;width:4307;height:2156" coordorigin="3619,131" coordsize="4307,2156" path="m5772,248r-2,2l5770,264r2,3l5774,264r,-14l5772,248xe" fillcolor="#006fbf" stroked="f">
                <v:path arrowok="t"/>
              </v:shape>
              <v:shape id="_x0000_s6137" style="position:absolute;left:3619;top:131;width:4307;height:2156" coordorigin="3619,131" coordsize="4307,2156" path="m5772,213r-2,2l5770,230r2,2l5774,230r,-15l5772,213xe" fillcolor="#006fbf" stroked="f">
                <v:path arrowok="t"/>
              </v:shape>
              <v:shape id="_x0000_s6138" style="position:absolute;left:3619;top:131;width:4307;height:2156" coordorigin="3619,131" coordsize="4307,2156" path="m5772,177r-2,3l5770,195r2,2l5774,195r,-15l5772,177xe" fillcolor="#006fbf" stroked="f">
                <v:path arrowok="t"/>
              </v:shape>
              <v:shape id="_x0000_s6139" style="position:absolute;left:3619;top:131;width:4307;height:2156" coordorigin="3619,131" coordsize="4307,2156" path="m5772,142r-2,2l5770,160r2,2l5774,160r,-16l5772,142xe" fillcolor="#006fbf" stroked="f">
                <v:path arrowok="t"/>
              </v:shape>
              <v:shape id="_x0000_s6140" style="position:absolute;left:3619;top:131;width:4307;height:2156" coordorigin="3619,131" coordsize="4307,2156" path="m5796,131r-14,l5778,134r4,2l5796,136r2,-2l5796,131xe" fillcolor="#006fbf" stroked="f">
                <v:path arrowok="t"/>
              </v:shape>
              <v:shape id="_x0000_s6141" style="position:absolute;left:3619;top:131;width:4307;height:2156" coordorigin="3619,131" coordsize="4307,2156" path="m5831,131r-15,l5814,134r2,2l5831,136r2,-2l5831,131xe" fillcolor="#006fbf" stroked="f">
                <v:path arrowok="t"/>
              </v:shape>
              <v:shape id="_x0000_s6142" style="position:absolute;left:3619;top:131;width:4307;height:2156" coordorigin="3619,131" coordsize="4307,2156" path="m5866,131r-15,l5849,134r2,2l5866,136r2,-2l5866,131xe" fillcolor="#006fbf" stroked="f">
                <v:path arrowok="t"/>
              </v:shape>
              <v:shape id="_x0000_s6143" style="position:absolute;left:3619;top:131;width:4307;height:2156" coordorigin="3619,131" coordsize="4307,2156" path="m5902,131r-16,l5884,134r2,2l5902,136r2,-2l5902,131xe" fillcolor="#006fbf" stroked="f">
                <v:path arrowok="t"/>
              </v:shape>
              <v:shape id="_x0000_s6144" style="position:absolute;left:3619;top:131;width:4307;height:2156" coordorigin="3619,131" coordsize="4307,2156" path="m5916,136r-2,2l5914,154r2,2l5918,154r,-16l5916,136xe" fillcolor="#006fbf" stroked="f">
                <v:path arrowok="t"/>
              </v:shape>
              <v:shape id="_x0000_s6145" style="position:absolute;left:3619;top:131;width:4307;height:2156" coordorigin="3619,131" coordsize="4307,2156" path="m5916,171r-2,2l5914,189r2,2l5918,189r,-16l5916,171xe" fillcolor="#006fbf" stroked="f">
                <v:path arrowok="t"/>
              </v:shape>
              <v:shape id="_x0000_s6146" style="position:absolute;left:3619;top:131;width:4307;height:2156" coordorigin="3619,131" coordsize="4307,2156" path="m5916,206r-2,2l5914,224r2,2l5918,224r,-16l5916,206xe" fillcolor="#006fbf" stroked="f">
                <v:path arrowok="t"/>
              </v:shape>
              <v:shape id="_x0000_s6147" style="position:absolute;left:3619;top:131;width:4307;height:2156" coordorigin="3619,131" coordsize="4307,2156" path="m5916,242r-2,2l5914,258r2,3l5918,258r,-14l5916,242xe" fillcolor="#006fbf" stroked="f">
                <v:path arrowok="t"/>
              </v:shape>
              <v:shape id="_x0000_s6148" style="position:absolute;left:3619;top:131;width:4307;height:2156" coordorigin="3619,131" coordsize="4307,2156" path="m5916,276r-2,3l5914,293r2,3l5918,293r,-14l5916,276xe" fillcolor="#006fbf" stroked="f">
                <v:path arrowok="t"/>
              </v:shape>
              <v:shape id="_x0000_s6149" style="position:absolute;left:3619;top:131;width:4307;height:2156" coordorigin="3619,131" coordsize="4307,2156" path="m5916,311r-2,3l5914,328r2,4l5918,328r,-14l5916,311xe" fillcolor="#006fbf" stroked="f">
                <v:path arrowok="t"/>
              </v:shape>
              <v:shape id="_x0000_s6150" style="position:absolute;left:3619;top:131;width:4307;height:2156" coordorigin="3619,131" coordsize="4307,2156" path="m5916,346r-2,2l5914,364r2,2l5918,364r,-16l5916,346xe" fillcolor="#006fbf" stroked="f">
                <v:path arrowok="t"/>
              </v:shape>
              <v:shape id="_x0000_s6151" style="position:absolute;left:3619;top:131;width:4307;height:2156" coordorigin="3619,131" coordsize="4307,2156" path="m5916,381r-2,2l5914,399r2,2l5918,399r,-16l5916,381xe" fillcolor="#006fbf" stroked="f">
                <v:path arrowok="t"/>
              </v:shape>
              <v:shape id="_x0000_s6152" style="position:absolute;left:3619;top:131;width:4307;height:2156" coordorigin="3619,131" coordsize="4307,2156" path="m5916,416r-2,2l5914,434r2,2l5918,434r,-16l5916,416xe" fillcolor="#006fbf" stroked="f">
                <v:path arrowok="t"/>
              </v:shape>
              <v:shape id="_x0000_s6153" style="position:absolute;left:3619;top:131;width:4307;height:2156" coordorigin="3619,131" coordsize="4307,2156" path="m5916,452r-2,2l5914,468r2,3l5918,468r,-14l5916,452xe" fillcolor="#006fbf" stroked="f">
                <v:path arrowok="t"/>
              </v:shape>
              <v:shape id="_x0000_s6154" style="position:absolute;left:3619;top:131;width:4307;height:2156" coordorigin="3619,131" coordsize="4307,2156" path="m5916,486r-2,3l5914,503r2,3l5918,503r,-14l5916,486xe" fillcolor="#006fbf" stroked="f">
                <v:path arrowok="t"/>
              </v:shape>
              <v:shape id="_x0000_s6155" style="position:absolute;left:3619;top:131;width:4307;height:2156" coordorigin="3619,131" coordsize="4307,2156" path="m5916,521r-2,3l5914,538r2,4l5918,538r,-14l5916,521xe" fillcolor="#006fbf" stroked="f">
                <v:path arrowok="t"/>
              </v:shape>
              <v:shape id="_x0000_s6156" style="position:absolute;left:3619;top:131;width:4307;height:2156" coordorigin="3619,131" coordsize="4307,2156" path="m5916,556r-2,2l5914,574r2,2l5918,574r,-16l5916,556xe" fillcolor="#006fbf" stroked="f">
                <v:path arrowok="t"/>
              </v:shape>
              <v:shape id="_x0000_s6157" style="position:absolute;left:3619;top:131;width:4307;height:2156" coordorigin="3619,131" coordsize="4307,2156" path="m5916,591r-2,2l5914,609r2,2l5918,609r,-16l5916,591xe" fillcolor="#006fbf" stroked="f">
                <v:path arrowok="t"/>
              </v:shape>
              <v:shape id="_x0000_s6158" style="position:absolute;left:3619;top:131;width:4307;height:2156" coordorigin="3619,131" coordsize="4307,2156" path="m5916,626r-2,2l5914,644r2,2l5918,644r,-16l5916,626xe" fillcolor="#006fbf" stroked="f">
                <v:path arrowok="t"/>
              </v:shape>
              <v:shape id="_x0000_s6159" style="position:absolute;left:3619;top:131;width:4307;height:2156" coordorigin="3619,131" coordsize="4307,2156" path="m5916,662r-2,2l5914,678r2,3l5918,678r,-14l5916,662xe" fillcolor="#006fbf" stroked="f">
                <v:path arrowok="t"/>
              </v:shape>
              <v:shape id="_x0000_s6160" style="position:absolute;left:3619;top:131;width:4307;height:2156" coordorigin="3619,131" coordsize="4307,2156" path="m5916,696r-2,3l5914,713r2,3l5918,713r,-14l5916,696xe" fillcolor="#006fbf" stroked="f">
                <v:path arrowok="t"/>
              </v:shape>
              <v:shape id="_x0000_s6161" style="position:absolute;left:3619;top:131;width:4307;height:2156" coordorigin="3619,131" coordsize="4307,2156" path="m5916,731r-2,3l5914,748r2,4l5918,748r,-14l5916,731xe" fillcolor="#006fbf" stroked="f">
                <v:path arrowok="t"/>
              </v:shape>
              <v:shape id="_x0000_s6162" style="position:absolute;left:3619;top:131;width:4307;height:2156" coordorigin="3619,131" coordsize="4307,2156" path="m5916,766r-2,2l5914,784r2,2l5918,784r,-16l5916,766xe" fillcolor="#006fbf" stroked="f">
                <v:path arrowok="t"/>
              </v:shape>
              <v:shape id="_x0000_s6163" style="position:absolute;left:3619;top:131;width:4307;height:2156" coordorigin="3619,131" coordsize="4307,2156" path="m5916,801r-2,2l5914,819r2,2l5918,819r,-16l5916,801xe" fillcolor="#006fbf" stroked="f">
                <v:path arrowok="t"/>
              </v:shape>
              <v:shape id="_x0000_s6164" style="position:absolute;left:3619;top:131;width:4307;height:2156" coordorigin="3619,131" coordsize="4307,2156" path="m5916,836r-2,2l5914,854r2,2l5918,854r,-16l5916,836xe" fillcolor="#006fbf" stroked="f">
                <v:path arrowok="t"/>
              </v:shape>
              <v:shape id="_x0000_s6165" style="position:absolute;left:3619;top:131;width:4307;height:2156" coordorigin="3619,131" coordsize="4307,2156" path="m5916,872r-2,2l5914,888r2,3l5918,888r,-14l5916,872xe" fillcolor="#006fbf" stroked="f">
                <v:path arrowok="t"/>
              </v:shape>
              <v:shape id="_x0000_s6166" style="position:absolute;left:3619;top:131;width:4307;height:2156" coordorigin="3619,131" coordsize="4307,2156" path="m5916,906r-2,3l5914,923r2,3l5918,923r,-14l5916,906xe" fillcolor="#006fbf" stroked="f">
                <v:path arrowok="t"/>
              </v:shape>
              <v:shape id="_x0000_s6167" style="position:absolute;left:3619;top:131;width:4307;height:2156" coordorigin="3619,131" coordsize="4307,2156" path="m5916,941r-2,3l5914,958r2,4l5918,958r,-14l5916,941xe" fillcolor="#006fbf" stroked="f">
                <v:path arrowok="t"/>
              </v:shape>
              <v:shape id="_x0000_s6168" style="position:absolute;left:3619;top:131;width:4307;height:2156" coordorigin="3619,131" coordsize="4307,2156" path="m5916,976r-2,2l5914,994r2,2l5918,994r,-16l5916,976xe" fillcolor="#006fbf" stroked="f">
                <v:path arrowok="t"/>
              </v:shape>
              <v:shape id="_x0000_s6169" style="position:absolute;left:3619;top:131;width:4307;height:2156" coordorigin="3619,131" coordsize="4307,2156" path="m5916,1011r-2,2l5914,1029r2,2l5918,1029r,-16l5916,1011xe" fillcolor="#006fbf" stroked="f">
                <v:path arrowok="t"/>
              </v:shape>
              <v:shape id="_x0000_s6170" style="position:absolute;left:3619;top:131;width:4307;height:2156" coordorigin="3619,131" coordsize="4307,2156" path="m5916,1046r-2,2l5914,1064r2,2l5918,1064r,-16l5916,1046xe" fillcolor="#006fbf" stroked="f">
                <v:path arrowok="t"/>
              </v:shape>
              <v:shape id="_x0000_s6171" style="position:absolute;left:3619;top:131;width:4307;height:2156" coordorigin="3619,131" coordsize="4307,2156" path="m5916,1082r-2,2l5914,1098r2,3l5918,1098r,-14l5916,1082xe" fillcolor="#006fbf" stroked="f">
                <v:path arrowok="t"/>
              </v:shape>
              <v:shape id="_x0000_s6172" style="position:absolute;left:3619;top:131;width:4307;height:2156" coordorigin="3619,131" coordsize="4307,2156" path="m5916,1116r-2,3l5914,1133r2,3l5918,1133r,-14l5916,1116xe" fillcolor="#006fbf" stroked="f">
                <v:path arrowok="t"/>
              </v:shape>
              <v:shape id="_x0000_s6173" style="position:absolute;left:3619;top:131;width:4307;height:2156" coordorigin="3619,131" coordsize="4307,2156" path="m5916,1151r-2,3l5914,1168r2,4l5918,1168r,-14l5916,1151xe" fillcolor="#006fbf" stroked="f">
                <v:path arrowok="t"/>
              </v:shape>
              <v:shape id="_x0000_s6174" style="position:absolute;left:3619;top:131;width:4307;height:2156" coordorigin="3619,131" coordsize="4307,2156" path="m5916,1186r-2,2l5914,1204r2,2l5918,1204r,-16l5916,1186xe" fillcolor="#006fbf" stroked="f">
                <v:path arrowok="t"/>
              </v:shape>
              <v:shape id="_x0000_s6175" style="position:absolute;left:3619;top:131;width:4307;height:2156" coordorigin="3619,131" coordsize="4307,2156" path="m5916,1221r-2,2l5914,1239r2,2l5918,1239r,-16l5916,1221xe" fillcolor="#006fbf" stroked="f">
                <v:path arrowok="t"/>
              </v:shape>
              <v:shape id="_x0000_s6176" style="position:absolute;left:3619;top:131;width:4307;height:2156" coordorigin="3619,131" coordsize="4307,2156" path="m5916,1256r-2,2l5914,1274r2,2l5918,1274r,-16l5916,1256xe" fillcolor="#006fbf" stroked="f">
                <v:path arrowok="t"/>
              </v:shape>
              <v:shape id="_x0000_s6177" style="position:absolute;left:3619;top:131;width:4307;height:2156" coordorigin="3619,131" coordsize="4307,2156" path="m5916,1292r-2,2l5914,1308r2,3l5918,1308r,-14l5916,1292xe" fillcolor="#006fbf" stroked="f">
                <v:path arrowok="t"/>
              </v:shape>
              <v:shape id="_x0000_s6178" style="position:absolute;left:3619;top:131;width:4307;height:2156" coordorigin="3619,131" coordsize="4307,2156" path="m5916,1326r-2,3l5914,1343r2,3l5918,1343r,-14l5916,1326xe" fillcolor="#006fbf" stroked="f">
                <v:path arrowok="t"/>
              </v:shape>
              <v:shape id="_x0000_s6179" style="position:absolute;left:3619;top:131;width:4307;height:2156" coordorigin="3619,131" coordsize="4307,2156" path="m5916,1361r-2,3l5914,1378r2,4l5918,1378r,-14l5916,1361xe" fillcolor="#006fbf" stroked="f">
                <v:path arrowok="t"/>
              </v:shape>
              <v:shape id="_x0000_s6180" style="position:absolute;left:3619;top:131;width:4307;height:2156" coordorigin="3619,131" coordsize="4307,2156" path="m5916,1396r-2,2l5914,1414r2,2l5918,1414r,-16l5916,1396xe" fillcolor="#006fbf" stroked="f">
                <v:path arrowok="t"/>
              </v:shape>
              <v:shape id="_x0000_s6181" style="position:absolute;left:3619;top:131;width:4307;height:2156" coordorigin="3619,131" coordsize="4307,2156" path="m5916,1431r-2,2l5914,1449r2,2l5918,1449r,-16l5916,1431xe" fillcolor="#006fbf" stroked="f">
                <v:path arrowok="t"/>
              </v:shape>
              <v:shape id="_x0000_s6182" style="position:absolute;left:3619;top:131;width:4307;height:2156" coordorigin="3619,131" coordsize="4307,2156" path="m5916,1466r-2,2l5914,1484r2,2l5918,1484r,-16l5916,1466xe" fillcolor="#006fbf" stroked="f">
                <v:path arrowok="t"/>
              </v:shape>
              <v:shape id="_x0000_s6183" style="position:absolute;left:3619;top:131;width:4307;height:2156" coordorigin="3619,131" coordsize="4307,2156" path="m5916,1502r-2,2l5914,1518r2,3l5918,1518r,-14l5916,1502xe" fillcolor="#006fbf" stroked="f">
                <v:path arrowok="t"/>
              </v:shape>
              <v:shape id="_x0000_s6184" style="position:absolute;left:3619;top:131;width:4307;height:2156" coordorigin="3619,131" coordsize="4307,2156" path="m5916,1536r-2,3l5914,1553r2,3l5918,1553r,-14l5916,1536xe" fillcolor="#006fbf" stroked="f">
                <v:path arrowok="t"/>
              </v:shape>
              <v:shape id="_x0000_s6185" style="position:absolute;left:3619;top:131;width:4307;height:2156" coordorigin="3619,131" coordsize="4307,2156" path="m5916,1571r-2,3l5914,1588r2,4l5918,1588r,-14l5916,1571xe" fillcolor="#006fbf" stroked="f">
                <v:path arrowok="t"/>
              </v:shape>
              <v:shape id="_x0000_s6186" style="position:absolute;left:3619;top:131;width:4307;height:2156" coordorigin="3619,131" coordsize="4307,2156" path="m5916,1606r-2,2l5914,1624r2,2l5918,1624r,-16l5916,1606xe" fillcolor="#006fbf" stroked="f">
                <v:path arrowok="t"/>
              </v:shape>
              <v:shape id="_x0000_s6187" style="position:absolute;left:3619;top:131;width:4307;height:2156" coordorigin="3619,131" coordsize="4307,2156" path="m5916,1641r-2,2l5914,1659r2,2l5918,1659r,-16l5916,1641xe" fillcolor="#006fbf" stroked="f">
                <v:path arrowok="t"/>
              </v:shape>
              <v:shape id="_x0000_s6188" style="position:absolute;left:3619;top:131;width:4307;height:2156" coordorigin="3619,131" coordsize="4307,2156" path="m5916,1676r-2,2l5914,1694r2,2l5918,1694r,-16l5916,1676xe" fillcolor="#006fbf" stroked="f">
                <v:path arrowok="t"/>
              </v:shape>
              <v:shape id="_x0000_s6189" style="position:absolute;left:3619;top:131;width:4307;height:2156" coordorigin="3619,131" coordsize="4307,2156" path="m5916,1712r-2,2l5914,1728r2,3l5918,1728r,-14l5916,1712xe" fillcolor="#006fbf" stroked="f">
                <v:path arrowok="t"/>
              </v:shape>
              <v:shape id="_x0000_s6190" style="position:absolute;left:3619;top:131;width:4307;height:2156" coordorigin="3619,131" coordsize="4307,2156" path="m5916,1746r-2,3l5914,1763r2,3l5918,1763r,-14l5916,1746xe" fillcolor="#006fbf" stroked="f">
                <v:path arrowok="t"/>
              </v:shape>
              <v:shape id="_x0000_s6191" style="position:absolute;left:3619;top:131;width:4307;height:2156" coordorigin="3619,131" coordsize="4307,2156" path="m5916,1781r-2,3l5914,1798r2,4l5918,1798r,-14l5916,1781xe" fillcolor="#006fbf" stroked="f">
                <v:path arrowok="t"/>
              </v:shape>
              <v:shape id="_x0000_s6192" style="position:absolute;left:3619;top:131;width:4307;height:2156" coordorigin="3619,131" coordsize="4307,2156" path="m5916,1816r-2,2l5914,1834r2,2l5918,1834r,-16l5916,1816xe" fillcolor="#006fbf" stroked="f">
                <v:path arrowok="t"/>
              </v:shape>
              <v:shape id="_x0000_s6193" style="position:absolute;left:3619;top:131;width:4307;height:2156" coordorigin="3619,131" coordsize="4307,2156" path="m5916,1851r-2,2l5914,1869r2,2l5918,1869r,-16l5916,1851xe" fillcolor="#006fbf" stroked="f">
                <v:path arrowok="t"/>
              </v:shape>
              <v:shape id="_x0000_s6194" style="position:absolute;left:3619;top:131;width:4307;height:2156" coordorigin="3619,131" coordsize="4307,2156" path="m5916,1886r-2,2l5914,1904r2,2l5918,1904r,-16l5916,1886xe" fillcolor="#006fbf" stroked="f">
                <v:path arrowok="t"/>
              </v:shape>
              <v:shape id="_x0000_s6195" style="position:absolute;left:3619;top:131;width:4307;height:2156" coordorigin="3619,131" coordsize="4307,2156" path="m5916,1922r-2,2l5914,1938r2,3l5918,1938r,-14l5916,1922xe" fillcolor="#006fbf" stroked="f">
                <v:path arrowok="t"/>
              </v:shape>
              <v:shape id="_x0000_s6196" style="position:absolute;left:3619;top:131;width:4307;height:2156" coordorigin="3619,131" coordsize="4307,2156" path="m5916,1956r-2,3l5914,1973r2,3l5918,1973r,-14l5916,1956xe" fillcolor="#006fbf" stroked="f">
                <v:path arrowok="t"/>
              </v:shape>
              <v:shape id="_x0000_s6197" style="position:absolute;left:3619;top:131;width:4307;height:2156" coordorigin="3619,131" coordsize="4307,2156" path="m5916,1991r-2,3l5914,2008r2,4l5918,2008r,-14l5916,1991xe" fillcolor="#006fbf" stroked="f">
                <v:path arrowok="t"/>
              </v:shape>
              <v:shape id="_x0000_s6198" style="position:absolute;left:3619;top:131;width:4307;height:2156" coordorigin="3619,131" coordsize="4307,2156" path="m5916,2026r-2,2l5914,2044r2,2l5918,2044r,-16l5916,2026xe" fillcolor="#006fbf" stroked="f">
                <v:path arrowok="t"/>
              </v:shape>
              <v:shape id="_x0000_s6199" style="position:absolute;left:3619;top:131;width:4307;height:2156" coordorigin="3619,131" coordsize="4307,2156" path="m5916,2061r-2,2l5914,2079r2,2l5918,2079r,-16l5916,2061xe" fillcolor="#006fbf" stroked="f">
                <v:path arrowok="t"/>
              </v:shape>
              <v:shape id="_x0000_s6200" style="position:absolute;left:3619;top:131;width:4307;height:2156" coordorigin="3619,131" coordsize="4307,2156" path="m5916,2096r-2,2l5914,2114r2,2l5918,2114r,-16l5916,2096xe" fillcolor="#006fbf" stroked="f">
                <v:path arrowok="t"/>
              </v:shape>
              <v:shape id="_x0000_s6201" style="position:absolute;left:3619;top:131;width:4307;height:2156" coordorigin="3619,131" coordsize="4307,2156" path="m5916,2132r-2,2l5914,2148r2,3l5918,2148r,-14l5916,2132xe" fillcolor="#006fbf" stroked="f">
                <v:path arrowok="t"/>
              </v:shape>
              <v:shape id="_x0000_s6202" style="position:absolute;left:3619;top:131;width:4307;height:2156" coordorigin="3619,131" coordsize="4307,2156" path="m5916,2166r-2,3l5914,2183r2,3l5918,2183r,-14l5916,2166xe" fillcolor="#006fbf" stroked="f">
                <v:path arrowok="t"/>
              </v:shape>
              <v:shape id="_x0000_s6203" style="position:absolute;left:3619;top:131;width:4307;height:2156" coordorigin="3619,131" coordsize="4307,2156" path="m5916,2201r-2,3l5914,2218r2,4l5918,2218r,-14l5916,2201xe" fillcolor="#006fbf" stroked="f">
                <v:path arrowok="t"/>
              </v:shape>
              <v:shape id="_x0000_s6204" style="position:absolute;left:3619;top:131;width:4307;height:2156" coordorigin="3619,131" coordsize="4307,2156" path="m5916,2236r-2,2l5914,2254r2,2l5918,2254r,-16l5916,2236xe" fillcolor="#006fbf" stroked="f">
                <v:path arrowok="t"/>
              </v:shape>
              <v:shape id="_x0000_s6205" style="position:absolute;left:3619;top:131;width:4307;height:2156" coordorigin="3619,131" coordsize="4307,2156" path="m5916,2271r-2,2l5914,2284r2,2l5920,2286r2,-2l5918,2284r-2,-2l5918,2282r,-9l5916,2271xe" fillcolor="#006fbf" stroked="f">
                <v:path arrowok="t"/>
              </v:shape>
              <v:shape id="_x0000_s6206" style="position:absolute;left:3619;top:131;width:4307;height:2156" coordorigin="3619,131" coordsize="4307,2156" path="m5918,2282r-2,l5918,2284r,-2xe" fillcolor="#006fbf" stroked="f">
                <v:path arrowok="t"/>
              </v:shape>
              <v:shape id="_x0000_s6207" style="position:absolute;left:3619;top:131;width:4307;height:2156" coordorigin="3619,131" coordsize="4307,2156" path="m5920,2282r-2,l5918,2284r4,l5920,2282xe" fillcolor="#006fbf" stroked="f">
                <v:path arrowok="t"/>
              </v:shape>
              <v:shape id="_x0000_s6208" style="position:absolute;left:3619;top:131;width:4307;height:2156" coordorigin="3619,131" coordsize="4307,2156" path="m5956,2282r-16,l5938,2284r2,2l5956,2286r2,-2l5956,2282xe" fillcolor="#006fbf" stroked="f">
                <v:path arrowok="t"/>
              </v:shape>
              <v:shape id="_x0000_s6209" style="position:absolute;left:3619;top:131;width:4307;height:2156" coordorigin="3619,131" coordsize="4307,2156" path="m5990,2282r-15,l5972,2284r3,2l5990,2286r3,-2l5990,2282xe" fillcolor="#006fbf" stroked="f">
                <v:path arrowok="t"/>
              </v:shape>
              <v:shape id="_x0000_s6210" style="position:absolute;left:3619;top:131;width:4307;height:2156" coordorigin="3619,131" coordsize="4307,2156" path="m6025,2282r-15,l6007,2284r3,2l6025,2286r3,-2l6025,2282xe" fillcolor="#006fbf" stroked="f">
                <v:path arrowok="t"/>
              </v:shape>
              <v:shape id="_x0000_s6211" style="position:absolute;left:3619;top:131;width:4307;height:2156" coordorigin="3619,131" coordsize="4307,2156" path="m6059,2282r-13,l6042,2284r4,2l6059,2286r2,-2l6056,2284r3,-2xe" fillcolor="#006fbf" stroked="f">
                <v:path arrowok="t"/>
              </v:shape>
              <v:shape id="_x0000_s6212" style="position:absolute;left:3619;top:131;width:4307;height:2156" coordorigin="3619,131" coordsize="4307,2156" path="m6059,2282r-3,2l6061,2284r-2,-2xe" fillcolor="#006fbf" stroked="f">
                <v:path arrowok="t"/>
              </v:shape>
              <v:shape id="_x0000_s6213" style="position:absolute;left:3619;top:131;width:4307;height:2156" coordorigin="3619,131" coordsize="4307,2156" path="m6059,2246r-3,2l6056,2264r3,2l6061,2264r,-16l6059,2246xe" fillcolor="#006fbf" stroked="f">
                <v:path arrowok="t"/>
              </v:shape>
              <v:shape id="_x0000_s6214" style="position:absolute;left:3619;top:131;width:4307;height:2156" coordorigin="3619,131" coordsize="4307,2156" path="m6059,2211r-3,2l6056,2229r3,2l6061,2229r,-16l6059,2211xe" fillcolor="#006fbf" stroked="f">
                <v:path arrowok="t"/>
              </v:shape>
              <v:shape id="_x0000_s6215" style="position:absolute;left:3619;top:131;width:4307;height:2156" coordorigin="3619,131" coordsize="4307,2156" path="m6059,2176r-3,2l6056,2194r3,2l6061,2194r,-16l6059,2176xe" fillcolor="#006fbf" stroked="f">
                <v:path arrowok="t"/>
              </v:shape>
              <v:shape id="_x0000_s6216" style="position:absolute;left:3619;top:131;width:4307;height:2156" coordorigin="3619,131" coordsize="4307,2156" path="m6059,2141r-3,3l6056,2158r3,4l6061,2158r,-14l6059,2141xe" fillcolor="#006fbf" stroked="f">
                <v:path arrowok="t"/>
              </v:shape>
              <v:shape id="_x0000_s6217" style="position:absolute;left:3619;top:131;width:4307;height:2156" coordorigin="3619,131" coordsize="4307,2156" path="m6059,2106r-3,3l6056,2123r3,3l6061,2123r,-14l6059,2106xe" fillcolor="#006fbf" stroked="f">
                <v:path arrowok="t"/>
              </v:shape>
              <v:shape id="_x0000_s6218" style="position:absolute;left:3619;top:131;width:4307;height:2156" coordorigin="3619,131" coordsize="4307,2156" path="m6059,2072r-3,2l6056,2088r3,3l6061,2088r,-14l6059,2072xe" fillcolor="#006fbf" stroked="f">
                <v:path arrowok="t"/>
              </v:shape>
              <v:shape id="_x0000_s6219" style="position:absolute;left:3619;top:131;width:4307;height:2156" coordorigin="3619,131" coordsize="4307,2156" path="m6059,2036r-3,2l6056,2054r3,2l6061,2054r,-16l6059,2036xe" fillcolor="#006fbf" stroked="f">
                <v:path arrowok="t"/>
              </v:shape>
              <v:shape id="_x0000_s6220" style="position:absolute;left:3619;top:131;width:4307;height:2156" coordorigin="3619,131" coordsize="4307,2156" path="m6059,2001r-3,2l6056,2019r3,2l6061,2019r,-16l6059,2001xe" fillcolor="#006fbf" stroked="f">
                <v:path arrowok="t"/>
              </v:shape>
              <v:shape id="_x0000_s6221" style="position:absolute;left:3619;top:131;width:4307;height:2156" coordorigin="3619,131" coordsize="4307,2156" path="m6059,1966r-3,2l6056,1984r3,2l6061,1984r,-16l6059,1966xe" fillcolor="#006fbf" stroked="f">
                <v:path arrowok="t"/>
              </v:shape>
              <v:shape id="_x0000_s6222" style="position:absolute;left:3619;top:131;width:4307;height:2156" coordorigin="3619,131" coordsize="4307,2156" path="m6059,1931r-3,3l6056,1948r3,4l6061,1948r,-14l6059,1931xe" fillcolor="#006fbf" stroked="f">
                <v:path arrowok="t"/>
              </v:shape>
              <v:shape id="_x0000_s6223" style="position:absolute;left:3619;top:131;width:4307;height:2156" coordorigin="3619,131" coordsize="4307,2156" path="m6059,1896r-3,3l6056,1913r3,3l6061,1913r,-14l6059,1896xe" fillcolor="#006fbf" stroked="f">
                <v:path arrowok="t"/>
              </v:shape>
              <v:shape id="_x0000_s6224" style="position:absolute;left:3619;top:131;width:4307;height:2156" coordorigin="3619,131" coordsize="4307,2156" path="m6059,1862r-3,2l6056,1878r3,3l6061,1878r,-14l6059,1862xe" fillcolor="#006fbf" stroked="f">
                <v:path arrowok="t"/>
              </v:shape>
              <v:shape id="_x0000_s6225" style="position:absolute;left:3619;top:131;width:4307;height:2156" coordorigin="3619,131" coordsize="4307,2156" path="m6059,1826r-3,2l6056,1844r3,2l6061,1844r,-16l6059,1826xe" fillcolor="#006fbf" stroked="f">
                <v:path arrowok="t"/>
              </v:shape>
              <v:shape id="_x0000_s6226" style="position:absolute;left:3619;top:131;width:4307;height:2156" coordorigin="3619,131" coordsize="4307,2156" path="m6059,1791r-3,2l6056,1809r3,2l6061,1809r,-16l6059,1791xe" fillcolor="#006fbf" stroked="f">
                <v:path arrowok="t"/>
              </v:shape>
              <v:shape id="_x0000_s6227" style="position:absolute;left:3619;top:131;width:4307;height:2156" coordorigin="3619,131" coordsize="4307,2156" path="m6059,1756r-3,2l6056,1774r3,2l6061,1774r,-16l6059,1756xe" fillcolor="#006fbf" stroked="f">
                <v:path arrowok="t"/>
              </v:shape>
              <v:shape id="_x0000_s6228" style="position:absolute;left:3619;top:131;width:4307;height:2156" coordorigin="3619,131" coordsize="4307,2156" path="m6059,1721r-3,3l6056,1738r3,4l6061,1738r,-14l6059,1721xe" fillcolor="#006fbf" stroked="f">
                <v:path arrowok="t"/>
              </v:shape>
              <v:shape id="_x0000_s6229" style="position:absolute;left:3619;top:131;width:4307;height:2156" coordorigin="3619,131" coordsize="4307,2156" path="m6059,1686r-3,3l6056,1703r3,3l6061,1703r,-14l6059,1686xe" fillcolor="#006fbf" stroked="f">
                <v:path arrowok="t"/>
              </v:shape>
              <v:shape id="_x0000_s6230" style="position:absolute;left:3619;top:131;width:4307;height:2156" coordorigin="3619,131" coordsize="4307,2156" path="m6059,1652r-3,2l6056,1668r3,3l6061,1668r,-14l6059,1652xe" fillcolor="#006fbf" stroked="f">
                <v:path arrowok="t"/>
              </v:shape>
              <v:shape id="_x0000_s6231" style="position:absolute;left:3619;top:131;width:4307;height:2156" coordorigin="3619,131" coordsize="4307,2156" path="m6059,1616r-3,2l6056,1634r3,2l6061,1634r,-16l6059,1616xe" fillcolor="#006fbf" stroked="f">
                <v:path arrowok="t"/>
              </v:shape>
              <v:shape id="_x0000_s6232" style="position:absolute;left:3619;top:131;width:4307;height:2156" coordorigin="3619,131" coordsize="4307,2156" path="m6059,1581r-3,2l6056,1599r3,2l6061,1599r,-16l6059,1581xe" fillcolor="#006fbf" stroked="f">
                <v:path arrowok="t"/>
              </v:shape>
              <v:shape id="_x0000_s6233" style="position:absolute;left:3619;top:131;width:4307;height:2156" coordorigin="3619,131" coordsize="4307,2156" path="m6059,1546r-3,2l6056,1564r3,2l6061,1564r,-16l6059,1546xe" fillcolor="#006fbf" stroked="f">
                <v:path arrowok="t"/>
              </v:shape>
              <v:shape id="_x0000_s6234" style="position:absolute;left:3619;top:131;width:4307;height:2156" coordorigin="3619,131" coordsize="4307,2156" path="m6059,1511r-3,3l6056,1528r3,4l6061,1528r,-14l6059,1511xe" fillcolor="#006fbf" stroked="f">
                <v:path arrowok="t"/>
              </v:shape>
              <v:shape id="_x0000_s6235" style="position:absolute;left:3619;top:131;width:4307;height:2156" coordorigin="3619,131" coordsize="4307,2156" path="m6059,1476r-3,3l6056,1493r3,3l6061,1493r,-14l6059,1476xe" fillcolor="#006fbf" stroked="f">
                <v:path arrowok="t"/>
              </v:shape>
              <v:shape id="_x0000_s6236" style="position:absolute;left:3619;top:131;width:4307;height:2156" coordorigin="3619,131" coordsize="4307,2156" path="m6059,1442r-3,2l6056,1458r3,3l6061,1458r,-14l6059,1442xe" fillcolor="#006fbf" stroked="f">
                <v:path arrowok="t"/>
              </v:shape>
              <v:shape id="_x0000_s6237" style="position:absolute;left:3619;top:131;width:4307;height:2156" coordorigin="3619,131" coordsize="4307,2156" path="m6059,1406r-3,2l6056,1424r3,2l6061,1424r,-16l6059,1406xe" fillcolor="#006fbf" stroked="f">
                <v:path arrowok="t"/>
              </v:shape>
              <v:shape id="_x0000_s6238" style="position:absolute;left:3619;top:131;width:4307;height:2156" coordorigin="3619,131" coordsize="4307,2156" path="m6059,1371r-3,2l6056,1389r3,2l6061,1389r,-16l6059,1371xe" fillcolor="#006fbf" stroked="f">
                <v:path arrowok="t"/>
              </v:shape>
              <v:shape id="_x0000_s6239" style="position:absolute;left:3619;top:131;width:4307;height:2156" coordorigin="3619,131" coordsize="4307,2156" path="m6059,1336r-3,2l6056,1354r3,2l6061,1354r,-16l6059,1336xe" fillcolor="#006fbf" stroked="f">
                <v:path arrowok="t"/>
              </v:shape>
              <v:shape id="_x0000_s6240" style="position:absolute;left:3619;top:131;width:4307;height:2156" coordorigin="3619,131" coordsize="4307,2156" path="m6059,1301r-3,3l6056,1318r3,4l6061,1318r,-14l6059,1301xe" fillcolor="#006fbf" stroked="f">
                <v:path arrowok="t"/>
              </v:shape>
              <v:shape id="_x0000_s6241" style="position:absolute;left:3619;top:131;width:4307;height:2156" coordorigin="3619,131" coordsize="4307,2156" path="m6059,1266r-3,3l6056,1283r3,3l6061,1283r,-14l6059,1266xe" fillcolor="#006fbf" stroked="f">
                <v:path arrowok="t"/>
              </v:shape>
              <v:shape id="_x0000_s6242" style="position:absolute;left:3619;top:131;width:4307;height:2156" coordorigin="3619,131" coordsize="4307,2156" path="m6059,1232r-3,2l6056,1248r3,3l6061,1248r,-14l6059,1232xe" fillcolor="#006fbf" stroked="f">
                <v:path arrowok="t"/>
              </v:shape>
              <v:shape id="_x0000_s6243" style="position:absolute;left:3619;top:131;width:4307;height:2156" coordorigin="3619,131" coordsize="4307,2156" path="m6059,1196r-3,2l6056,1214r3,2l6061,1214r,-16l6059,1196xe" fillcolor="#006fbf" stroked="f">
                <v:path arrowok="t"/>
              </v:shape>
              <v:shape id="_x0000_s6244" style="position:absolute;left:3619;top:131;width:4307;height:2156" coordorigin="3619,131" coordsize="4307,2156" path="m6059,1161r-3,2l6056,1179r3,2l6061,1179r,-16l6059,1161xe" fillcolor="#006fbf" stroked="f">
                <v:path arrowok="t"/>
              </v:shape>
              <v:shape id="_x0000_s6245" style="position:absolute;left:3619;top:131;width:4307;height:2156" coordorigin="3619,131" coordsize="4307,2156" path="m6059,1126r-3,2l6056,1144r3,2l6061,1144r,-16l6059,1126xe" fillcolor="#006fbf" stroked="f">
                <v:path arrowok="t"/>
              </v:shape>
              <v:shape id="_x0000_s6246" style="position:absolute;left:3619;top:131;width:4307;height:2156" coordorigin="3619,131" coordsize="4307,2156" path="m6059,1091r-3,3l6056,1108r3,4l6061,1108r,-14l6059,1091xe" fillcolor="#006fbf" stroked="f">
                <v:path arrowok="t"/>
              </v:shape>
              <v:shape id="_x0000_s6247" style="position:absolute;left:3619;top:131;width:4307;height:2156" coordorigin="3619,131" coordsize="4307,2156" path="m6059,1056r-3,3l6056,1073r3,3l6061,1073r,-14l6059,1056xe" fillcolor="#006fbf" stroked="f">
                <v:path arrowok="t"/>
              </v:shape>
              <v:shape id="_x0000_s6248" style="position:absolute;left:3619;top:131;width:4307;height:2156" coordorigin="3619,131" coordsize="4307,2156" path="m6059,1022r-3,2l6056,1038r3,3l6061,1038r,-14l6059,1022xe" fillcolor="#006fbf" stroked="f">
                <v:path arrowok="t"/>
              </v:shape>
              <v:shape id="_x0000_s6249" style="position:absolute;left:3619;top:131;width:4307;height:2156" coordorigin="3619,131" coordsize="4307,2156" path="m6059,986r-3,2l6056,1004r3,2l6061,1004r,-16l6059,986xe" fillcolor="#006fbf" stroked="f">
                <v:path arrowok="t"/>
              </v:shape>
              <v:shape id="_x0000_s6250" style="position:absolute;left:3619;top:131;width:4307;height:2156" coordorigin="3619,131" coordsize="4307,2156" path="m6059,951r-3,2l6056,969r3,2l6061,969r,-16l6059,951xe" fillcolor="#006fbf" stroked="f">
                <v:path arrowok="t"/>
              </v:shape>
              <v:shape id="_x0000_s6251" style="position:absolute;left:3619;top:131;width:4307;height:2156" coordorigin="3619,131" coordsize="4307,2156" path="m6059,916r-3,2l6056,934r3,2l6061,934r,-16l6059,916xe" fillcolor="#006fbf" stroked="f">
                <v:path arrowok="t"/>
              </v:shape>
              <v:shape id="_x0000_s6252" style="position:absolute;left:3619;top:131;width:4307;height:2156" coordorigin="3619,131" coordsize="4307,2156" path="m6059,881r-3,3l6056,898r3,4l6061,898r,-14l6059,881xe" fillcolor="#006fbf" stroked="f">
                <v:path arrowok="t"/>
              </v:shape>
              <v:shape id="_x0000_s6253" style="position:absolute;left:3619;top:131;width:4307;height:2156" coordorigin="3619,131" coordsize="4307,2156" path="m6059,846r-3,3l6056,863r3,3l6061,863r,-14l6059,846xe" fillcolor="#006fbf" stroked="f">
                <v:path arrowok="t"/>
              </v:shape>
              <v:shape id="_x0000_s6254" style="position:absolute;left:3619;top:131;width:4307;height:2156" coordorigin="3619,131" coordsize="4307,2156" path="m6059,812r-3,2l6056,828r3,3l6061,828r,-14l6059,812xe" fillcolor="#006fbf" stroked="f">
                <v:path arrowok="t"/>
              </v:shape>
              <v:shape id="_x0000_s6255" style="position:absolute;left:3619;top:131;width:4307;height:2156" coordorigin="3619,131" coordsize="4307,2156" path="m6059,776r-3,2l6056,794r3,2l6061,794r,-16l6059,776xe" fillcolor="#006fbf" stroked="f">
                <v:path arrowok="t"/>
              </v:shape>
              <v:shape id="_x0000_s6256" style="position:absolute;left:3619;top:131;width:4307;height:2156" coordorigin="3619,131" coordsize="4307,2156" path="m6059,741r-3,2l6056,759r3,2l6061,759r,-16l6059,741xe" fillcolor="#006fbf" stroked="f">
                <v:path arrowok="t"/>
              </v:shape>
              <v:shape id="_x0000_s6257" style="position:absolute;left:3619;top:131;width:4307;height:2156" coordorigin="3619,131" coordsize="4307,2156" path="m6059,706r-3,2l6056,724r3,2l6061,724r,-16l6059,706xe" fillcolor="#006fbf" stroked="f">
                <v:path arrowok="t"/>
              </v:shape>
              <v:shape id="_x0000_s6258" style="position:absolute;left:3619;top:131;width:4307;height:2156" coordorigin="3619,131" coordsize="4307,2156" path="m6059,671r-3,3l6056,688r3,4l6061,688r,-14l6059,671xe" fillcolor="#006fbf" stroked="f">
                <v:path arrowok="t"/>
              </v:shape>
              <v:shape id="_x0000_s6259" style="position:absolute;left:3619;top:131;width:4307;height:2156" coordorigin="3619,131" coordsize="4307,2156" path="m6059,636r-3,3l6056,653r3,3l6061,653r,-14l6059,636xe" fillcolor="#006fbf" stroked="f">
                <v:path arrowok="t"/>
              </v:shape>
              <v:shape id="_x0000_s6260" style="position:absolute;left:3619;top:131;width:4307;height:2156" coordorigin="3619,131" coordsize="4307,2156" path="m6059,602r-3,2l6056,618r3,3l6061,618r,-14l6059,602xe" fillcolor="#006fbf" stroked="f">
                <v:path arrowok="t"/>
              </v:shape>
              <v:shape id="_x0000_s6261" style="position:absolute;left:3619;top:131;width:4307;height:2156" coordorigin="3619,131" coordsize="4307,2156" path="m6059,566r-3,2l6056,584r3,2l6061,584r,-16l6059,566xe" fillcolor="#006fbf" stroked="f">
                <v:path arrowok="t"/>
              </v:shape>
              <v:shape id="_x0000_s6262" style="position:absolute;left:3619;top:131;width:4307;height:2156" coordorigin="3619,131" coordsize="4307,2156" path="m6059,531r-3,2l6056,549r3,2l6061,549r,-16l6059,531xe" fillcolor="#006fbf" stroked="f">
                <v:path arrowok="t"/>
              </v:shape>
              <v:shape id="_x0000_s6263" style="position:absolute;left:3619;top:131;width:4307;height:2156" coordorigin="3619,131" coordsize="4307,2156" path="m6059,496r-3,2l6056,514r3,2l6061,514r,-16l6059,496xe" fillcolor="#006fbf" stroked="f">
                <v:path arrowok="t"/>
              </v:shape>
              <v:shape id="_x0000_s6264" style="position:absolute;left:3619;top:131;width:4307;height:2156" coordorigin="3619,131" coordsize="4307,2156" path="m6059,461r-3,3l6056,478r3,4l6061,478r,-14l6059,461xe" fillcolor="#006fbf" stroked="f">
                <v:path arrowok="t"/>
              </v:shape>
              <v:shape id="_x0000_s6265" style="position:absolute;left:3619;top:131;width:4307;height:2156" coordorigin="3619,131" coordsize="4307,2156" path="m6059,426r-3,3l6056,443r3,3l6061,443r,-14l6059,426xe" fillcolor="#006fbf" stroked="f">
                <v:path arrowok="t"/>
              </v:shape>
              <v:shape id="_x0000_s6266" style="position:absolute;left:3619;top:131;width:4307;height:2156" coordorigin="3619,131" coordsize="4307,2156" path="m6059,392r-3,2l6056,408r3,3l6061,408r,-14l6059,392xe" fillcolor="#006fbf" stroked="f">
                <v:path arrowok="t"/>
              </v:shape>
              <v:shape id="_x0000_s6267" style="position:absolute;left:3619;top:131;width:4307;height:2156" coordorigin="3619,131" coordsize="4307,2156" path="m6059,356r-3,2l6056,374r3,2l6061,374r,-16l6059,356xe" fillcolor="#006fbf" stroked="f">
                <v:path arrowok="t"/>
              </v:shape>
              <v:shape id="_x0000_s6268" style="position:absolute;left:3619;top:131;width:4307;height:2156" coordorigin="3619,131" coordsize="4307,2156" path="m6059,321r-3,2l6056,339r3,2l6061,339r,-16l6059,321xe" fillcolor="#006fbf" stroked="f">
                <v:path arrowok="t"/>
              </v:shape>
              <v:shape id="_x0000_s6269" style="position:absolute;left:3619;top:131;width:4307;height:2156" coordorigin="3619,131" coordsize="4307,2156" path="m6059,286r-3,2l6056,304r3,2l6061,304r,-16l6059,286xe" fillcolor="#006fbf" stroked="f">
                <v:path arrowok="t"/>
              </v:shape>
              <v:shape id="_x0000_s6270" style="position:absolute;left:3619;top:131;width:4307;height:2156" coordorigin="3619,131" coordsize="4307,2156" path="m6059,251r-3,3l6056,268r3,4l6061,268r,-14l6059,251xe" fillcolor="#006fbf" stroked="f">
                <v:path arrowok="t"/>
              </v:shape>
              <v:shape id="_x0000_s6271" style="position:absolute;left:3619;top:131;width:4307;height:2156" coordorigin="3619,131" coordsize="4307,2156" path="m6059,216r-3,3l6056,233r3,3l6061,233r,-14l6059,216xe" fillcolor="#006fbf" stroked="f">
                <v:path arrowok="t"/>
              </v:shape>
              <v:shape id="_x0000_s6272" style="position:absolute;left:3619;top:131;width:4307;height:2156" coordorigin="3619,131" coordsize="4307,2156" path="m6059,182r-3,2l6056,198r3,3l6061,198r,-14l6059,182xe" fillcolor="#006fbf" stroked="f">
                <v:path arrowok="t"/>
              </v:shape>
              <v:shape id="_x0000_s6273" style="position:absolute;left:3619;top:131;width:4307;height:2156" coordorigin="3619,131" coordsize="4307,2156" path="m6059,146r-3,2l6056,164r3,2l6061,164r,-16l6059,146xe" fillcolor="#006fbf" stroked="f">
                <v:path arrowok="t"/>
              </v:shape>
              <v:shape id="_x0000_s6274" style="position:absolute;left:3619;top:131;width:4307;height:2156" coordorigin="3619,131" coordsize="4307,2156" path="m6079,131r-15,l6061,134r3,2l6079,136r3,-2l6079,131xe" fillcolor="#006fbf" stroked="f">
                <v:path arrowok="t"/>
              </v:shape>
              <v:shape id="_x0000_s6275" style="position:absolute;left:3619;top:131;width:4307;height:2156" coordorigin="3619,131" coordsize="4307,2156" path="m6114,131r-14,l6096,134r4,2l6114,136r2,-2l6114,131xe" fillcolor="#006fbf" stroked="f">
                <v:path arrowok="t"/>
              </v:shape>
              <v:shape id="_x0000_s6276" style="position:absolute;left:3619;top:131;width:4307;height:2156" coordorigin="3619,131" coordsize="4307,2156" path="m6149,131r-15,l6132,134r2,2l6149,136r2,-2l6149,131xe" fillcolor="#006fbf" stroked="f">
                <v:path arrowok="t"/>
              </v:shape>
              <v:shape id="_x0000_s6277" style="position:absolute;left:3619;top:131;width:4307;height:2156" coordorigin="3619,131" coordsize="4307,2156" path="m6184,131r-15,l6167,134r2,2l6184,136r2,-2l6184,131xe" fillcolor="#006fbf" stroked="f">
                <v:path arrowok="t"/>
              </v:shape>
              <v:shape id="_x0000_s6278" style="position:absolute;left:3619;top:131;width:4307;height:2156" coordorigin="3619,131" coordsize="4307,2156" path="m6203,132r-3,3l6200,150r3,3l6205,150r,-15l6203,132xe" fillcolor="#006fbf" stroked="f">
                <v:path arrowok="t"/>
              </v:shape>
              <v:shape id="_x0000_s6279" style="position:absolute;left:3619;top:131;width:4307;height:2156" coordorigin="3619,131" coordsize="4307,2156" path="m6203,167r-3,3l6200,185r3,3l6205,185r,-15l6203,167xe" fillcolor="#006fbf" stroked="f">
                <v:path arrowok="t"/>
              </v:shape>
              <v:shape id="_x0000_s6280" style="position:absolute;left:3619;top:131;width:4307;height:2156" coordorigin="3619,131" coordsize="4307,2156" path="m6203,202r-3,2l6200,220r3,2l6205,220r,-16l6203,202xe" fillcolor="#006fbf" stroked="f">
                <v:path arrowok="t"/>
              </v:shape>
              <v:shape id="_x0000_s6281" style="position:absolute;left:3619;top:131;width:4307;height:2156" coordorigin="3619,131" coordsize="4307,2156" path="m6203,237r-3,3l6200,255r3,2l6205,255r,-15l6203,237xe" fillcolor="#006fbf" stroked="f">
                <v:path arrowok="t"/>
              </v:shape>
              <v:shape id="_x0000_s6282" style="position:absolute;left:3619;top:131;width:4307;height:2156" coordorigin="3619,131" coordsize="4307,2156" path="m6203,273r-3,2l6200,290r3,2l6205,290r,-15l6203,273xe" fillcolor="#006fbf" stroked="f">
                <v:path arrowok="t"/>
              </v:shape>
              <v:shape id="_x0000_s6283" style="position:absolute;left:3619;top:131;width:4307;height:2156" coordorigin="3619,131" coordsize="4307,2156" path="m6203,308r-3,2l6200,324r3,3l6205,324r,-14l6203,308xe" fillcolor="#006fbf" stroked="f">
                <v:path arrowok="t"/>
              </v:shape>
              <v:shape id="_x0000_s6284" style="position:absolute;left:3619;top:131;width:4307;height:2156" coordorigin="3619,131" coordsize="4307,2156" path="m6203,342r-3,3l6200,360r3,3l6205,360r,-15l6203,342xe" fillcolor="#006fbf" stroked="f">
                <v:path arrowok="t"/>
              </v:shape>
              <v:shape id="_x0000_s6285" style="position:absolute;left:3619;top:131;width:4307;height:2156" coordorigin="3619,131" coordsize="4307,2156" path="m6203,377r-3,3l6200,395r3,3l6205,395r,-15l6203,377xe" fillcolor="#006fbf" stroked="f">
                <v:path arrowok="t"/>
              </v:shape>
              <v:shape id="_x0000_s6286" style="position:absolute;left:3619;top:131;width:4307;height:2156" coordorigin="3619,131" coordsize="4307,2156" path="m6203,412r-3,2l6200,430r3,2l6205,430r,-16l6203,412xe" fillcolor="#006fbf" stroked="f">
                <v:path arrowok="t"/>
              </v:shape>
              <v:shape id="_x0000_s6287" style="position:absolute;left:3619;top:131;width:4307;height:2156" coordorigin="3619,131" coordsize="4307,2156" path="m6203,447r-3,3l6200,465r3,2l6205,465r,-15l6203,447xe" fillcolor="#006fbf" stroked="f">
                <v:path arrowok="t"/>
              </v:shape>
              <v:shape id="_x0000_s6288" style="position:absolute;left:3619;top:131;width:4307;height:2156" coordorigin="3619,131" coordsize="4307,2156" path="m6203,483r-3,2l6200,500r3,2l6205,500r,-15l6203,483xe" fillcolor="#006fbf" stroked="f">
                <v:path arrowok="t"/>
              </v:shape>
              <v:shape id="_x0000_s6289" style="position:absolute;left:3619;top:131;width:4307;height:2156" coordorigin="3619,131" coordsize="4307,2156" path="m6203,518r-3,2l6200,534r3,3l6205,534r,-14l6203,518xe" fillcolor="#006fbf" stroked="f">
                <v:path arrowok="t"/>
              </v:shape>
              <v:shape id="_x0000_s6290" style="position:absolute;left:3619;top:131;width:4307;height:2156" coordorigin="3619,131" coordsize="4307,2156" path="m6203,552r-3,3l6200,570r3,3l6205,570r,-15l6203,552xe" fillcolor="#006fbf" stroked="f">
                <v:path arrowok="t"/>
              </v:shape>
              <v:shape id="_x0000_s6291" style="position:absolute;left:3619;top:131;width:4307;height:2156" coordorigin="3619,131" coordsize="4307,2156" path="m6203,587r-3,3l6200,605r3,3l6205,605r,-15l6203,587xe" fillcolor="#006fbf" stroked="f">
                <v:path arrowok="t"/>
              </v:shape>
              <v:shape id="_x0000_s6292" style="position:absolute;left:3619;top:131;width:4307;height:2156" coordorigin="3619,131" coordsize="4307,2156" path="m6203,622r-3,2l6200,640r3,2l6205,640r,-16l6203,622xe" fillcolor="#006fbf" stroked="f">
                <v:path arrowok="t"/>
              </v:shape>
              <v:shape id="_x0000_s6293" style="position:absolute;left:3619;top:131;width:4307;height:2156" coordorigin="3619,131" coordsize="4307,2156" path="m6203,657r-3,3l6200,675r3,2l6205,675r,-15l6203,657xe" fillcolor="#006fbf" stroked="f">
                <v:path arrowok="t"/>
              </v:shape>
              <v:shape id="_x0000_s6294" style="position:absolute;left:3619;top:131;width:4307;height:2156" coordorigin="3619,131" coordsize="4307,2156" path="m6203,693r-3,2l6200,710r3,2l6205,710r,-15l6203,693xe" fillcolor="#006fbf" stroked="f">
                <v:path arrowok="t"/>
              </v:shape>
              <v:shape id="_x0000_s6295" style="position:absolute;left:3619;top:131;width:4307;height:2156" coordorigin="3619,131" coordsize="4307,2156" path="m6203,728r-3,2l6200,744r3,3l6205,744r,-14l6203,728xe" fillcolor="#006fbf" stroked="f">
                <v:path arrowok="t"/>
              </v:shape>
              <v:shape id="_x0000_s6296" style="position:absolute;left:3619;top:131;width:4307;height:2156" coordorigin="3619,131" coordsize="4307,2156" path="m6203,762r-3,3l6200,780r3,3l6205,780r,-15l6203,762xe" fillcolor="#006fbf" stroked="f">
                <v:path arrowok="t"/>
              </v:shape>
              <v:shape id="_x0000_s6297" style="position:absolute;left:3619;top:131;width:4307;height:2156" coordorigin="3619,131" coordsize="4307,2156" path="m6203,797r-3,3l6200,815r3,3l6205,815r,-15l6203,797xe" fillcolor="#006fbf" stroked="f">
                <v:path arrowok="t"/>
              </v:shape>
              <v:shape id="_x0000_s6298" style="position:absolute;left:3619;top:131;width:4307;height:2156" coordorigin="3619,131" coordsize="4307,2156" path="m6203,832r-3,2l6200,850r3,2l6205,850r,-16l6203,832xe" fillcolor="#006fbf" stroked="f">
                <v:path arrowok="t"/>
              </v:shape>
              <v:shape id="_x0000_s6299" style="position:absolute;left:3619;top:131;width:4307;height:2156" coordorigin="3619,131" coordsize="4307,2156" path="m6203,867r-3,3l6200,885r3,2l6205,885r,-15l6203,867xe" fillcolor="#006fbf" stroked="f">
                <v:path arrowok="t"/>
              </v:shape>
              <v:shape id="_x0000_s6300" style="position:absolute;left:3619;top:131;width:4307;height:2156" coordorigin="3619,131" coordsize="4307,2156" path="m6203,903r-3,2l6200,920r3,2l6205,920r,-15l6203,903xe" fillcolor="#006fbf" stroked="f">
                <v:path arrowok="t"/>
              </v:shape>
              <v:shape id="_x0000_s6301" style="position:absolute;left:3619;top:131;width:4307;height:2156" coordorigin="3619,131" coordsize="4307,2156" path="m6203,938r-3,2l6200,954r3,3l6205,954r,-14l6203,938xe" fillcolor="#006fbf" stroked="f">
                <v:path arrowok="t"/>
              </v:shape>
              <v:shape id="_x0000_s6302" style="position:absolute;left:3619;top:131;width:4307;height:2156" coordorigin="3619,131" coordsize="4307,2156" path="m6203,972r-3,3l6200,990r3,3l6205,990r,-15l6203,972xe" fillcolor="#006fbf" stroked="f">
                <v:path arrowok="t"/>
              </v:shape>
              <v:shape id="_x0000_s6303" style="position:absolute;left:3619;top:131;width:4307;height:2156" coordorigin="3619,131" coordsize="4307,2156" path="m6203,1007r-3,3l6200,1025r3,3l6205,1025r,-15l6203,1007xe" fillcolor="#006fbf" stroked="f">
                <v:path arrowok="t"/>
              </v:shape>
              <v:shape id="_x0000_s6304" style="position:absolute;left:3619;top:131;width:4307;height:2156" coordorigin="3619,131" coordsize="4307,2156" path="m6203,1042r-3,2l6200,1060r3,2l6205,1060r,-16l6203,1042xe" fillcolor="#006fbf" stroked="f">
                <v:path arrowok="t"/>
              </v:shape>
              <v:shape id="_x0000_s6305" style="position:absolute;left:3619;top:131;width:4307;height:2156" coordorigin="3619,131" coordsize="4307,2156" path="m6203,1077r-3,3l6200,1095r3,2l6205,1095r,-15l6203,1077xe" fillcolor="#006fbf" stroked="f">
                <v:path arrowok="t"/>
              </v:shape>
              <v:shape id="_x0000_s6306" style="position:absolute;left:3619;top:131;width:4307;height:2156" coordorigin="3619,131" coordsize="4307,2156" path="m6203,1113r-3,2l6200,1130r3,2l6205,1130r,-15l6203,1113xe" fillcolor="#006fbf" stroked="f">
                <v:path arrowok="t"/>
              </v:shape>
              <v:shape id="_x0000_s6307" style="position:absolute;left:3619;top:131;width:4307;height:2156" coordorigin="3619,131" coordsize="4307,2156" path="m6203,1148r-3,2l6200,1164r3,3l6205,1164r,-14l6203,1148xe" fillcolor="#006fbf" stroked="f">
                <v:path arrowok="t"/>
              </v:shape>
              <v:shape id="_x0000_s6308" style="position:absolute;left:3619;top:131;width:4307;height:2156" coordorigin="3619,131" coordsize="4307,2156" path="m6203,1182r-3,3l6200,1200r3,3l6205,1200r,-15l6203,1182xe" fillcolor="#006fbf" stroked="f">
                <v:path arrowok="t"/>
              </v:shape>
              <v:shape id="_x0000_s6309" style="position:absolute;left:3619;top:131;width:4307;height:2156" coordorigin="3619,131" coordsize="4307,2156" path="m6203,1217r-3,3l6200,1235r3,3l6205,1235r,-15l6203,1217xe" fillcolor="#006fbf" stroked="f">
                <v:path arrowok="t"/>
              </v:shape>
              <v:shape id="_x0000_s6310" style="position:absolute;left:3619;top:131;width:4307;height:2156" coordorigin="3619,131" coordsize="4307,2156" path="m6203,1252r-3,2l6200,1270r3,2l6205,1270r,-16l6203,1252xe" fillcolor="#006fbf" stroked="f">
                <v:path arrowok="t"/>
              </v:shape>
              <v:shape id="_x0000_s6311" style="position:absolute;left:3619;top:131;width:4307;height:2156" coordorigin="3619,131" coordsize="4307,2156" path="m6203,1287r-3,3l6200,1305r3,2l6205,1305r,-15l6203,1287xe" fillcolor="#006fbf" stroked="f">
                <v:path arrowok="t"/>
              </v:shape>
              <v:shape id="_x0000_s6312" style="position:absolute;left:3619;top:131;width:4307;height:2156" coordorigin="3619,131" coordsize="4307,2156" path="m6203,1323r-3,2l6200,1340r3,2l6205,1340r,-15l6203,1323xe" fillcolor="#006fbf" stroked="f">
                <v:path arrowok="t"/>
              </v:shape>
              <v:shape id="_x0000_s6313" style="position:absolute;left:3619;top:131;width:4307;height:2156" coordorigin="3619,131" coordsize="4307,2156" path="m6203,1358r-3,2l6200,1374r3,3l6205,1374r,-14l6203,1358xe" fillcolor="#006fbf" stroked="f">
                <v:path arrowok="t"/>
              </v:shape>
              <v:shape id="_x0000_s6314" style="position:absolute;left:3619;top:131;width:4307;height:2156" coordorigin="3619,131" coordsize="4307,2156" path="m6203,1392r-3,3l6200,1410r3,3l6205,1410r,-15l6203,1392xe" fillcolor="#006fbf" stroked="f">
                <v:path arrowok="t"/>
              </v:shape>
              <v:shape id="_x0000_s6315" style="position:absolute;left:3619;top:131;width:4307;height:2156" coordorigin="3619,131" coordsize="4307,2156" path="m6203,1427r-3,3l6200,1445r3,3l6205,1445r,-15l6203,1427xe" fillcolor="#006fbf" stroked="f">
                <v:path arrowok="t"/>
              </v:shape>
              <v:shape id="_x0000_s6316" style="position:absolute;left:3619;top:131;width:4307;height:2156" coordorigin="3619,131" coordsize="4307,2156" path="m6203,1462r-3,2l6200,1480r3,2l6205,1480r,-16l6203,1462xe" fillcolor="#006fbf" stroked="f">
                <v:path arrowok="t"/>
              </v:shape>
              <v:shape id="_x0000_s6317" style="position:absolute;left:3619;top:131;width:4307;height:2156" coordorigin="3619,131" coordsize="4307,2156" path="m6203,1497r-3,3l6200,1515r3,2l6205,1515r,-15l6203,1497xe" fillcolor="#006fbf" stroked="f">
                <v:path arrowok="t"/>
              </v:shape>
              <v:shape id="_x0000_s6318" style="position:absolute;left:3619;top:131;width:4307;height:2156" coordorigin="3619,131" coordsize="4307,2156" path="m6203,1533r-3,2l6200,1550r3,2l6205,1550r,-15l6203,1533xe" fillcolor="#006fbf" stroked="f">
                <v:path arrowok="t"/>
              </v:shape>
              <v:shape id="_x0000_s6319" style="position:absolute;left:3619;top:131;width:4307;height:2156" coordorigin="3619,131" coordsize="4307,2156" path="m6203,1568r-3,2l6200,1584r3,3l6205,1584r,-14l6203,1568xe" fillcolor="#006fbf" stroked="f">
                <v:path arrowok="t"/>
              </v:shape>
              <v:shape id="_x0000_s6320" style="position:absolute;left:3619;top:131;width:4307;height:2156" coordorigin="3619,131" coordsize="4307,2156" path="m6203,1602r-3,3l6200,1620r3,3l6205,1620r,-15l6203,1602xe" fillcolor="#006fbf" stroked="f">
                <v:path arrowok="t"/>
              </v:shape>
              <v:shape id="_x0000_s6321" style="position:absolute;left:3619;top:131;width:4307;height:2156" coordorigin="3619,131" coordsize="4307,2156" path="m6203,1637r-3,3l6200,1655r3,3l6205,1655r,-15l6203,1637xe" fillcolor="#006fbf" stroked="f">
                <v:path arrowok="t"/>
              </v:shape>
              <v:shape id="_x0000_s6322" style="position:absolute;left:3619;top:131;width:4307;height:2156" coordorigin="3619,131" coordsize="4307,2156" path="m6203,1672r-3,2l6200,1690r3,2l6205,1690r,-16l6203,1672xe" fillcolor="#006fbf" stroked="f">
                <v:path arrowok="t"/>
              </v:shape>
              <v:shape id="_x0000_s6323" style="position:absolute;left:3619;top:131;width:4307;height:2156" coordorigin="3619,131" coordsize="4307,2156" path="m6203,1707r-3,3l6200,1725r3,2l6205,1725r,-15l6203,1707xe" fillcolor="#006fbf" stroked="f">
                <v:path arrowok="t"/>
              </v:shape>
              <v:shape id="_x0000_s6324" style="position:absolute;left:3619;top:131;width:4307;height:2156" coordorigin="3619,131" coordsize="4307,2156" path="m6203,1743r-3,2l6200,1760r3,2l6205,1760r,-15l6203,1743xe" fillcolor="#006fbf" stroked="f">
                <v:path arrowok="t"/>
              </v:shape>
              <v:shape id="_x0000_s6325" style="position:absolute;left:3619;top:131;width:4307;height:2156" coordorigin="3619,131" coordsize="4307,2156" path="m6203,1778r-3,2l6200,1794r3,3l6205,1794r,-14l6203,1778xe" fillcolor="#006fbf" stroked="f">
                <v:path arrowok="t"/>
              </v:shape>
              <v:shape id="_x0000_s6326" style="position:absolute;left:3619;top:131;width:4307;height:2156" coordorigin="3619,131" coordsize="4307,2156" path="m6203,1812r-3,3l6200,1830r3,3l6205,1830r,-15l6203,1812xe" fillcolor="#006fbf" stroked="f">
                <v:path arrowok="t"/>
              </v:shape>
              <v:shape id="_x0000_s6327" style="position:absolute;left:3619;top:131;width:4307;height:2156" coordorigin="3619,131" coordsize="4307,2156" path="m6203,1847r-3,3l6200,1865r3,3l6205,1865r,-15l6203,1847xe" fillcolor="#006fbf" stroked="f">
                <v:path arrowok="t"/>
              </v:shape>
              <v:shape id="_x0000_s6328" style="position:absolute;left:3619;top:131;width:4307;height:2156" coordorigin="3619,131" coordsize="4307,2156" path="m6203,1882r-3,2l6200,1900r3,2l6205,1900r,-16l6203,1882xe" fillcolor="#006fbf" stroked="f">
                <v:path arrowok="t"/>
              </v:shape>
              <v:shape id="_x0000_s6329" style="position:absolute;left:3619;top:131;width:4307;height:2156" coordorigin="3619,131" coordsize="4307,2156" path="m6203,1917r-3,3l6200,1935r3,2l6205,1935r,-15l6203,1917xe" fillcolor="#006fbf" stroked="f">
                <v:path arrowok="t"/>
              </v:shape>
              <v:shape id="_x0000_s6330" style="position:absolute;left:3619;top:131;width:4307;height:2156" coordorigin="3619,131" coordsize="4307,2156" path="m6203,1953r-3,2l6200,1970r3,2l6205,1970r,-15l6203,1953xe" fillcolor="#006fbf" stroked="f">
                <v:path arrowok="t"/>
              </v:shape>
              <v:shape id="_x0000_s6331" style="position:absolute;left:3619;top:131;width:4307;height:2156" coordorigin="3619,131" coordsize="4307,2156" path="m6203,1988r-3,2l6200,2004r3,3l6205,2004r,-14l6203,1988xe" fillcolor="#006fbf" stroked="f">
                <v:path arrowok="t"/>
              </v:shape>
              <v:shape id="_x0000_s6332" style="position:absolute;left:3619;top:131;width:4307;height:2156" coordorigin="3619,131" coordsize="4307,2156" path="m6203,2022r-3,3l6200,2040r3,3l6205,2040r,-15l6203,2022xe" fillcolor="#006fbf" stroked="f">
                <v:path arrowok="t"/>
              </v:shape>
              <v:shape id="_x0000_s6333" style="position:absolute;left:3619;top:131;width:4307;height:2156" coordorigin="3619,131" coordsize="4307,2156" path="m6203,2057r-3,3l6200,2075r3,3l6205,2075r,-15l6203,2057xe" fillcolor="#006fbf" stroked="f">
                <v:path arrowok="t"/>
              </v:shape>
              <v:shape id="_x0000_s6334" style="position:absolute;left:3619;top:131;width:4307;height:2156" coordorigin="3619,131" coordsize="4307,2156" path="m6203,2092r-3,2l6200,2110r3,2l6205,2110r,-16l6203,2092xe" fillcolor="#006fbf" stroked="f">
                <v:path arrowok="t"/>
              </v:shape>
              <v:shape id="_x0000_s6335" style="position:absolute;left:3619;top:131;width:4307;height:2156" coordorigin="3619,131" coordsize="4307,2156" path="m6203,2127r-3,3l6200,2145r3,2l6205,2145r,-15l6203,2127xe" fillcolor="#006fbf" stroked="f">
                <v:path arrowok="t"/>
              </v:shape>
              <v:shape id="_x0000_s6336" style="position:absolute;left:3619;top:131;width:4307;height:2156" coordorigin="3619,131" coordsize="4307,2156" path="m6203,2163r-3,2l6200,2180r3,2l6205,2180r,-15l6203,2163xe" fillcolor="#006fbf" stroked="f">
                <v:path arrowok="t"/>
              </v:shape>
              <v:shape id="_x0000_s6337" style="position:absolute;left:3619;top:131;width:4307;height:2156" coordorigin="3619,131" coordsize="4307,2156" path="m6203,2198r-3,2l6200,2214r3,3l6205,2214r,-14l6203,2198xe" fillcolor="#006fbf" stroked="f">
                <v:path arrowok="t"/>
              </v:shape>
              <v:shape id="_x0000_s6338" style="position:absolute;left:3619;top:131;width:4307;height:2156" coordorigin="3619,131" coordsize="4307,2156" path="m6203,2232r-3,3l6200,2250r3,3l6205,2250r,-15l6203,2232xe" fillcolor="#006fbf" stroked="f">
                <v:path arrowok="t"/>
              </v:shape>
              <v:shape id="_x0000_s6339" style="position:absolute;left:3619;top:131;width:4307;height:2156" coordorigin="3619,131" coordsize="4307,2156" path="m6203,2267r-3,3l6200,2284r3,2l6205,2284r-2,-2l6205,2282r,-12l6203,2267xe" fillcolor="#006fbf" stroked="f">
                <v:path arrowok="t"/>
              </v:shape>
              <v:shape id="_x0000_s6340" style="position:absolute;left:3619;top:131;width:4307;height:2156" coordorigin="3619,131" coordsize="4307,2156" path="m6205,2282r-2,l6205,2284r,-2xe" fillcolor="#006fbf" stroked="f">
                <v:path arrowok="t"/>
              </v:shape>
              <v:shape id="_x0000_s6341" style="position:absolute;left:3619;top:131;width:4307;height:2156" coordorigin="3619,131" coordsize="4307,2156" path="m6238,2282r-15,l6221,2284r2,2l6238,2286r2,-2l6238,2282xe" fillcolor="#006fbf" stroked="f">
                <v:path arrowok="t"/>
              </v:shape>
              <v:shape id="_x0000_s6342" style="position:absolute;left:3619;top:131;width:4307;height:2156" coordorigin="3619,131" coordsize="4307,2156" path="m6274,2282r-16,l6256,2284r2,2l6274,2286r2,-2l6274,2282xe" fillcolor="#006fbf" stroked="f">
                <v:path arrowok="t"/>
              </v:shape>
              <v:shape id="_x0000_s6343" style="position:absolute;left:3619;top:131;width:4307;height:2156" coordorigin="3619,131" coordsize="4307,2156" path="m6308,2282r-15,l6290,2284r3,2l6308,2286r3,-2l6308,2282xe" fillcolor="#006fbf" stroked="f">
                <v:path arrowok="t"/>
              </v:shape>
              <v:shape id="_x0000_s6344" style="position:absolute;left:3619;top:131;width:4307;height:2156" coordorigin="3619,131" coordsize="4307,2156" path="m6343,2282r-15,l6325,2284r3,2l6343,2286r3,-2l6343,2282xe" fillcolor="#006fbf" stroked="f">
                <v:path arrowok="t"/>
              </v:shape>
              <v:shape id="_x0000_s6345" style="position:absolute;left:3619;top:131;width:4307;height:2156" coordorigin="3619,131" coordsize="4307,2156" path="m6346,2249r-3,4l6343,2267r3,3l6348,2267r,-14l6346,2249xe" fillcolor="#006fbf" stroked="f">
                <v:path arrowok="t"/>
              </v:shape>
              <v:shape id="_x0000_s6346" style="position:absolute;left:3619;top:131;width:4307;height:2156" coordorigin="3619,131" coordsize="4307,2156" path="m6346,2214r-3,3l6343,2232r3,3l6348,2232r,-15l6346,2214xe" fillcolor="#006fbf" stroked="f">
                <v:path arrowok="t"/>
              </v:shape>
              <v:shape id="_x0000_s6347" style="position:absolute;left:3619;top:131;width:4307;height:2156" coordorigin="3619,131" coordsize="4307,2156" path="m6346,2180r-3,2l6343,2198r3,2l6348,2198r,-16l6346,2180xe" fillcolor="#006fbf" stroked="f">
                <v:path arrowok="t"/>
              </v:shape>
              <v:shape id="_x0000_s6348" style="position:absolute;left:3619;top:131;width:4307;height:2156" coordorigin="3619,131" coordsize="4307,2156" path="m6346,2145r-3,2l6343,2163r3,2l6348,2163r,-16l6346,2145xe" fillcolor="#006fbf" stroked="f">
                <v:path arrowok="t"/>
              </v:shape>
              <v:shape id="_x0000_s6349" style="position:absolute;left:3619;top:131;width:4307;height:2156" coordorigin="3619,131" coordsize="4307,2156" path="m6346,2110r-3,2l6343,2127r3,2l6348,2127r,-15l6346,2110xe" fillcolor="#006fbf" stroked="f">
                <v:path arrowok="t"/>
              </v:shape>
              <v:shape id="_x0000_s6350" style="position:absolute;left:3619;top:131;width:4307;height:2156" coordorigin="3619,131" coordsize="4307,2156" path="m6346,2075r-3,3l6343,2092r3,2l6348,2092r,-14l6346,2075xe" fillcolor="#006fbf" stroked="f">
                <v:path arrowok="t"/>
              </v:shape>
              <v:shape id="_x0000_s6351" style="position:absolute;left:3619;top:131;width:4307;height:2156" coordorigin="3619,131" coordsize="4307,2156" path="m6346,2039r-3,4l6343,2057r3,3l6348,2057r,-14l6346,2039xe" fillcolor="#006fbf" stroked="f">
                <v:path arrowok="t"/>
              </v:shape>
              <v:shape id="_x0000_s6352" style="position:absolute;left:3619;top:131;width:4307;height:2156" coordorigin="3619,131" coordsize="4307,2156" path="m6346,2004r-3,3l6343,2022r3,3l6348,2022r,-15l6346,2004xe" fillcolor="#006fbf" stroked="f">
                <v:path arrowok="t"/>
              </v:shape>
              <v:shape id="_x0000_s6353" style="position:absolute;left:3619;top:131;width:4307;height:2156" coordorigin="3619,131" coordsize="4307,2156" path="m6346,1970r-3,2l6343,1988r3,2l6348,1988r,-16l6346,1970xe" fillcolor="#006fbf" stroked="f">
                <v:path arrowok="t"/>
              </v:shape>
              <v:shape id="_x0000_s6354" style="position:absolute;left:3619;top:131;width:4307;height:2156" coordorigin="3619,131" coordsize="4307,2156" path="m6346,1935r-3,2l6343,1953r3,2l6348,1953r,-16l6346,1935xe" fillcolor="#006fbf" stroked="f">
                <v:path arrowok="t"/>
              </v:shape>
              <v:shape id="_x0000_s6355" style="position:absolute;left:3619;top:131;width:4307;height:2156" coordorigin="3619,131" coordsize="4307,2156" path="m6346,1900r-3,2l6343,1917r3,2l6348,1917r,-15l6346,1900xe" fillcolor="#006fbf" stroked="f">
                <v:path arrowok="t"/>
              </v:shape>
              <v:shape id="_x0000_s6356" style="position:absolute;left:3619;top:131;width:4307;height:2156" coordorigin="3619,131" coordsize="4307,2156" path="m6346,1865r-3,3l6343,1882r3,2l6348,1882r,-14l6346,1865xe" fillcolor="#006fbf" stroked="f">
                <v:path arrowok="t"/>
              </v:shape>
              <v:shape id="_x0000_s6357" style="position:absolute;left:3619;top:131;width:4307;height:2156" coordorigin="3619,131" coordsize="4307,2156" path="m6346,1829r-3,4l6343,1847r3,3l6348,1847r,-14l6346,1829xe" fillcolor="#006fbf" stroked="f">
                <v:path arrowok="t"/>
              </v:shape>
              <v:shape id="_x0000_s6358" style="position:absolute;left:3619;top:131;width:4307;height:2156" coordorigin="3619,131" coordsize="4307,2156" path="m6346,1794r-3,3l6343,1812r3,3l6348,1812r,-15l6346,1794xe" fillcolor="#006fbf" stroked="f">
                <v:path arrowok="t"/>
              </v:shape>
              <v:shape id="_x0000_s6359" style="position:absolute;left:3619;top:131;width:4307;height:2156" coordorigin="3619,131" coordsize="4307,2156" path="m6346,1760r-3,2l6343,1778r3,2l6348,1778r,-16l6346,1760xe" fillcolor="#006fbf" stroked="f">
                <v:path arrowok="t"/>
              </v:shape>
              <v:shape id="_x0000_s6360" style="position:absolute;left:3619;top:131;width:4307;height:2156" coordorigin="3619,131" coordsize="4307,2156" path="m6346,1725r-3,2l6343,1743r3,2l6348,1743r,-16l6346,1725xe" fillcolor="#006fbf" stroked="f">
                <v:path arrowok="t"/>
              </v:shape>
              <v:shape id="_x0000_s6361" style="position:absolute;left:3619;top:131;width:4307;height:2156" coordorigin="3619,131" coordsize="4307,2156" path="m6346,1690r-3,2l6343,1707r3,2l6348,1707r,-15l6346,1690xe" fillcolor="#006fbf" stroked="f">
                <v:path arrowok="t"/>
              </v:shape>
              <v:shape id="_x0000_s6362" style="position:absolute;left:3619;top:131;width:4307;height:2156" coordorigin="3619,131" coordsize="4307,2156" path="m6346,1655r-3,3l6343,1672r3,2l6348,1672r,-14l6346,1655xe" fillcolor="#006fbf" stroked="f">
                <v:path arrowok="t"/>
              </v:shape>
              <v:shape id="_x0000_s6363" style="position:absolute;left:3619;top:131;width:4307;height:2156" coordorigin="3619,131" coordsize="4307,2156" path="m6346,1619r-3,4l6343,1637r3,3l6348,1637r,-14l6346,1619xe" fillcolor="#006fbf" stroked="f">
                <v:path arrowok="t"/>
              </v:shape>
              <v:shape id="_x0000_s6364" style="position:absolute;left:3619;top:131;width:4307;height:2156" coordorigin="3619,131" coordsize="4307,2156" path="m6346,1584r-3,3l6343,1602r3,3l6348,1602r,-15l6346,1584xe" fillcolor="#006fbf" stroked="f">
                <v:path arrowok="t"/>
              </v:shape>
              <v:shape id="_x0000_s6365" style="position:absolute;left:3619;top:131;width:4307;height:2156" coordorigin="3619,131" coordsize="4307,2156" path="m6346,1550r-3,2l6343,1568r3,2l6348,1568r,-16l6346,1550xe" fillcolor="#006fbf" stroked="f">
                <v:path arrowok="t"/>
              </v:shape>
              <v:shape id="_x0000_s6366" style="position:absolute;left:3619;top:131;width:4307;height:2156" coordorigin="3619,131" coordsize="4307,2156" path="m6346,1515r-3,2l6343,1533r3,2l6348,1533r,-16l6346,1515xe" fillcolor="#006fbf" stroked="f">
                <v:path arrowok="t"/>
              </v:shape>
              <v:shape id="_x0000_s6367" style="position:absolute;left:3619;top:131;width:4307;height:2156" coordorigin="3619,131" coordsize="4307,2156" path="m6346,1480r-3,2l6343,1497r3,2l6348,1497r,-15l6346,1480xe" fillcolor="#006fbf" stroked="f">
                <v:path arrowok="t"/>
              </v:shape>
              <v:shape id="_x0000_s6368" style="position:absolute;left:3619;top:131;width:4307;height:2156" coordorigin="3619,131" coordsize="4307,2156" path="m6346,1445r-3,3l6343,1462r3,2l6348,1462r,-14l6346,1445xe" fillcolor="#006fbf" stroked="f">
                <v:path arrowok="t"/>
              </v:shape>
              <v:shape id="_x0000_s6369" style="position:absolute;left:3619;top:131;width:4307;height:2156" coordorigin="3619,131" coordsize="4307,2156" path="m6346,1409r-3,4l6343,1427r3,3l6348,1427r,-14l6346,1409xe" fillcolor="#006fbf" stroked="f">
                <v:path arrowok="t"/>
              </v:shape>
              <v:shape id="_x0000_s6370" style="position:absolute;left:3619;top:131;width:4307;height:2156" coordorigin="3619,131" coordsize="4307,2156" path="m6346,1374r-3,3l6343,1392r3,3l6348,1392r,-15l6346,1374xe" fillcolor="#006fbf" stroked="f">
                <v:path arrowok="t"/>
              </v:shape>
              <v:shape id="_x0000_s6371" style="position:absolute;left:3619;top:131;width:4307;height:2156" coordorigin="3619,131" coordsize="4307,2156" path="m6346,1340r-3,2l6343,1358r3,2l6348,1358r,-16l6346,1340xe" fillcolor="#006fbf" stroked="f">
                <v:path arrowok="t"/>
              </v:shape>
              <v:shape id="_x0000_s6372" style="position:absolute;left:3619;top:131;width:4307;height:2156" coordorigin="3619,131" coordsize="4307,2156" path="m6346,1305r-3,2l6343,1323r3,2l6348,1323r,-16l6346,1305xe" fillcolor="#006fbf" stroked="f">
                <v:path arrowok="t"/>
              </v:shape>
              <v:shape id="_x0000_s6373" style="position:absolute;left:3619;top:131;width:4307;height:2156" coordorigin="3619,131" coordsize="4307,2156" path="m6346,1270r-3,2l6343,1287r3,2l6348,1287r,-15l6346,1270xe" fillcolor="#006fbf" stroked="f">
                <v:path arrowok="t"/>
              </v:shape>
              <v:shape id="_x0000_s6374" style="position:absolute;left:3619;top:131;width:4307;height:2156" coordorigin="3619,131" coordsize="4307,2156" path="m6346,1235r-3,3l6343,1252r3,2l6348,1252r,-14l6346,1235xe" fillcolor="#006fbf" stroked="f">
                <v:path arrowok="t"/>
              </v:shape>
              <v:shape id="_x0000_s6375" style="position:absolute;left:3619;top:131;width:4307;height:2156" coordorigin="3619,131" coordsize="4307,2156" path="m6346,1199r-3,4l6343,1217r3,3l6348,1217r,-14l6346,1199xe" fillcolor="#006fbf" stroked="f">
                <v:path arrowok="t"/>
              </v:shape>
              <v:shape id="_x0000_s6376" style="position:absolute;left:3619;top:131;width:4307;height:2156" coordorigin="3619,131" coordsize="4307,2156" path="m6346,1164r-3,3l6343,1182r3,3l6348,1182r,-15l6346,1164xe" fillcolor="#006fbf" stroked="f">
                <v:path arrowok="t"/>
              </v:shape>
              <v:shape id="_x0000_s6377" style="position:absolute;left:3619;top:131;width:4307;height:2156" coordorigin="3619,131" coordsize="4307,2156" path="m6346,1130r-3,2l6343,1148r3,2l6348,1148r,-16l6346,1130xe" fillcolor="#006fbf" stroked="f">
                <v:path arrowok="t"/>
              </v:shape>
              <v:shape id="_x0000_s6378" style="position:absolute;left:3619;top:131;width:4307;height:2156" coordorigin="3619,131" coordsize="4307,2156" path="m6346,1095r-3,2l6343,1113r3,2l6348,1113r,-16l6346,1095xe" fillcolor="#006fbf" stroked="f">
                <v:path arrowok="t"/>
              </v:shape>
              <v:shape id="_x0000_s6379" style="position:absolute;left:3619;top:131;width:4307;height:2156" coordorigin="3619,131" coordsize="4307,2156" path="m6346,1060r-3,2l6343,1077r3,2l6348,1077r,-15l6346,1060xe" fillcolor="#006fbf" stroked="f">
                <v:path arrowok="t"/>
              </v:shape>
              <v:shape id="_x0000_s6380" style="position:absolute;left:3619;top:131;width:4307;height:2156" coordorigin="3619,131" coordsize="4307,2156" path="m6346,1025r-3,3l6343,1042r3,2l6348,1042r,-14l6346,1025xe" fillcolor="#006fbf" stroked="f">
                <v:path arrowok="t"/>
              </v:shape>
              <v:shape id="_x0000_s6381" style="position:absolute;left:3619;top:131;width:4307;height:2156" coordorigin="3619,131" coordsize="4307,2156" path="m6346,989r-3,4l6343,1007r3,3l6348,1007r,-14l6346,989xe" fillcolor="#006fbf" stroked="f">
                <v:path arrowok="t"/>
              </v:shape>
              <v:shape id="_x0000_s6382" style="position:absolute;left:3619;top:131;width:4307;height:2156" coordorigin="3619,131" coordsize="4307,2156" path="m6346,954r-3,3l6343,972r3,3l6348,972r,-15l6346,954xe" fillcolor="#006fbf" stroked="f">
                <v:path arrowok="t"/>
              </v:shape>
              <v:shape id="_x0000_s6383" style="position:absolute;left:3619;top:131;width:4307;height:2156" coordorigin="3619,131" coordsize="4307,2156" path="m6346,920r-3,2l6343,938r3,2l6348,938r,-16l6346,920xe" fillcolor="#006fbf" stroked="f">
                <v:path arrowok="t"/>
              </v:shape>
              <v:shape id="_x0000_s6384" style="position:absolute;left:3619;top:131;width:4307;height:2156" coordorigin="3619,131" coordsize="4307,2156" path="m6346,885r-3,2l6343,903r3,2l6348,903r,-16l6346,885xe" fillcolor="#006fbf" stroked="f">
                <v:path arrowok="t"/>
              </v:shape>
              <v:shape id="_x0000_s6385" style="position:absolute;left:3619;top:131;width:4307;height:2156" coordorigin="3619,131" coordsize="4307,2156" path="m6346,850r-3,2l6343,867r3,2l6348,867r,-15l6346,850xe" fillcolor="#006fbf" stroked="f">
                <v:path arrowok="t"/>
              </v:shape>
              <v:shape id="_x0000_s6386" style="position:absolute;left:3619;top:131;width:4307;height:2156" coordorigin="3619,131" coordsize="4307,2156" path="m6346,815r-3,3l6343,832r3,2l6348,832r,-14l6346,815xe" fillcolor="#006fbf" stroked="f">
                <v:path arrowok="t"/>
              </v:shape>
              <v:shape id="_x0000_s6387" style="position:absolute;left:3619;top:131;width:4307;height:2156" coordorigin="3619,131" coordsize="4307,2156" path="m6346,779r-3,4l6343,797r3,3l6348,797r,-14l6346,779xe" fillcolor="#006fbf" stroked="f">
                <v:path arrowok="t"/>
              </v:shape>
              <v:shape id="_x0000_s6388" style="position:absolute;left:3619;top:131;width:4307;height:2156" coordorigin="3619,131" coordsize="4307,2156" path="m6346,744r-3,3l6343,762r3,3l6348,762r,-15l6346,744xe" fillcolor="#006fbf" stroked="f">
                <v:path arrowok="t"/>
              </v:shape>
              <v:shape id="_x0000_s6389" style="position:absolute;left:3619;top:131;width:4307;height:2156" coordorigin="3619,131" coordsize="4307,2156" path="m6346,710r-3,2l6343,728r3,2l6348,728r,-16l6346,710xe" fillcolor="#006fbf" stroked="f">
                <v:path arrowok="t"/>
              </v:shape>
              <v:shape id="_x0000_s6390" style="position:absolute;left:3619;top:131;width:4307;height:2156" coordorigin="3619,131" coordsize="4307,2156" path="m6346,675r-3,2l6343,693r3,2l6348,693r,-16l6346,675xe" fillcolor="#006fbf" stroked="f">
                <v:path arrowok="t"/>
              </v:shape>
              <v:shape id="_x0000_s6391" style="position:absolute;left:3619;top:131;width:4307;height:2156" coordorigin="3619,131" coordsize="4307,2156" path="m6346,640r-3,2l6343,657r3,2l6348,657r,-15l6346,640xe" fillcolor="#006fbf" stroked="f">
                <v:path arrowok="t"/>
              </v:shape>
              <v:shape id="_x0000_s6392" style="position:absolute;left:3619;top:131;width:4307;height:2156" coordorigin="3619,131" coordsize="4307,2156" path="m6346,605r-3,3l6343,622r3,2l6348,622r,-14l6346,605xe" fillcolor="#006fbf" stroked="f">
                <v:path arrowok="t"/>
              </v:shape>
              <v:shape id="_x0000_s6393" style="position:absolute;left:3619;top:131;width:4307;height:2156" coordorigin="3619,131" coordsize="4307,2156" path="m6346,569r-3,4l6343,587r3,3l6348,587r,-14l6346,569xe" fillcolor="#006fbf" stroked="f">
                <v:path arrowok="t"/>
              </v:shape>
              <v:shape id="_x0000_s6394" style="position:absolute;left:3619;top:131;width:4307;height:2156" coordorigin="3619,131" coordsize="4307,2156" path="m6346,534r-3,3l6343,552r3,3l6348,552r,-15l6346,534xe" fillcolor="#006fbf" stroked="f">
                <v:path arrowok="t"/>
              </v:shape>
              <v:shape id="_x0000_s6395" style="position:absolute;left:3619;top:131;width:4307;height:2156" coordorigin="3619,131" coordsize="4307,2156" path="m6346,500r-3,2l6343,518r3,2l6348,518r,-16l6346,500xe" fillcolor="#006fbf" stroked="f">
                <v:path arrowok="t"/>
              </v:shape>
              <v:shape id="_x0000_s6396" style="position:absolute;left:3619;top:131;width:4307;height:2156" coordorigin="3619,131" coordsize="4307,2156" path="m6346,465r-3,2l6343,483r3,2l6348,483r,-16l6346,465xe" fillcolor="#006fbf" stroked="f">
                <v:path arrowok="t"/>
              </v:shape>
              <v:shape id="_x0000_s6397" style="position:absolute;left:3619;top:131;width:4307;height:2156" coordorigin="3619,131" coordsize="4307,2156" path="m6346,430r-3,2l6343,447r3,2l6348,447r,-15l6346,430xe" fillcolor="#006fbf" stroked="f">
                <v:path arrowok="t"/>
              </v:shape>
              <v:shape id="_x0000_s6398" style="position:absolute;left:3619;top:131;width:4307;height:2156" coordorigin="3619,131" coordsize="4307,2156" path="m6346,395r-3,3l6343,412r3,2l6348,412r,-14l6346,395xe" fillcolor="#006fbf" stroked="f">
                <v:path arrowok="t"/>
              </v:shape>
              <v:shape id="_x0000_s6399" style="position:absolute;left:3619;top:131;width:4307;height:2156" coordorigin="3619,131" coordsize="4307,2156" path="m6346,359r-3,4l6343,377r3,3l6348,377r,-14l6346,359xe" fillcolor="#006fbf" stroked="f">
                <v:path arrowok="t"/>
              </v:shape>
              <v:shape id="_x0000_s6400" style="position:absolute;left:3619;top:131;width:4307;height:2156" coordorigin="3619,131" coordsize="4307,2156" path="m6346,324r-3,3l6343,342r3,3l6348,342r,-15l6346,324xe" fillcolor="#006fbf" stroked="f">
                <v:path arrowok="t"/>
              </v:shape>
              <v:shape id="_x0000_s6401" style="position:absolute;left:3619;top:131;width:4307;height:2156" coordorigin="3619,131" coordsize="4307,2156" path="m6346,290r-3,2l6343,308r3,2l6348,308r,-16l6346,290xe" fillcolor="#006fbf" stroked="f">
                <v:path arrowok="t"/>
              </v:shape>
              <v:shape id="_x0000_s6402" style="position:absolute;left:3619;top:131;width:4307;height:2156" coordorigin="3619,131" coordsize="4307,2156" path="m6346,255r-3,2l6343,273r3,2l6348,273r,-16l6346,255xe" fillcolor="#006fbf" stroked="f">
                <v:path arrowok="t"/>
              </v:shape>
              <v:shape id="_x0000_s6403" style="position:absolute;left:3619;top:131;width:4307;height:2156" coordorigin="3619,131" coordsize="4307,2156" path="m6346,220r-3,2l6343,237r3,2l6348,237r,-15l6346,220xe" fillcolor="#006fbf" stroked="f">
                <v:path arrowok="t"/>
              </v:shape>
              <v:shape id="_x0000_s6404" style="position:absolute;left:3619;top:131;width:4307;height:2156" coordorigin="3619,131" coordsize="4307,2156" path="m6346,185r-3,3l6343,202r3,2l6348,202r,-14l6346,185xe" fillcolor="#006fbf" stroked="f">
                <v:path arrowok="t"/>
              </v:shape>
              <v:shape id="_x0000_s6405" style="position:absolute;left:3619;top:131;width:4307;height:2156" coordorigin="3619,131" coordsize="4307,2156" path="m6346,149r-3,4l6343,167r3,3l6348,167r,-14l6346,149xe" fillcolor="#006fbf" stroked="f">
                <v:path arrowok="t"/>
              </v:shape>
              <v:shape id="_x0000_s6406" style="position:absolute;left:3619;top:131;width:4307;height:2156" coordorigin="3619,131" coordsize="4307,2156" path="m6362,131r-15,l6344,134r3,2l6362,136r3,-2l6362,131xe" fillcolor="#006fbf" stroked="f">
                <v:path arrowok="t"/>
              </v:shape>
              <v:shape id="_x0000_s6407" style="position:absolute;left:3619;top:131;width:4307;height:2156" coordorigin="3619,131" coordsize="4307,2156" path="m6397,131r-15,l6379,134r3,2l6397,136r3,-2l6397,131xe" fillcolor="#006fbf" stroked="f">
                <v:path arrowok="t"/>
              </v:shape>
              <v:shape id="_x0000_s6408" style="position:absolute;left:3619;top:131;width:4307;height:2156" coordorigin="3619,131" coordsize="4307,2156" path="m6432,131r-14,l6414,134r4,2l6432,136r2,-2l6432,131xe" fillcolor="#006fbf" stroked="f">
                <v:path arrowok="t"/>
              </v:shape>
              <v:shape id="_x0000_s6409" style="position:absolute;left:3619;top:131;width:4307;height:2156" coordorigin="3619,131" coordsize="4307,2156" path="m6467,131r-15,l6450,134r2,2l6467,136r2,-2l6467,131xe" fillcolor="#006fbf" stroked="f">
                <v:path arrowok="t"/>
              </v:shape>
              <v:shape id="_x0000_s6410" style="position:absolute;left:3619;top:131;width:4307;height:2156" coordorigin="3619,131" coordsize="4307,2156" path="m6487,134r,12l6490,149r2,-3l6492,136r-2,l6487,134xe" fillcolor="#006fbf" stroked="f">
                <v:path arrowok="t"/>
              </v:shape>
              <v:shape id="_x0000_s6411" style="position:absolute;left:3619;top:131;width:4307;height:2156" coordorigin="3619,131" coordsize="4307,2156" path="m6490,131r-3,l6485,134r2,2l6487,134r5,l6490,131xe" fillcolor="#006fbf" stroked="f">
                <v:path arrowok="t"/>
              </v:shape>
              <v:shape id="_x0000_s6412" style="position:absolute;left:3619;top:131;width:4307;height:2156" coordorigin="3619,131" coordsize="4307,2156" path="m6492,134r-5,l6490,136r2,l6492,134xe" fillcolor="#006fbf" stroked="f">
                <v:path arrowok="t"/>
              </v:shape>
              <v:shape id="_x0000_s6413" style="position:absolute;left:3619;top:131;width:4307;height:2156" coordorigin="3619,131" coordsize="4307,2156" path="m6490,164r-3,2l6487,182r3,2l6492,182r,-16l6490,164xe" fillcolor="#006fbf" stroked="f">
                <v:path arrowok="t"/>
              </v:shape>
              <v:shape id="_x0000_s6414" style="position:absolute;left:3619;top:131;width:4307;height:2156" coordorigin="3619,131" coordsize="4307,2156" path="m6490,198r-3,3l6487,216r3,3l6492,216r,-15l6490,198xe" fillcolor="#006fbf" stroked="f">
                <v:path arrowok="t"/>
              </v:shape>
              <v:shape id="_x0000_s6415" style="position:absolute;left:3619;top:131;width:4307;height:2156" coordorigin="3619,131" coordsize="4307,2156" path="m6490,233r-3,3l6487,251r3,3l6492,251r,-15l6490,233xe" fillcolor="#006fbf" stroked="f">
                <v:path arrowok="t"/>
              </v:shape>
              <v:shape id="_x0000_s6416" style="position:absolute;left:3619;top:131;width:4307;height:2156" coordorigin="3619,131" coordsize="4307,2156" path="m6490,269r-3,3l6487,286r3,2l6492,286r,-14l6490,269xe" fillcolor="#006fbf" stroked="f">
                <v:path arrowok="t"/>
              </v:shape>
              <v:shape id="_x0000_s6417" style="position:absolute;left:3619;top:131;width:4307;height:2156" coordorigin="3619,131" coordsize="4307,2156" path="m6490,304r-3,2l6487,321r3,2l6492,321r,-15l6490,304xe" fillcolor="#006fbf" stroked="f">
                <v:path arrowok="t"/>
              </v:shape>
              <v:shape id="_x0000_s6418" style="position:absolute;left:3619;top:131;width:4307;height:2156" coordorigin="3619,131" coordsize="4307,2156" path="m6490,339r-3,2l6487,356r3,3l6492,356r,-15l6490,339xe" fillcolor="#006fbf" stroked="f">
                <v:path arrowok="t"/>
              </v:shape>
              <v:shape id="_x0000_s6419" style="position:absolute;left:3619;top:131;width:4307;height:2156" coordorigin="3619,131" coordsize="4307,2156" path="m6490,374r-3,2l6487,392r3,2l6492,392r,-16l6490,374xe" fillcolor="#006fbf" stroked="f">
                <v:path arrowok="t"/>
              </v:shape>
              <v:shape id="_x0000_s6420" style="position:absolute;left:3619;top:131;width:4307;height:2156" coordorigin="3619,131" coordsize="4307,2156" path="m6490,408r-3,3l6487,426r3,3l6492,426r,-15l6490,408xe" fillcolor="#006fbf" stroked="f">
                <v:path arrowok="t"/>
              </v:shape>
              <v:shape id="_x0000_s6421" style="position:absolute;left:3619;top:131;width:4307;height:2156" coordorigin="3619,131" coordsize="4307,2156" path="m6490,443r-3,3l6487,461r3,3l6492,461r,-15l6490,443xe" fillcolor="#006fbf" stroked="f">
                <v:path arrowok="t"/>
              </v:shape>
              <v:shape id="_x0000_s6422" style="position:absolute;left:3619;top:131;width:4307;height:2156" coordorigin="3619,131" coordsize="4307,2156" path="m6490,479r-3,3l6487,496r3,2l6492,496r,-14l6490,479xe" fillcolor="#006fbf" stroked="f">
                <v:path arrowok="t"/>
              </v:shape>
              <v:shape id="_x0000_s6423" style="position:absolute;left:3619;top:131;width:4307;height:2156" coordorigin="3619,131" coordsize="4307,2156" path="m6490,514r-3,2l6487,531r3,2l6492,531r,-15l6490,514xe" fillcolor="#006fbf" stroked="f">
                <v:path arrowok="t"/>
              </v:shape>
              <v:shape id="_x0000_s6424" style="position:absolute;left:3619;top:131;width:4307;height:2156" coordorigin="3619,131" coordsize="4307,2156" path="m6490,549r-3,2l6487,566r3,3l6492,566r,-15l6490,549xe" fillcolor="#006fbf" stroked="f">
                <v:path arrowok="t"/>
              </v:shape>
              <v:shape id="_x0000_s6425" style="position:absolute;left:3619;top:131;width:4307;height:2156" coordorigin="3619,131" coordsize="4307,2156" path="m6490,584r-3,2l6487,602r3,2l6492,602r,-16l6490,584xe" fillcolor="#006fbf" stroked="f">
                <v:path arrowok="t"/>
              </v:shape>
              <v:shape id="_x0000_s6426" style="position:absolute;left:3619;top:131;width:4307;height:2156" coordorigin="3619,131" coordsize="4307,2156" path="m6490,618r-3,3l6487,636r3,3l6492,636r,-15l6490,618xe" fillcolor="#006fbf" stroked="f">
                <v:path arrowok="t"/>
              </v:shape>
              <v:shape id="_x0000_s6427" style="position:absolute;left:3619;top:131;width:4307;height:2156" coordorigin="3619,131" coordsize="4307,2156" path="m6490,653r-3,3l6487,671r3,3l6492,671r,-15l6490,653xe" fillcolor="#006fbf" stroked="f">
                <v:path arrowok="t"/>
              </v:shape>
              <v:shape id="_x0000_s6428" style="position:absolute;left:3619;top:131;width:4307;height:2156" coordorigin="3619,131" coordsize="4307,2156" path="m6490,689r-3,3l6487,706r3,2l6492,706r,-14l6490,689xe" fillcolor="#006fbf" stroked="f">
                <v:path arrowok="t"/>
              </v:shape>
              <v:shape id="_x0000_s6429" style="position:absolute;left:3619;top:131;width:4307;height:2156" coordorigin="3619,131" coordsize="4307,2156" path="m6490,724r-3,2l6487,741r3,2l6492,741r,-15l6490,724xe" fillcolor="#006fbf" stroked="f">
                <v:path arrowok="t"/>
              </v:shape>
              <v:shape id="_x0000_s6430" style="position:absolute;left:3619;top:131;width:4307;height:2156" coordorigin="3619,131" coordsize="4307,2156" path="m6490,759r-3,2l6487,776r3,3l6492,776r,-15l6490,759xe" fillcolor="#006fbf" stroked="f">
                <v:path arrowok="t"/>
              </v:shape>
              <v:shape id="_x0000_s6431" style="position:absolute;left:3619;top:131;width:4307;height:2156" coordorigin="3619,131" coordsize="4307,2156" path="m6490,794r-3,2l6487,812r3,2l6492,812r,-16l6490,794xe" fillcolor="#006fbf" stroked="f">
                <v:path arrowok="t"/>
              </v:shape>
              <v:shape id="_x0000_s6432" style="position:absolute;left:3619;top:131;width:4307;height:2156" coordorigin="3619,131" coordsize="4307,2156" path="m6490,828r-3,3l6487,846r3,3l6492,846r,-15l6490,828xe" fillcolor="#006fbf" stroked="f">
                <v:path arrowok="t"/>
              </v:shape>
              <v:shape id="_x0000_s6433" style="position:absolute;left:3619;top:131;width:4307;height:2156" coordorigin="3619,131" coordsize="4307,2156" path="m6490,863r-3,3l6487,881r3,3l6492,881r,-15l6490,863xe" fillcolor="#006fbf" stroked="f">
                <v:path arrowok="t"/>
              </v:shape>
              <v:shape id="_x0000_s6434" style="position:absolute;left:3619;top:131;width:4307;height:2156" coordorigin="3619,131" coordsize="4307,2156" path="m6490,899r-3,3l6487,916r3,2l6492,916r,-14l6490,899xe" fillcolor="#006fbf" stroked="f">
                <v:path arrowok="t"/>
              </v:shape>
              <v:shape id="_x0000_s6435" style="position:absolute;left:3619;top:131;width:4307;height:2156" coordorigin="3619,131" coordsize="4307,2156" path="m6490,934r-3,2l6487,951r3,2l6492,951r,-15l6490,934xe" fillcolor="#006fbf" stroked="f">
                <v:path arrowok="t"/>
              </v:shape>
              <v:shape id="_x0000_s6436" style="position:absolute;left:3619;top:131;width:4307;height:2156" coordorigin="3619,131" coordsize="4307,2156" path="m6490,969r-3,2l6487,986r3,3l6492,986r,-15l6490,969xe" fillcolor="#006fbf" stroked="f">
                <v:path arrowok="t"/>
              </v:shape>
              <v:shape id="_x0000_s6437" style="position:absolute;left:3619;top:131;width:4307;height:2156" coordorigin="3619,131" coordsize="4307,2156" path="m6490,1004r-3,2l6487,1022r3,2l6492,1022r,-16l6490,1004xe" fillcolor="#006fbf" stroked="f">
                <v:path arrowok="t"/>
              </v:shape>
              <v:shape id="_x0000_s6438" style="position:absolute;left:3619;top:131;width:4307;height:2156" coordorigin="3619,131" coordsize="4307,2156" path="m6490,1038r-3,3l6487,1056r3,3l6492,1056r,-15l6490,1038xe" fillcolor="#006fbf" stroked="f">
                <v:path arrowok="t"/>
              </v:shape>
              <v:shape id="_x0000_s6439" style="position:absolute;left:3619;top:131;width:4307;height:2156" coordorigin="3619,131" coordsize="4307,2156" path="m6490,1073r-3,3l6487,1091r3,3l6492,1091r,-15l6490,1073xe" fillcolor="#006fbf" stroked="f">
                <v:path arrowok="t"/>
              </v:shape>
              <v:shape id="_x0000_s6440" style="position:absolute;left:3619;top:131;width:4307;height:2156" coordorigin="3619,131" coordsize="4307,2156" path="m6490,1109r-3,3l6487,1126r3,2l6492,1126r,-14l6490,1109xe" fillcolor="#006fbf" stroked="f">
                <v:path arrowok="t"/>
              </v:shape>
              <v:shape id="_x0000_s6441" style="position:absolute;left:3619;top:131;width:4307;height:2156" coordorigin="3619,131" coordsize="4307,2156" path="m6490,1144r-3,2l6487,1161r3,2l6492,1161r,-15l6490,1144xe" fillcolor="#006fbf" stroked="f">
                <v:path arrowok="t"/>
              </v:shape>
              <v:shape id="_x0000_s6442" style="position:absolute;left:3619;top:131;width:4307;height:2156" coordorigin="3619,131" coordsize="4307,2156" path="m6490,1179r-3,2l6487,1196r3,3l6492,1196r,-15l6490,1179xe" fillcolor="#006fbf" stroked="f">
                <v:path arrowok="t"/>
              </v:shape>
              <v:shape id="_x0000_s6443" style="position:absolute;left:3619;top:131;width:4307;height:2156" coordorigin="3619,131" coordsize="4307,2156" path="m6490,1214r-3,2l6487,1232r3,2l6492,1232r,-16l6490,1214xe" fillcolor="#006fbf" stroked="f">
                <v:path arrowok="t"/>
              </v:shape>
              <v:shape id="_x0000_s6444" style="position:absolute;left:3619;top:131;width:4307;height:2156" coordorigin="3619,131" coordsize="4307,2156" path="m6490,1248r-3,3l6487,1266r3,3l6492,1266r,-15l6490,1248xe" fillcolor="#006fbf" stroked="f">
                <v:path arrowok="t"/>
              </v:shape>
              <v:shape id="_x0000_s6445" style="position:absolute;left:3619;top:131;width:4307;height:2156" coordorigin="3619,131" coordsize="4307,2156" path="m6490,1283r-3,3l6487,1301r3,3l6492,1301r,-15l6490,1283xe" fillcolor="#006fbf" stroked="f">
                <v:path arrowok="t"/>
              </v:shape>
              <v:shape id="_x0000_s6446" style="position:absolute;left:3619;top:131;width:4307;height:2156" coordorigin="3619,131" coordsize="4307,2156" path="m6490,1319r-3,3l6487,1336r3,2l6492,1336r,-14l6490,1319xe" fillcolor="#006fbf" stroked="f">
                <v:path arrowok="t"/>
              </v:shape>
              <v:shape id="_x0000_s6447" style="position:absolute;left:3619;top:131;width:4307;height:2156" coordorigin="3619,131" coordsize="4307,2156" path="m6490,1354r-3,2l6487,1371r3,2l6492,1371r,-15l6490,1354xe" fillcolor="#006fbf" stroked="f">
                <v:path arrowok="t"/>
              </v:shape>
              <v:shape id="_x0000_s6448" style="position:absolute;left:3619;top:131;width:4307;height:2156" coordorigin="3619,131" coordsize="4307,2156" path="m6490,1389r-3,2l6487,1406r3,3l6492,1406r,-15l6490,1389xe" fillcolor="#006fbf" stroked="f">
                <v:path arrowok="t"/>
              </v:shape>
              <v:shape id="_x0000_s6449" style="position:absolute;left:3619;top:131;width:4307;height:2156" coordorigin="3619,131" coordsize="4307,2156" path="m6490,1424r-3,2l6487,1442r3,2l6492,1442r,-16l6490,1424xe" fillcolor="#006fbf" stroked="f">
                <v:path arrowok="t"/>
              </v:shape>
              <v:shape id="_x0000_s6450" style="position:absolute;left:3619;top:131;width:4307;height:2156" coordorigin="3619,131" coordsize="4307,2156" path="m6490,1458r-3,3l6487,1476r3,3l6492,1476r,-15l6490,1458xe" fillcolor="#006fbf" stroked="f">
                <v:path arrowok="t"/>
              </v:shape>
              <v:shape id="_x0000_s6451" style="position:absolute;left:3619;top:131;width:4307;height:2156" coordorigin="3619,131" coordsize="4307,2156" path="m6490,1493r-3,3l6487,1511r3,3l6492,1511r,-15l6490,1493xe" fillcolor="#006fbf" stroked="f">
                <v:path arrowok="t"/>
              </v:shape>
              <v:shape id="_x0000_s6452" style="position:absolute;left:3619;top:131;width:4307;height:2156" coordorigin="3619,131" coordsize="4307,2156" path="m6490,1529r-3,3l6487,1546r3,2l6492,1546r,-14l6490,1529xe" fillcolor="#006fbf" stroked="f">
                <v:path arrowok="t"/>
              </v:shape>
              <v:shape id="_x0000_s6453" style="position:absolute;left:3619;top:131;width:4307;height:2156" coordorigin="3619,131" coordsize="4307,2156" path="m6490,1564r-3,2l6487,1581r3,2l6492,1581r,-15l6490,1564xe" fillcolor="#006fbf" stroked="f">
                <v:path arrowok="t"/>
              </v:shape>
              <v:shape id="_x0000_s6454" style="position:absolute;left:3619;top:131;width:4307;height:2156" coordorigin="3619,131" coordsize="4307,2156" path="m6490,1599r-3,2l6487,1616r3,3l6492,1616r,-15l6490,1599xe" fillcolor="#006fbf" stroked="f">
                <v:path arrowok="t"/>
              </v:shape>
              <v:shape id="_x0000_s6455" style="position:absolute;left:3619;top:131;width:4307;height:2156" coordorigin="3619,131" coordsize="4307,2156" path="m6490,1634r-3,2l6487,1652r3,2l6492,1652r,-16l6490,1634xe" fillcolor="#006fbf" stroked="f">
                <v:path arrowok="t"/>
              </v:shape>
              <v:shape id="_x0000_s6456" style="position:absolute;left:3619;top:131;width:4307;height:2156" coordorigin="3619,131" coordsize="4307,2156" path="m6490,1668r-3,3l6487,1686r3,3l6492,1686r,-15l6490,1668xe" fillcolor="#006fbf" stroked="f">
                <v:path arrowok="t"/>
              </v:shape>
              <v:shape id="_x0000_s6457" style="position:absolute;left:3619;top:131;width:4307;height:2156" coordorigin="3619,131" coordsize="4307,2156" path="m6490,1703r-3,3l6487,1721r3,3l6492,1721r,-15l6490,1703xe" fillcolor="#006fbf" stroked="f">
                <v:path arrowok="t"/>
              </v:shape>
              <v:shape id="_x0000_s6458" style="position:absolute;left:3619;top:131;width:4307;height:2156" coordorigin="3619,131" coordsize="4307,2156" path="m6490,1739r-3,3l6487,1756r3,2l6492,1756r,-14l6490,1739xe" fillcolor="#006fbf" stroked="f">
                <v:path arrowok="t"/>
              </v:shape>
              <v:shape id="_x0000_s6459" style="position:absolute;left:3619;top:131;width:4307;height:2156" coordorigin="3619,131" coordsize="4307,2156" path="m6490,1774r-3,2l6487,1791r3,2l6492,1791r,-15l6490,1774xe" fillcolor="#006fbf" stroked="f">
                <v:path arrowok="t"/>
              </v:shape>
              <v:shape id="_x0000_s6460" style="position:absolute;left:3619;top:131;width:4307;height:2156" coordorigin="3619,131" coordsize="4307,2156" path="m6490,1809r-3,2l6487,1826r3,3l6492,1826r,-15l6490,1809xe" fillcolor="#006fbf" stroked="f">
                <v:path arrowok="t"/>
              </v:shape>
              <v:shape id="_x0000_s6461" style="position:absolute;left:3619;top:131;width:4307;height:2156" coordorigin="3619,131" coordsize="4307,2156" path="m6490,1844r-3,2l6487,1862r3,2l6492,1862r,-16l6490,1844xe" fillcolor="#006fbf" stroked="f">
                <v:path arrowok="t"/>
              </v:shape>
              <v:shape id="_x0000_s6462" style="position:absolute;left:3619;top:131;width:4307;height:2156" coordorigin="3619,131" coordsize="4307,2156" path="m6490,1878r-3,3l6487,1896r3,3l6492,1896r,-15l6490,1878xe" fillcolor="#006fbf" stroked="f">
                <v:path arrowok="t"/>
              </v:shape>
              <v:shape id="_x0000_s6463" style="position:absolute;left:3619;top:131;width:4307;height:2156" coordorigin="3619,131" coordsize="4307,2156" path="m6490,1913r-3,3l6487,1931r3,3l6492,1931r,-15l6490,1913xe" fillcolor="#006fbf" stroked="f">
                <v:path arrowok="t"/>
              </v:shape>
              <v:shape id="_x0000_s6464" style="position:absolute;left:3619;top:131;width:4307;height:2156" coordorigin="3619,131" coordsize="4307,2156" path="m6490,1949r-3,3l6487,1966r3,2l6492,1966r,-14l6490,1949xe" fillcolor="#006fbf" stroked="f">
                <v:path arrowok="t"/>
              </v:shape>
              <v:shape id="_x0000_s6465" style="position:absolute;left:3619;top:131;width:4307;height:2156" coordorigin="3619,131" coordsize="4307,2156" path="m6490,1984r-3,2l6487,2001r3,2l6492,2001r,-15l6490,1984xe" fillcolor="#006fbf" stroked="f">
                <v:path arrowok="t"/>
              </v:shape>
              <v:shape id="_x0000_s6466" style="position:absolute;left:3619;top:131;width:4307;height:2156" coordorigin="3619,131" coordsize="4307,2156" path="m6490,2019r-3,2l6487,2036r3,3l6492,2036r,-15l6490,2019xe" fillcolor="#006fbf" stroked="f">
                <v:path arrowok="t"/>
              </v:shape>
              <v:shape id="_x0000_s6467" style="position:absolute;left:3619;top:131;width:4307;height:2156" coordorigin="3619,131" coordsize="4307,2156" path="m6490,2054r-3,2l6487,2072r3,2l6492,2072r,-16l6490,2054xe" fillcolor="#006fbf" stroked="f">
                <v:path arrowok="t"/>
              </v:shape>
              <v:shape id="_x0000_s6468" style="position:absolute;left:3619;top:131;width:4307;height:2156" coordorigin="3619,131" coordsize="4307,2156" path="m6490,2088r-3,3l6487,2106r3,3l6492,2106r,-15l6490,2088xe" fillcolor="#006fbf" stroked="f">
                <v:path arrowok="t"/>
              </v:shape>
              <v:shape id="_x0000_s6469" style="position:absolute;left:3619;top:131;width:4307;height:2156" coordorigin="3619,131" coordsize="4307,2156" path="m6490,2123r-3,3l6487,2141r3,3l6492,2141r,-15l6490,2123xe" fillcolor="#006fbf" stroked="f">
                <v:path arrowok="t"/>
              </v:shape>
              <v:shape id="_x0000_s6470" style="position:absolute;left:3619;top:131;width:4307;height:2156" coordorigin="3619,131" coordsize="4307,2156" path="m6490,2159r-3,3l6487,2176r3,2l6492,2176r,-14l6490,2159xe" fillcolor="#006fbf" stroked="f">
                <v:path arrowok="t"/>
              </v:shape>
              <v:shape id="_x0000_s6471" style="position:absolute;left:3619;top:131;width:4307;height:2156" coordorigin="3619,131" coordsize="4307,2156" path="m6490,2194r-3,2l6487,2211r3,2l6492,2211r,-15l6490,2194xe" fillcolor="#006fbf" stroked="f">
                <v:path arrowok="t"/>
              </v:shape>
              <v:shape id="_x0000_s6472" style="position:absolute;left:3619;top:131;width:4307;height:2156" coordorigin="3619,131" coordsize="4307,2156" path="m6490,2229r-3,2l6487,2246r3,3l6492,2246r,-15l6490,2229xe" fillcolor="#006fbf" stroked="f">
                <v:path arrowok="t"/>
              </v:shape>
              <v:shape id="_x0000_s6473" style="position:absolute;left:3619;top:131;width:4307;height:2156" coordorigin="3619,131" coordsize="4307,2156" path="m6490,2264r-3,2l6487,2282r3,2l6492,2282r,-16l6490,2264xe" fillcolor="#006fbf" stroked="f">
                <v:path arrowok="t"/>
              </v:shape>
              <v:shape id="_x0000_s6474" style="position:absolute;left:3619;top:131;width:4307;height:2156" coordorigin="3619,131" coordsize="4307,2156" path="m6521,2282r-15,l6504,2284r2,2l6521,2286r2,-2l6521,2282xe" fillcolor="#006fbf" stroked="f">
                <v:path arrowok="t"/>
              </v:shape>
              <v:shape id="_x0000_s6475" style="position:absolute;left:3619;top:131;width:4307;height:2156" coordorigin="3619,131" coordsize="4307,2156" path="m6556,2282r-15,l6539,2284r2,2l6556,2286r2,-2l6556,2282xe" fillcolor="#006fbf" stroked="f">
                <v:path arrowok="t"/>
              </v:shape>
              <v:shape id="_x0000_s6476" style="position:absolute;left:3619;top:131;width:4307;height:2156" coordorigin="3619,131" coordsize="4307,2156" path="m6592,2282r-16,l6574,2284r2,2l6592,2286r2,-2l6592,2282xe" fillcolor="#006fbf" stroked="f">
                <v:path arrowok="t"/>
              </v:shape>
              <v:shape id="_x0000_s6477" style="position:absolute;left:3619;top:131;width:4307;height:2156" coordorigin="3619,131" coordsize="4307,2156" path="m6626,2282r-15,l6608,2284r3,2l6626,2286r3,-2l6626,2282xe" fillcolor="#006fbf" stroked="f">
                <v:path arrowok="t"/>
              </v:shape>
              <v:shape id="_x0000_s6478" style="position:absolute;left:3619;top:131;width:4307;height:2156" coordorigin="3619,131" coordsize="4307,2156" path="m6632,2254r-2,2l6630,2271r2,2l6635,2271r,-15l6632,2254xe" fillcolor="#006fbf" stroked="f">
                <v:path arrowok="t"/>
              </v:shape>
              <v:shape id="_x0000_s6479" style="position:absolute;left:3619;top:131;width:4307;height:2156" coordorigin="3619,131" coordsize="4307,2156" path="m6632,2218r-2,4l6630,2236r2,2l6635,2236r,-14l6632,2218xe" fillcolor="#006fbf" stroked="f">
                <v:path arrowok="t"/>
              </v:shape>
              <v:shape id="_x0000_s6480" style="position:absolute;left:3619;top:131;width:4307;height:2156" coordorigin="3619,131" coordsize="4307,2156" path="m6632,2183r-2,3l6630,2201r2,3l6635,2201r,-15l6632,2183xe" fillcolor="#006fbf" stroked="f">
                <v:path arrowok="t"/>
              </v:shape>
              <v:shape id="_x0000_s6481" style="position:absolute;left:3619;top:131;width:4307;height:2156" coordorigin="3619,131" coordsize="4307,2156" path="m6632,2148r-2,3l6630,2166r2,3l6635,2166r,-15l6632,2148xe" fillcolor="#006fbf" stroked="f">
                <v:path arrowok="t"/>
              </v:shape>
              <v:shape id="_x0000_s6482" style="position:absolute;left:3619;top:131;width:4307;height:2156" coordorigin="3619,131" coordsize="4307,2156" path="m6632,2114r-2,2l6630,2132r2,2l6635,2132r,-16l6632,2114xe" fillcolor="#006fbf" stroked="f">
                <v:path arrowok="t"/>
              </v:shape>
              <v:shape id="_x0000_s6483" style="position:absolute;left:3619;top:131;width:4307;height:2156" coordorigin="3619,131" coordsize="4307,2156" path="m6632,2079r-2,2l6630,2096r2,2l6635,2096r,-15l6632,2079xe" fillcolor="#006fbf" stroked="f">
                <v:path arrowok="t"/>
              </v:shape>
              <v:shape id="_x0000_s6484" style="position:absolute;left:3619;top:131;width:4307;height:2156" coordorigin="3619,131" coordsize="4307,2156" path="m6632,2044r-2,2l6630,2061r2,2l6635,2061r,-15l6632,2044xe" fillcolor="#006fbf" stroked="f">
                <v:path arrowok="t"/>
              </v:shape>
              <v:shape id="_x0000_s6485" style="position:absolute;left:3619;top:131;width:4307;height:2156" coordorigin="3619,131" coordsize="4307,2156" path="m6632,2008r-2,4l6630,2026r2,2l6635,2026r,-14l6632,2008xe" fillcolor="#006fbf" stroked="f">
                <v:path arrowok="t"/>
              </v:shape>
              <v:shape id="_x0000_s6486" style="position:absolute;left:3619;top:131;width:4307;height:2156" coordorigin="3619,131" coordsize="4307,2156" path="m6632,1973r-2,3l6630,1991r2,3l6635,1991r,-15l6632,1973xe" fillcolor="#006fbf" stroked="f">
                <v:path arrowok="t"/>
              </v:shape>
              <v:shape id="_x0000_s6487" style="position:absolute;left:3619;top:131;width:4307;height:2156" coordorigin="3619,131" coordsize="4307,2156" path="m6632,1938r-2,3l6630,1956r2,3l6635,1956r,-15l6632,1938xe" fillcolor="#006fbf" stroked="f">
                <v:path arrowok="t"/>
              </v:shape>
              <v:shape id="_x0000_s6488" style="position:absolute;left:3619;top:131;width:4307;height:2156" coordorigin="3619,131" coordsize="4307,2156" path="m6632,1904r-2,2l6630,1922r2,2l6635,1922r,-16l6632,1904xe" fillcolor="#006fbf" stroked="f">
                <v:path arrowok="t"/>
              </v:shape>
              <v:shape id="_x0000_s6489" style="position:absolute;left:3619;top:131;width:4307;height:2156" coordorigin="3619,131" coordsize="4307,2156" path="m6632,1869r-2,2l6630,1886r2,2l6635,1886r,-15l6632,1869xe" fillcolor="#006fbf" stroked="f">
                <v:path arrowok="t"/>
              </v:shape>
              <v:shape id="_x0000_s6490" style="position:absolute;left:3619;top:131;width:4307;height:2156" coordorigin="3619,131" coordsize="4307,2156" path="m6632,1834r-2,2l6630,1851r2,2l6635,1851r,-15l6632,1834xe" fillcolor="#006fbf" stroked="f">
                <v:path arrowok="t"/>
              </v:shape>
              <v:shape id="_x0000_s6491" style="position:absolute;left:3619;top:131;width:4307;height:2156" coordorigin="3619,131" coordsize="4307,2156" path="m6632,1798r-2,4l6630,1816r2,2l6635,1816r,-14l6632,1798xe" fillcolor="#006fbf" stroked="f">
                <v:path arrowok="t"/>
              </v:shape>
              <v:shape id="_x0000_s6492" style="position:absolute;left:3619;top:131;width:4307;height:2156" coordorigin="3619,131" coordsize="4307,2156" path="m6632,1763r-2,3l6630,1781r2,3l6635,1781r,-15l6632,1763xe" fillcolor="#006fbf" stroked="f">
                <v:path arrowok="t"/>
              </v:shape>
              <v:shape id="_x0000_s6493" style="position:absolute;left:3619;top:131;width:4307;height:2156" coordorigin="3619,131" coordsize="4307,2156" path="m6632,1728r-2,3l6630,1746r2,3l6635,1746r,-15l6632,1728xe" fillcolor="#006fbf" stroked="f">
                <v:path arrowok="t"/>
              </v:shape>
              <v:shape id="_x0000_s6494" style="position:absolute;left:3619;top:131;width:4307;height:2156" coordorigin="3619,131" coordsize="4307,2156" path="m6632,1694r-2,2l6630,1712r2,2l6635,1712r,-16l6632,1694xe" fillcolor="#006fbf" stroked="f">
                <v:path arrowok="t"/>
              </v:shape>
              <v:shape id="_x0000_s6495" style="position:absolute;left:3619;top:131;width:4307;height:2156" coordorigin="3619,131" coordsize="4307,2156" path="m6632,1659r-2,2l6630,1676r2,2l6635,1676r,-15l6632,1659xe" fillcolor="#006fbf" stroked="f">
                <v:path arrowok="t"/>
              </v:shape>
              <v:shape id="_x0000_s6496" style="position:absolute;left:3619;top:131;width:4307;height:2156" coordorigin="3619,131" coordsize="4307,2156" path="m6632,1624r-2,2l6630,1641r2,2l6635,1641r,-15l6632,1624xe" fillcolor="#006fbf" stroked="f">
                <v:path arrowok="t"/>
              </v:shape>
              <v:shape id="_x0000_s6497" style="position:absolute;left:3619;top:131;width:4307;height:2156" coordorigin="3619,131" coordsize="4307,2156" path="m6632,1588r-2,4l6630,1606r2,2l6635,1606r,-14l6632,1588xe" fillcolor="#006fbf" stroked="f">
                <v:path arrowok="t"/>
              </v:shape>
              <v:shape id="_x0000_s6498" style="position:absolute;left:3619;top:131;width:4307;height:2156" coordorigin="3619,131" coordsize="4307,2156" path="m6632,1553r-2,3l6630,1571r2,3l6635,1571r,-15l6632,1553xe" fillcolor="#006fbf" stroked="f">
                <v:path arrowok="t"/>
              </v:shape>
              <v:shape id="_x0000_s6499" style="position:absolute;left:3619;top:131;width:4307;height:2156" coordorigin="3619,131" coordsize="4307,2156" path="m6632,1518r-2,3l6630,1536r2,3l6635,1536r,-15l6632,1518xe" fillcolor="#006fbf" stroked="f">
                <v:path arrowok="t"/>
              </v:shape>
              <v:shape id="_x0000_s6500" style="position:absolute;left:3619;top:131;width:4307;height:2156" coordorigin="3619,131" coordsize="4307,2156" path="m6632,1484r-2,2l6630,1502r2,2l6635,1502r,-16l6632,1484xe" fillcolor="#006fbf" stroked="f">
                <v:path arrowok="t"/>
              </v:shape>
              <v:shape id="_x0000_s6501" style="position:absolute;left:3619;top:131;width:4307;height:2156" coordorigin="3619,131" coordsize="4307,2156" path="m6632,1449r-2,2l6630,1466r2,2l6635,1466r,-15l6632,1449xe" fillcolor="#006fbf" stroked="f">
                <v:path arrowok="t"/>
              </v:shape>
              <v:shape id="_x0000_s6502" style="position:absolute;left:3619;top:131;width:4307;height:2156" coordorigin="3619,131" coordsize="4307,2156" path="m6632,1414r-2,2l6630,1431r2,2l6635,1431r,-15l6632,1414xe" fillcolor="#006fbf" stroked="f">
                <v:path arrowok="t"/>
              </v:shape>
              <v:shape id="_x0000_s6503" style="position:absolute;left:3619;top:131;width:4307;height:2156" coordorigin="3619,131" coordsize="4307,2156" path="m6632,1378r-2,4l6630,1396r2,2l6635,1396r,-14l6632,1378xe" fillcolor="#006fbf" stroked="f">
                <v:path arrowok="t"/>
              </v:shape>
              <v:shape id="_x0000_s6504" style="position:absolute;left:3619;top:131;width:4307;height:2156" coordorigin="3619,131" coordsize="4307,2156" path="m6632,1343r-2,3l6630,1361r2,3l6635,1361r,-15l6632,1343xe" fillcolor="#006fbf" stroked="f">
                <v:path arrowok="t"/>
              </v:shape>
              <v:shape id="_x0000_s6505" style="position:absolute;left:3619;top:131;width:4307;height:2156" coordorigin="3619,131" coordsize="4307,2156" path="m6632,1308r-2,3l6630,1326r2,3l6635,1326r,-15l6632,1308xe" fillcolor="#006fbf" stroked="f">
                <v:path arrowok="t"/>
              </v:shape>
              <v:shape id="_x0000_s6506" style="position:absolute;left:3619;top:131;width:4307;height:2156" coordorigin="3619,131" coordsize="4307,2156" path="m6632,1274r-2,2l6630,1292r2,2l6635,1292r,-16l6632,1274xe" fillcolor="#006fbf" stroked="f">
                <v:path arrowok="t"/>
              </v:shape>
              <v:shape id="_x0000_s6507" style="position:absolute;left:3619;top:131;width:4307;height:2156" coordorigin="3619,131" coordsize="4307,2156" path="m6632,1239r-2,2l6630,1256r2,2l6635,1256r,-15l6632,1239xe" fillcolor="#006fbf" stroked="f">
                <v:path arrowok="t"/>
              </v:shape>
              <v:shape id="_x0000_s6508" style="position:absolute;left:3619;top:131;width:4307;height:2156" coordorigin="3619,131" coordsize="4307,2156" path="m6632,1204r-2,2l6630,1221r2,2l6635,1221r,-15l6632,1204xe" fillcolor="#006fbf" stroked="f">
                <v:path arrowok="t"/>
              </v:shape>
              <v:shape id="_x0000_s6509" style="position:absolute;left:3619;top:131;width:4307;height:2156" coordorigin="3619,131" coordsize="4307,2156" path="m6632,1168r-2,4l6630,1186r2,2l6635,1186r,-14l6632,1168xe" fillcolor="#006fbf" stroked="f">
                <v:path arrowok="t"/>
              </v:shape>
              <v:shape id="_x0000_s6510" style="position:absolute;left:3619;top:131;width:4307;height:2156" coordorigin="3619,131" coordsize="4307,2156" path="m6632,1133r-2,3l6630,1151r2,3l6635,1151r,-15l6632,1133xe" fillcolor="#006fbf" stroked="f">
                <v:path arrowok="t"/>
              </v:shape>
              <v:shape id="_x0000_s6511" style="position:absolute;left:3619;top:131;width:4307;height:2156" coordorigin="3619,131" coordsize="4307,2156" path="m6632,1098r-2,3l6630,1116r2,3l6635,1116r,-15l6632,1098xe" fillcolor="#006fbf" stroked="f">
                <v:path arrowok="t"/>
              </v:shape>
              <v:shape id="_x0000_s6512" style="position:absolute;left:3619;top:131;width:4307;height:2156" coordorigin="3619,131" coordsize="4307,2156" path="m6632,1064r-2,2l6630,1082r2,2l6635,1082r,-16l6632,1064xe" fillcolor="#006fbf" stroked="f">
                <v:path arrowok="t"/>
              </v:shape>
              <v:shape id="_x0000_s6513" style="position:absolute;left:3619;top:131;width:4307;height:2156" coordorigin="3619,131" coordsize="4307,2156" path="m6632,1029r-2,2l6630,1046r2,2l6635,1046r,-15l6632,1029xe" fillcolor="#006fbf" stroked="f">
                <v:path arrowok="t"/>
              </v:shape>
              <v:shape id="_x0000_s6514" style="position:absolute;left:3619;top:131;width:4307;height:2156" coordorigin="3619,131" coordsize="4307,2156" path="m6632,994r-2,2l6630,1011r2,2l6635,1011r,-15l6632,994xe" fillcolor="#006fbf" stroked="f">
                <v:path arrowok="t"/>
              </v:shape>
              <v:shape id="_x0000_s6515" style="position:absolute;left:3619;top:131;width:4307;height:2156" coordorigin="3619,131" coordsize="4307,2156" path="m6632,958r-2,4l6630,976r2,2l6635,976r,-14l6632,958xe" fillcolor="#006fbf" stroked="f">
                <v:path arrowok="t"/>
              </v:shape>
              <v:shape id="_x0000_s6516" style="position:absolute;left:3619;top:131;width:4307;height:2156" coordorigin="3619,131" coordsize="4307,2156" path="m6632,923r-2,3l6630,941r2,3l6635,941r,-15l6632,923xe" fillcolor="#006fbf" stroked="f">
                <v:path arrowok="t"/>
              </v:shape>
              <v:shape id="_x0000_s6517" style="position:absolute;left:3619;top:131;width:4307;height:2156" coordorigin="3619,131" coordsize="4307,2156" path="m6632,888r-2,3l6630,906r2,3l6635,906r,-15l6632,888xe" fillcolor="#006fbf" stroked="f">
                <v:path arrowok="t"/>
              </v:shape>
              <v:shape id="_x0000_s6518" style="position:absolute;left:3619;top:131;width:4307;height:2156" coordorigin="3619,131" coordsize="4307,2156" path="m6632,854r-2,2l6630,872r2,2l6635,872r,-16l6632,854xe" fillcolor="#006fbf" stroked="f">
                <v:path arrowok="t"/>
              </v:shape>
              <v:shape id="_x0000_s6519" style="position:absolute;left:3619;top:131;width:4307;height:2156" coordorigin="3619,131" coordsize="4307,2156" path="m6632,819r-2,2l6630,836r2,2l6635,836r,-15l6632,819xe" fillcolor="#006fbf" stroked="f">
                <v:path arrowok="t"/>
              </v:shape>
              <v:shape id="_x0000_s6520" style="position:absolute;left:3619;top:131;width:4307;height:2156" coordorigin="3619,131" coordsize="4307,2156" path="m6632,784r-2,2l6630,801r2,2l6635,801r,-15l6632,784xe" fillcolor="#006fbf" stroked="f">
                <v:path arrowok="t"/>
              </v:shape>
              <v:shape id="_x0000_s6521" style="position:absolute;left:3619;top:131;width:4307;height:2156" coordorigin="3619,131" coordsize="4307,2156" path="m6632,748r-2,4l6630,766r2,2l6635,766r,-14l6632,748xe" fillcolor="#006fbf" stroked="f">
                <v:path arrowok="t"/>
              </v:shape>
              <v:shape id="_x0000_s6522" style="position:absolute;left:3619;top:131;width:4307;height:2156" coordorigin="3619,131" coordsize="4307,2156" path="m6632,713r-2,3l6630,731r2,3l6635,731r,-15l6632,713xe" fillcolor="#006fbf" stroked="f">
                <v:path arrowok="t"/>
              </v:shape>
              <v:shape id="_x0000_s6523" style="position:absolute;left:3619;top:131;width:4307;height:2156" coordorigin="3619,131" coordsize="4307,2156" path="m6632,678r-2,3l6630,696r2,3l6635,696r,-15l6632,678xe" fillcolor="#006fbf" stroked="f">
                <v:path arrowok="t"/>
              </v:shape>
              <v:shape id="_x0000_s6524" style="position:absolute;left:3619;top:131;width:4307;height:2156" coordorigin="3619,131" coordsize="4307,2156" path="m6632,644r-2,2l6630,662r2,2l6635,662r,-16l6632,644xe" fillcolor="#006fbf" stroked="f">
                <v:path arrowok="t"/>
              </v:shape>
              <v:shape id="_x0000_s6525" style="position:absolute;left:3619;top:131;width:4307;height:2156" coordorigin="3619,131" coordsize="4307,2156" path="m6632,609r-2,2l6630,626r2,2l6635,626r,-15l6632,609xe" fillcolor="#006fbf" stroked="f">
                <v:path arrowok="t"/>
              </v:shape>
              <v:shape id="_x0000_s6526" style="position:absolute;left:3619;top:131;width:4307;height:2156" coordorigin="3619,131" coordsize="4307,2156" path="m6632,574r-2,2l6630,591r2,2l6635,591r,-15l6632,574xe" fillcolor="#006fbf" stroked="f">
                <v:path arrowok="t"/>
              </v:shape>
              <v:shape id="_x0000_s6527" style="position:absolute;left:3619;top:131;width:4307;height:2156" coordorigin="3619,131" coordsize="4307,2156" path="m6632,538r-2,4l6630,556r2,2l6635,556r,-14l6632,538xe" fillcolor="#006fbf" stroked="f">
                <v:path arrowok="t"/>
              </v:shape>
              <v:shape id="_x0000_s6528" style="position:absolute;left:3619;top:131;width:4307;height:2156" coordorigin="3619,131" coordsize="4307,2156" path="m6632,503r-2,3l6630,521r2,3l6635,521r,-15l6632,503xe" fillcolor="#006fbf" stroked="f">
                <v:path arrowok="t"/>
              </v:shape>
              <v:shape id="_x0000_s6529" style="position:absolute;left:3619;top:131;width:4307;height:2156" coordorigin="3619,131" coordsize="4307,2156" path="m6632,468r-2,3l6630,486r2,3l6635,486r,-15l6632,468xe" fillcolor="#006fbf" stroked="f">
                <v:path arrowok="t"/>
              </v:shape>
              <v:shape id="_x0000_s6530" style="position:absolute;left:3619;top:131;width:4307;height:2156" coordorigin="3619,131" coordsize="4307,2156" path="m6632,434r-2,2l6630,452r2,2l6635,452r,-16l6632,434xe" fillcolor="#006fbf" stroked="f">
                <v:path arrowok="t"/>
              </v:shape>
              <v:shape id="_x0000_s6531" style="position:absolute;left:3619;top:131;width:4307;height:2156" coordorigin="3619,131" coordsize="4307,2156" path="m6632,399r-2,2l6630,416r2,2l6635,416r,-15l6632,399xe" fillcolor="#006fbf" stroked="f">
                <v:path arrowok="t"/>
              </v:shape>
              <v:shape id="_x0000_s6532" style="position:absolute;left:3619;top:131;width:4307;height:2156" coordorigin="3619,131" coordsize="4307,2156" path="m6632,364r-2,2l6630,381r2,2l6635,381r,-15l6632,364xe" fillcolor="#006fbf" stroked="f">
                <v:path arrowok="t"/>
              </v:shape>
              <v:shape id="_x0000_s6533" style="position:absolute;left:3619;top:131;width:4307;height:2156" coordorigin="3619,131" coordsize="4307,2156" path="m6632,328r-2,4l6630,346r2,2l6635,346r,-14l6632,328xe" fillcolor="#006fbf" stroked="f">
                <v:path arrowok="t"/>
              </v:shape>
              <v:shape id="_x0000_s6534" style="position:absolute;left:3619;top:131;width:4307;height:2156" coordorigin="3619,131" coordsize="4307,2156" path="m6632,293r-2,3l6630,311r2,3l6635,311r,-15l6632,293xe" fillcolor="#006fbf" stroked="f">
                <v:path arrowok="t"/>
              </v:shape>
              <v:shape id="_x0000_s6535" style="position:absolute;left:3619;top:131;width:4307;height:2156" coordorigin="3619,131" coordsize="4307,2156" path="m6632,258r-2,3l6630,276r2,3l6635,276r,-15l6632,258xe" fillcolor="#006fbf" stroked="f">
                <v:path arrowok="t"/>
              </v:shape>
              <v:shape id="_x0000_s6536" style="position:absolute;left:3619;top:131;width:4307;height:2156" coordorigin="3619,131" coordsize="4307,2156" path="m6632,224r-2,2l6630,242r2,2l6635,242r,-16l6632,224xe" fillcolor="#006fbf" stroked="f">
                <v:path arrowok="t"/>
              </v:shape>
              <v:shape id="_x0000_s6537" style="position:absolute;left:3619;top:131;width:4307;height:2156" coordorigin="3619,131" coordsize="4307,2156" path="m6632,189r-2,2l6630,206r2,2l6635,206r,-15l6632,189xe" fillcolor="#006fbf" stroked="f">
                <v:path arrowok="t"/>
              </v:shape>
              <v:shape id="_x0000_s6538" style="position:absolute;left:3619;top:131;width:4307;height:2156" coordorigin="3619,131" coordsize="4307,2156" path="m6632,154r-2,2l6630,171r2,2l6635,171r,-15l6632,154xe" fillcolor="#006fbf" stroked="f">
                <v:path arrowok="t"/>
              </v:shape>
              <v:shape id="_x0000_s6539" style="position:absolute;left:3619;top:131;width:4307;height:2156" coordorigin="3619,131" coordsize="4307,2156" path="m6646,131r-14,l6630,134r,2l6632,138r3,-2l6632,136r3,-2l6648,134r-2,-3xe" fillcolor="#006fbf" stroked="f">
                <v:path arrowok="t"/>
              </v:shape>
              <v:shape id="_x0000_s6540" style="position:absolute;left:3619;top:131;width:4307;height:2156" coordorigin="3619,131" coordsize="4307,2156" path="m6635,134r-3,2l6635,136r,-2xe" fillcolor="#006fbf" stroked="f">
                <v:path arrowok="t"/>
              </v:shape>
              <v:shape id="_x0000_s6541" style="position:absolute;left:3619;top:131;width:4307;height:2156" coordorigin="3619,131" coordsize="4307,2156" path="m6648,134r-13,l6635,136r11,l6648,134xe" fillcolor="#006fbf" stroked="f">
                <v:path arrowok="t"/>
              </v:shape>
              <v:shape id="_x0000_s6542" style="position:absolute;left:3619;top:131;width:4307;height:2156" coordorigin="3619,131" coordsize="4307,2156" path="m6680,131r-15,l6662,134r3,2l6680,136r3,-2l6680,131xe" fillcolor="#006fbf" stroked="f">
                <v:path arrowok="t"/>
              </v:shape>
              <v:shape id="_x0000_s6543" style="position:absolute;left:3619;top:131;width:4307;height:2156" coordorigin="3619,131" coordsize="4307,2156" path="m6715,131r-15,l6697,134r3,2l6715,136r3,-2l6715,131xe" fillcolor="#006fbf" stroked="f">
                <v:path arrowok="t"/>
              </v:shape>
              <v:shape id="_x0000_s6544" style="position:absolute;left:3619;top:131;width:4307;height:2156" coordorigin="3619,131" coordsize="4307,2156" path="m6750,131r-14,l6732,134r4,2l6750,136r2,-2l6750,131xe" fillcolor="#006fbf" stroked="f">
                <v:path arrowok="t"/>
              </v:shape>
              <v:shape id="_x0000_s6545" style="position:absolute;left:3619;top:131;width:4307;height:2156" coordorigin="3619,131" coordsize="4307,2156" path="m6774,134r,8l6776,144r3,-2l6779,136r-3,l6774,134xe" fillcolor="#006fbf" stroked="f">
                <v:path arrowok="t"/>
              </v:shape>
              <v:shape id="_x0000_s6546" style="position:absolute;left:3619;top:131;width:4307;height:2156" coordorigin="3619,131" coordsize="4307,2156" path="m6776,131r-6,l6768,134r2,2l6774,136r,-2l6779,134r-3,-3xe" fillcolor="#006fbf" stroked="f">
                <v:path arrowok="t"/>
              </v:shape>
              <v:shape id="_x0000_s6547" style="position:absolute;left:3619;top:131;width:4307;height:2156" coordorigin="3619,131" coordsize="4307,2156" path="m6779,134r-5,l6776,136r3,l6779,134xe" fillcolor="#006fbf" stroked="f">
                <v:path arrowok="t"/>
              </v:shape>
              <v:shape id="_x0000_s6548" style="position:absolute;left:3619;top:131;width:4307;height:2156" coordorigin="3619,131" coordsize="4307,2156" path="m6776,160r-2,2l6774,178r2,2l6779,178r,-16l6776,160xe" fillcolor="#006fbf" stroked="f">
                <v:path arrowok="t"/>
              </v:shape>
              <v:shape id="_x0000_s6549" style="position:absolute;left:3619;top:131;width:4307;height:2156" coordorigin="3619,131" coordsize="4307,2156" path="m6776,195r-2,2l6774,213r2,2l6779,213r,-16l6776,195xe" fillcolor="#006fbf" stroked="f">
                <v:path arrowok="t"/>
              </v:shape>
              <v:shape id="_x0000_s6550" style="position:absolute;left:3619;top:131;width:4307;height:2156" coordorigin="3619,131" coordsize="4307,2156" path="m6776,230r-2,2l6774,248r2,2l6779,248r,-16l6776,230xe" fillcolor="#006fbf" stroked="f">
                <v:path arrowok="t"/>
              </v:shape>
              <v:shape id="_x0000_s6551" style="position:absolute;left:3619;top:131;width:4307;height:2156" coordorigin="3619,131" coordsize="4307,2156" path="m6776,264r-2,4l6774,282r2,3l6779,282r,-14l6776,264xe" fillcolor="#006fbf" stroked="f">
                <v:path arrowok="t"/>
              </v:shape>
              <v:shape id="_x0000_s6552" style="position:absolute;left:3619;top:131;width:4307;height:2156" coordorigin="3619,131" coordsize="4307,2156" path="m6776,300r-2,3l6774,317r2,3l6779,317r,-14l6776,300xe" fillcolor="#006fbf" stroked="f">
                <v:path arrowok="t"/>
              </v:shape>
              <v:shape id="_x0000_s6553" style="position:absolute;left:3619;top:131;width:4307;height:2156" coordorigin="3619,131" coordsize="4307,2156" path="m6776,335r-2,3l6774,352r2,2l6779,352r,-14l6776,335xe" fillcolor="#006fbf" stroked="f">
                <v:path arrowok="t"/>
              </v:shape>
              <v:shape id="_x0000_s6554" style="position:absolute;left:3619;top:131;width:4307;height:2156" coordorigin="3619,131" coordsize="4307,2156" path="m6776,370r-2,2l6774,388r2,2l6779,388r,-16l6776,370xe" fillcolor="#006fbf" stroked="f">
                <v:path arrowok="t"/>
              </v:shape>
              <v:shape id="_x0000_s6555" style="position:absolute;left:3619;top:131;width:4307;height:2156" coordorigin="3619,131" coordsize="4307,2156" path="m6776,405r-2,2l6774,423r2,2l6779,423r,-16l6776,405xe" fillcolor="#006fbf" stroked="f">
                <v:path arrowok="t"/>
              </v:shape>
              <v:shape id="_x0000_s6556" style="position:absolute;left:3619;top:131;width:4307;height:2156" coordorigin="3619,131" coordsize="4307,2156" path="m6776,440r-2,2l6774,458r2,2l6779,458r,-16l6776,440xe" fillcolor="#006fbf" stroked="f">
                <v:path arrowok="t"/>
              </v:shape>
              <v:shape id="_x0000_s6557" style="position:absolute;left:3619;top:131;width:4307;height:2156" coordorigin="3619,131" coordsize="4307,2156" path="m6776,474r-2,4l6774,492r2,3l6779,492r,-14l6776,474xe" fillcolor="#006fbf" stroked="f">
                <v:path arrowok="t"/>
              </v:shape>
              <v:shape id="_x0000_s6558" style="position:absolute;left:3619;top:131;width:4307;height:2156" coordorigin="3619,131" coordsize="4307,2156" path="m6776,510r-2,3l6774,527r2,3l6779,527r,-14l6776,510xe" fillcolor="#006fbf" stroked="f">
                <v:path arrowok="t"/>
              </v:shape>
              <v:shape id="_x0000_s6559" style="position:absolute;left:3619;top:131;width:4307;height:2156" coordorigin="3619,131" coordsize="4307,2156" path="m6776,545r-2,3l6774,562r2,2l6779,562r,-14l6776,545xe" fillcolor="#006fbf" stroked="f">
                <v:path arrowok="t"/>
              </v:shape>
              <v:shape id="_x0000_s6560" style="position:absolute;left:3619;top:131;width:4307;height:2156" coordorigin="3619,131" coordsize="4307,2156" path="m6776,580r-2,2l6774,598r2,2l6779,598r,-16l6776,580xe" fillcolor="#006fbf" stroked="f">
                <v:path arrowok="t"/>
              </v:shape>
              <v:shape id="_x0000_s6561" style="position:absolute;left:3619;top:131;width:4307;height:2156" coordorigin="3619,131" coordsize="4307,2156" path="m6776,615r-2,2l6774,633r2,2l6779,633r,-16l6776,615xe" fillcolor="#006fbf" stroked="f">
                <v:path arrowok="t"/>
              </v:shape>
              <v:shape id="_x0000_s6562" style="position:absolute;left:3619;top:131;width:4307;height:2156" coordorigin="3619,131" coordsize="4307,2156" path="m6776,650r-2,2l6774,668r2,2l6779,668r,-16l6776,650xe" fillcolor="#006fbf" stroked="f">
                <v:path arrowok="t"/>
              </v:shape>
              <v:shape id="_x0000_s6563" style="position:absolute;left:3619;top:131;width:4307;height:2156" coordorigin="3619,131" coordsize="4307,2156" path="m6776,684r-2,4l6774,702r2,3l6779,702r,-14l6776,684xe" fillcolor="#006fbf" stroked="f">
                <v:path arrowok="t"/>
              </v:shape>
              <v:shape id="_x0000_s6564" style="position:absolute;left:3619;top:131;width:4307;height:2156" coordorigin="3619,131" coordsize="4307,2156" path="m6776,720r-2,3l6774,737r2,3l6779,737r,-14l6776,720xe" fillcolor="#006fbf" stroked="f">
                <v:path arrowok="t"/>
              </v:shape>
              <v:shape id="_x0000_s6565" style="position:absolute;left:3619;top:131;width:4307;height:2156" coordorigin="3619,131" coordsize="4307,2156" path="m6776,755r-2,3l6774,772r2,2l6779,772r,-14l6776,755xe" fillcolor="#006fbf" stroked="f">
                <v:path arrowok="t"/>
              </v:shape>
              <v:shape id="_x0000_s6566" style="position:absolute;left:3619;top:131;width:4307;height:2156" coordorigin="3619,131" coordsize="4307,2156" path="m6776,790r-2,2l6774,808r2,2l6779,808r,-16l6776,790xe" fillcolor="#006fbf" stroked="f">
                <v:path arrowok="t"/>
              </v:shape>
              <v:shape id="_x0000_s6567" style="position:absolute;left:3619;top:131;width:4307;height:2156" coordorigin="3619,131" coordsize="4307,2156" path="m6776,825r-2,2l6774,843r2,2l6779,843r,-16l6776,825xe" fillcolor="#006fbf" stroked="f">
                <v:path arrowok="t"/>
              </v:shape>
              <v:shape id="_x0000_s6568" style="position:absolute;left:3619;top:131;width:4307;height:2156" coordorigin="3619,131" coordsize="4307,2156" path="m6776,860r-2,2l6774,878r2,2l6779,878r,-16l6776,860xe" fillcolor="#006fbf" stroked="f">
                <v:path arrowok="t"/>
              </v:shape>
              <v:shape id="_x0000_s6569" style="position:absolute;left:3619;top:131;width:4307;height:2156" coordorigin="3619,131" coordsize="4307,2156" path="m6776,894r-2,3l6774,912r2,3l6779,912r,-15l6776,894xe" fillcolor="#006fbf" stroked="f">
                <v:path arrowok="t"/>
              </v:shape>
              <v:shape id="_x0000_s6570" style="position:absolute;left:3619;top:131;width:4307;height:2156" coordorigin="3619,131" coordsize="4307,2156" path="m6776,930r-2,3l6774,947r2,3l6779,947r,-14l6776,930xe" fillcolor="#006fbf" stroked="f">
                <v:path arrowok="t"/>
              </v:shape>
              <v:shape id="_x0000_s6571" style="position:absolute;left:3619;top:131;width:4307;height:2156" coordorigin="3619,131" coordsize="4307,2156" path="m6776,965r-2,3l6774,982r2,2l6779,982r,-14l6776,965xe" fillcolor="#006fbf" stroked="f">
                <v:path arrowok="t"/>
              </v:shape>
              <v:shape id="_x0000_s6572" style="position:absolute;left:3619;top:131;width:4307;height:2156" coordorigin="3619,131" coordsize="4307,2156" path="m6776,1000r-2,2l6774,1017r2,3l6779,1017r,-15l6776,1000xe" fillcolor="#006fbf" stroked="f">
                <v:path arrowok="t"/>
              </v:shape>
              <v:shape id="_x0000_s6573" style="position:absolute;left:3619;top:131;width:4307;height:2156" coordorigin="3619,131" coordsize="4307,2156" path="m6776,1035r-2,2l6774,1053r2,2l6779,1053r,-16l6776,1035xe" fillcolor="#006fbf" stroked="f">
                <v:path arrowok="t"/>
              </v:shape>
              <v:shape id="_x0000_s6574" style="position:absolute;left:3619;top:131;width:4307;height:2156" coordorigin="3619,131" coordsize="4307,2156" path="m6776,1070r-2,2l6774,1088r2,2l6779,1088r,-16l6776,1070xe" fillcolor="#006fbf" stroked="f">
                <v:path arrowok="t"/>
              </v:shape>
              <v:shape id="_x0000_s6575" style="position:absolute;left:3619;top:131;width:4307;height:2156" coordorigin="3619,131" coordsize="4307,2156" path="m6776,1104r-2,4l6774,1122r2,3l6779,1122r,-14l6776,1104xe" fillcolor="#006fbf" stroked="f">
                <v:path arrowok="t"/>
              </v:shape>
              <v:shape id="_x0000_s6576" style="position:absolute;left:3619;top:131;width:4307;height:2156" coordorigin="3619,131" coordsize="4307,2156" path="m6776,1140r-2,3l6774,1157r2,3l6779,1157r,-14l6776,1140xe" fillcolor="#006fbf" stroked="f">
                <v:path arrowok="t"/>
              </v:shape>
              <v:shape id="_x0000_s6577" style="position:absolute;left:3619;top:131;width:4307;height:2156" coordorigin="3619,131" coordsize="4307,2156" path="m6776,1175r-2,3l6774,1192r2,2l6779,1192r,-14l6776,1175xe" fillcolor="#006fbf" stroked="f">
                <v:path arrowok="t"/>
              </v:shape>
              <v:shape id="_x0000_s6578" style="position:absolute;left:3619;top:131;width:4307;height:2156" coordorigin="3619,131" coordsize="4307,2156" path="m6776,1210r-2,2l6774,1227r2,3l6779,1227r,-15l6776,1210xe" fillcolor="#006fbf" stroked="f">
                <v:path arrowok="t"/>
              </v:shape>
              <v:shape id="_x0000_s6579" style="position:absolute;left:3619;top:131;width:4307;height:2156" coordorigin="3619,131" coordsize="4307,2156" path="m6776,1245r-2,2l6774,1263r2,2l6779,1263r,-16l6776,1245xe" fillcolor="#006fbf" stroked="f">
                <v:path arrowok="t"/>
              </v:shape>
              <v:shape id="_x0000_s6580" style="position:absolute;left:3619;top:131;width:4307;height:2156" coordorigin="3619,131" coordsize="4307,2156" path="m6776,1280r-2,2l6774,1298r2,2l6779,1298r,-16l6776,1280xe" fillcolor="#006fbf" stroked="f">
                <v:path arrowok="t"/>
              </v:shape>
              <v:shape id="_x0000_s6581" style="position:absolute;left:3619;top:131;width:4307;height:2156" coordorigin="3619,131" coordsize="4307,2156" path="m6776,1314r-2,3l6774,1332r2,3l6779,1332r,-15l6776,1314xe" fillcolor="#006fbf" stroked="f">
                <v:path arrowok="t"/>
              </v:shape>
              <v:shape id="_x0000_s6582" style="position:absolute;left:3619;top:131;width:4307;height:2156" coordorigin="3619,131" coordsize="4307,2156" path="m6776,1350r-2,3l6774,1367r2,3l6779,1367r,-14l6776,1350xe" fillcolor="#006fbf" stroked="f">
                <v:path arrowok="t"/>
              </v:shape>
              <v:shape id="_x0000_s6583" style="position:absolute;left:3619;top:131;width:4307;height:2156" coordorigin="3619,131" coordsize="4307,2156" path="m6776,1385r-2,3l6774,1402r2,2l6779,1402r,-14l6776,1385xe" fillcolor="#006fbf" stroked="f">
                <v:path arrowok="t"/>
              </v:shape>
              <v:shape id="_x0000_s6584" style="position:absolute;left:3619;top:131;width:4307;height:2156" coordorigin="3619,131" coordsize="4307,2156" path="m6776,1420r-2,2l6774,1437r2,3l6779,1437r,-15l6776,1420xe" fillcolor="#006fbf" stroked="f">
                <v:path arrowok="t"/>
              </v:shape>
              <v:shape id="_x0000_s6585" style="position:absolute;left:3619;top:131;width:4307;height:2156" coordorigin="3619,131" coordsize="4307,2156" path="m6776,1455r-2,2l6774,1473r2,2l6779,1473r,-16l6776,1455xe" fillcolor="#006fbf" stroked="f">
                <v:path arrowok="t"/>
              </v:shape>
              <v:shape id="_x0000_s6586" style="position:absolute;left:3619;top:131;width:4307;height:2156" coordorigin="3619,131" coordsize="4307,2156" path="m6776,1490r-2,2l6774,1508r2,2l6779,1508r,-16l6776,1490xe" fillcolor="#006fbf" stroked="f">
                <v:path arrowok="t"/>
              </v:shape>
              <v:shape id="_x0000_s6587" style="position:absolute;left:3619;top:131;width:4307;height:2156" coordorigin="3619,131" coordsize="4307,2156" path="m6776,1524r-2,3l6774,1542r2,3l6779,1542r,-15l6776,1524xe" fillcolor="#006fbf" stroked="f">
                <v:path arrowok="t"/>
              </v:shape>
              <v:shape id="_x0000_s6588" style="position:absolute;left:3619;top:131;width:4307;height:2156" coordorigin="3619,131" coordsize="4307,2156" path="m6776,1560r-2,3l6774,1577r2,3l6779,1577r,-14l6776,1560xe" fillcolor="#006fbf" stroked="f">
                <v:path arrowok="t"/>
              </v:shape>
              <v:shape id="_x0000_s6589" style="position:absolute;left:3619;top:131;width:4307;height:2156" coordorigin="3619,131" coordsize="4307,2156" path="m6776,1595r-2,3l6774,1612r2,2l6779,1612r,-14l6776,1595xe" fillcolor="#006fbf" stroked="f">
                <v:path arrowok="t"/>
              </v:shape>
              <v:shape id="_x0000_s6590" style="position:absolute;left:3619;top:131;width:4307;height:2156" coordorigin="3619,131" coordsize="4307,2156" path="m6776,1630r-2,2l6774,1647r2,3l6779,1647r,-15l6776,1630xe" fillcolor="#006fbf" stroked="f">
                <v:path arrowok="t"/>
              </v:shape>
              <v:shape id="_x0000_s6591" style="position:absolute;left:3619;top:131;width:4307;height:2156" coordorigin="3619,131" coordsize="4307,2156" path="m6776,1665r-2,2l6774,1683r2,2l6779,1683r,-16l6776,1665xe" fillcolor="#006fbf" stroked="f">
                <v:path arrowok="t"/>
              </v:shape>
              <v:shape id="_x0000_s6592" style="position:absolute;left:3619;top:131;width:4307;height:2156" coordorigin="3619,131" coordsize="4307,2156" path="m6776,1700r-2,2l6774,1718r2,2l6779,1718r,-16l6776,1700xe" fillcolor="#006fbf" stroked="f">
                <v:path arrowok="t"/>
              </v:shape>
              <v:shape id="_x0000_s6593" style="position:absolute;left:3619;top:131;width:4307;height:2156" coordorigin="3619,131" coordsize="4307,2156" path="m6776,1734r-2,3l6774,1752r2,3l6779,1752r,-15l6776,1734xe" fillcolor="#006fbf" stroked="f">
                <v:path arrowok="t"/>
              </v:shape>
              <v:shape id="_x0000_s6594" style="position:absolute;left:3619;top:131;width:4307;height:2156" coordorigin="3619,131" coordsize="4307,2156" path="m6776,1770r-2,3l6774,1787r2,3l6779,1787r,-14l6776,1770xe" fillcolor="#006fbf" stroked="f">
                <v:path arrowok="t"/>
              </v:shape>
              <v:shape id="_x0000_s6595" style="position:absolute;left:3619;top:131;width:4307;height:2156" coordorigin="3619,131" coordsize="4307,2156" path="m6776,1805r-2,3l6774,1822r2,2l6779,1822r,-14l6776,1805xe" fillcolor="#006fbf" stroked="f">
                <v:path arrowok="t"/>
              </v:shape>
              <v:shape id="_x0000_s6596" style="position:absolute;left:3619;top:131;width:4307;height:2156" coordorigin="3619,131" coordsize="4307,2156" path="m6776,1840r-2,2l6774,1857r2,3l6779,1857r,-15l6776,1840xe" fillcolor="#006fbf" stroked="f">
                <v:path arrowok="t"/>
              </v:shape>
              <v:shape id="_x0000_s6597" style="position:absolute;left:3619;top:131;width:4307;height:2156" coordorigin="3619,131" coordsize="4307,2156" path="m6776,1875r-2,2l6774,1893r2,2l6779,1893r,-16l6776,1875xe" fillcolor="#006fbf" stroked="f">
                <v:path arrowok="t"/>
              </v:shape>
              <v:shape id="_x0000_s6598" style="position:absolute;left:3619;top:131;width:4307;height:2156" coordorigin="3619,131" coordsize="4307,2156" path="m6776,1910r-2,2l6774,1928r2,2l6779,1928r,-16l6776,1910xe" fillcolor="#006fbf" stroked="f">
                <v:path arrowok="t"/>
              </v:shape>
              <v:shape id="_x0000_s6599" style="position:absolute;left:3619;top:131;width:4307;height:2156" coordorigin="3619,131" coordsize="4307,2156" path="m6776,1944r-2,3l6774,1962r2,3l6779,1962r,-15l6776,1944xe" fillcolor="#006fbf" stroked="f">
                <v:path arrowok="t"/>
              </v:shape>
              <v:shape id="_x0000_s6600" style="position:absolute;left:3619;top:131;width:4307;height:2156" coordorigin="3619,131" coordsize="4307,2156" path="m6776,1980r-2,3l6774,1997r2,3l6779,1997r,-14l6776,1980xe" fillcolor="#006fbf" stroked="f">
                <v:path arrowok="t"/>
              </v:shape>
              <v:shape id="_x0000_s6601" style="position:absolute;left:3619;top:131;width:4307;height:2156" coordorigin="3619,131" coordsize="4307,2156" path="m6776,2015r-2,3l6774,2032r2,2l6779,2032r,-14l6776,2015xe" fillcolor="#006fbf" stroked="f">
                <v:path arrowok="t"/>
              </v:shape>
              <v:shape id="_x0000_s6602" style="position:absolute;left:3619;top:131;width:4307;height:2156" coordorigin="3619,131" coordsize="4307,2156" path="m6776,2050r-2,2l6774,2068r2,2l6779,2068r,-16l6776,2050xe" fillcolor="#006fbf" stroked="f">
                <v:path arrowok="t"/>
              </v:shape>
              <v:shape id="_x0000_s6603" style="position:absolute;left:3619;top:131;width:4307;height:2156" coordorigin="3619,131" coordsize="4307,2156" path="m6776,2085r-2,2l6774,2103r2,2l6779,2103r,-16l6776,2085xe" fillcolor="#006fbf" stroked="f">
                <v:path arrowok="t"/>
              </v:shape>
              <v:shape id="_x0000_s6604" style="position:absolute;left:3619;top:131;width:4307;height:2156" coordorigin="3619,131" coordsize="4307,2156" path="m6776,2120r-2,2l6774,2138r2,2l6779,2138r,-16l6776,2120xe" fillcolor="#006fbf" stroked="f">
                <v:path arrowok="t"/>
              </v:shape>
              <v:shape id="_x0000_s6605" style="position:absolute;left:3619;top:131;width:4307;height:2156" coordorigin="3619,131" coordsize="4307,2156" path="m6776,2154r-2,4l6774,2172r2,3l6779,2172r,-14l6776,2154xe" fillcolor="#006fbf" stroked="f">
                <v:path arrowok="t"/>
              </v:shape>
              <v:shape id="_x0000_s6606" style="position:absolute;left:3619;top:131;width:4307;height:2156" coordorigin="3619,131" coordsize="4307,2156" path="m6776,2190r-2,3l6774,2207r2,3l6779,2207r,-14l6776,2190xe" fillcolor="#006fbf" stroked="f">
                <v:path arrowok="t"/>
              </v:shape>
              <v:shape id="_x0000_s6607" style="position:absolute;left:3619;top:131;width:4307;height:2156" coordorigin="3619,131" coordsize="4307,2156" path="m6776,2225r-2,3l6774,2242r2,2l6779,2242r,-14l6776,2225xe" fillcolor="#006fbf" stroked="f">
                <v:path arrowok="t"/>
              </v:shape>
              <v:shape id="_x0000_s6608" style="position:absolute;left:3619;top:131;width:4307;height:2156" coordorigin="3619,131" coordsize="4307,2156" path="m6776,2260r-2,2l6774,2278r2,2l6779,2278r,-16l6776,2260xe" fillcolor="#006fbf" stroked="f">
                <v:path arrowok="t"/>
              </v:shape>
              <v:shape id="_x0000_s6609" style="position:absolute;left:3619;top:131;width:4307;height:2156" coordorigin="3619,131" coordsize="4307,2156" path="m6804,2282r-14,l6786,2284r4,2l6804,2286r2,-2l6804,2282xe" fillcolor="#006fbf" stroked="f">
                <v:path arrowok="t"/>
              </v:shape>
              <v:shape id="_x0000_s6610" style="position:absolute;left:3619;top:131;width:4307;height:2156" coordorigin="3619,131" coordsize="4307,2156" path="m6839,2282r-15,l6822,2284r2,2l6839,2286r2,-2l6839,2282xe" fillcolor="#006fbf" stroked="f">
                <v:path arrowok="t"/>
              </v:shape>
              <v:shape id="_x0000_s6611" style="position:absolute;left:3619;top:131;width:4307;height:2156" coordorigin="3619,131" coordsize="4307,2156" path="m6874,2282r-15,l6857,2284r2,2l6874,2286r2,-2l6874,2282xe" fillcolor="#006fbf" stroked="f">
                <v:path arrowok="t"/>
              </v:shape>
              <v:shape id="_x0000_s6612" style="position:absolute;left:3619;top:131;width:4307;height:2156" coordorigin="3619,131" coordsize="4307,2156" path="m6910,2282r-16,l6892,2284r2,2l6910,2286r2,-2l6910,2282xe" fillcolor="#006fbf" stroked="f">
                <v:path arrowok="t"/>
              </v:shape>
              <v:shape id="_x0000_s6613" style="position:absolute;left:3619;top:131;width:4307;height:2156" coordorigin="3619,131" coordsize="4307,2156" path="m6919,2258r-2,2l6917,2274r2,3l6922,2274r,-14l6919,2258xe" fillcolor="#006fbf" stroked="f">
                <v:path arrowok="t"/>
              </v:shape>
              <v:shape id="_x0000_s6614" style="position:absolute;left:3619;top:131;width:4307;height:2156" coordorigin="3619,131" coordsize="4307,2156" path="m6919,2223r-2,2l6917,2240r2,2l6922,2240r,-15l6919,2223xe" fillcolor="#006fbf" stroked="f">
                <v:path arrowok="t"/>
              </v:shape>
              <v:shape id="_x0000_s6615" style="position:absolute;left:3619;top:131;width:4307;height:2156" coordorigin="3619,131" coordsize="4307,2156" path="m6919,2187r-2,2l6917,2205r2,2l6922,2205r,-16l6919,2187xe" fillcolor="#006fbf" stroked="f">
                <v:path arrowok="t"/>
              </v:shape>
              <v:shape id="_x0000_s6616" style="position:absolute;left:3619;top:131;width:4307;height:2156" coordorigin="3619,131" coordsize="4307,2156" path="m6919,2152r-2,2l6917,2170r2,2l6922,2170r,-16l6919,2152xe" fillcolor="#006fbf" stroked="f">
                <v:path arrowok="t"/>
              </v:shape>
              <v:shape id="_x0000_s6617" style="position:absolute;left:3619;top:131;width:4307;height:2156" coordorigin="3619,131" coordsize="4307,2156" path="m6919,2117r-2,3l6917,2135r2,3l6922,2135r,-15l6919,2117xe" fillcolor="#006fbf" stroked="f">
                <v:path arrowok="t"/>
              </v:shape>
              <v:shape id="_x0000_s6618" style="position:absolute;left:3619;top:131;width:4307;height:2156" coordorigin="3619,131" coordsize="4307,2156" path="m6919,2082r-2,3l6917,2099r2,4l6922,2099r,-14l6919,2082xe" fillcolor="#006fbf" stroked="f">
                <v:path arrowok="t"/>
              </v:shape>
              <v:shape id="_x0000_s6619" style="position:absolute;left:3619;top:131;width:4307;height:2156" coordorigin="3619,131" coordsize="4307,2156" path="m6919,2048r-2,2l6917,2064r2,3l6922,2064r,-14l6919,2048xe" fillcolor="#006fbf" stroked="f">
                <v:path arrowok="t"/>
              </v:shape>
              <v:shape id="_x0000_s6620" style="position:absolute;left:3619;top:131;width:4307;height:2156" coordorigin="3619,131" coordsize="4307,2156" path="m6919,2013r-2,2l6917,2030r2,2l6922,2030r,-15l6919,2013xe" fillcolor="#006fbf" stroked="f">
                <v:path arrowok="t"/>
              </v:shape>
              <v:shape id="_x0000_s6621" style="position:absolute;left:3619;top:131;width:4307;height:2156" coordorigin="3619,131" coordsize="4307,2156" path="m6919,1977r-2,2l6917,1995r2,2l6922,1995r,-16l6919,1977xe" fillcolor="#006fbf" stroked="f">
                <v:path arrowok="t"/>
              </v:shape>
              <v:shape id="_x0000_s6622" style="position:absolute;left:3619;top:131;width:4307;height:2156" coordorigin="3619,131" coordsize="4307,2156" path="m6919,1942r-2,2l6917,1960r2,2l6922,1960r,-16l6919,1942xe" fillcolor="#006fbf" stroked="f">
                <v:path arrowok="t"/>
              </v:shape>
              <v:shape id="_x0000_s6623" style="position:absolute;left:3619;top:131;width:4307;height:2156" coordorigin="3619,131" coordsize="4307,2156" path="m6919,1907r-2,3l6917,1925r2,3l6922,1925r,-15l6919,1907xe" fillcolor="#006fbf" stroked="f">
                <v:path arrowok="t"/>
              </v:shape>
              <v:shape id="_x0000_s6624" style="position:absolute;left:3619;top:131;width:4307;height:2156" coordorigin="3619,131" coordsize="4307,2156" path="m6919,1872r-2,3l6917,1889r2,4l6922,1889r,-14l6919,1872xe" fillcolor="#006fbf" stroked="f">
                <v:path arrowok="t"/>
              </v:shape>
              <v:shape id="_x0000_s6625" style="position:absolute;left:3619;top:131;width:4307;height:2156" coordorigin="3619,131" coordsize="4307,2156" path="m6919,1838r-2,2l6917,1854r2,3l6922,1854r,-14l6919,1838xe" fillcolor="#006fbf" stroked="f">
                <v:path arrowok="t"/>
              </v:shape>
              <v:shape id="_x0000_s6626" style="position:absolute;left:3619;top:131;width:4307;height:2156" coordorigin="3619,131" coordsize="4307,2156" path="m6919,1803r-2,2l6917,1820r2,2l6922,1820r,-15l6919,1803xe" fillcolor="#006fbf" stroked="f">
                <v:path arrowok="t"/>
              </v:shape>
              <v:shape id="_x0000_s6627" style="position:absolute;left:3619;top:131;width:4307;height:2156" coordorigin="3619,131" coordsize="4307,2156" path="m6919,1767r-2,2l6917,1785r2,2l6922,1785r,-16l6919,1767xe" fillcolor="#006fbf" stroked="f">
                <v:path arrowok="t"/>
              </v:shape>
              <v:shape id="_x0000_s6628" style="position:absolute;left:3619;top:131;width:4307;height:2156" coordorigin="3619,131" coordsize="4307,2156" path="m6919,1732r-2,2l6917,1750r2,2l6922,1750r,-16l6919,1732xe" fillcolor="#006fbf" stroked="f">
                <v:path arrowok="t"/>
              </v:shape>
              <v:shape id="_x0000_s6629" style="position:absolute;left:3619;top:131;width:4307;height:2156" coordorigin="3619,131" coordsize="4307,2156" path="m6919,1697r-2,3l6917,1715r2,3l6922,1715r,-15l6919,1697xe" fillcolor="#006fbf" stroked="f">
                <v:path arrowok="t"/>
              </v:shape>
              <v:shape id="_x0000_s6630" style="position:absolute;left:3619;top:131;width:4307;height:2156" coordorigin="3619,131" coordsize="4307,2156" path="m6919,1662r-2,3l6917,1679r2,4l6922,1679r,-14l6919,1662xe" fillcolor="#006fbf" stroked="f">
                <v:path arrowok="t"/>
              </v:shape>
              <v:shape id="_x0000_s6631" style="position:absolute;left:3619;top:131;width:4307;height:2156" coordorigin="3619,131" coordsize="4307,2156" path="m6919,1628r-2,2l6917,1644r2,3l6922,1644r,-14l6919,1628xe" fillcolor="#006fbf" stroked="f">
                <v:path arrowok="t"/>
              </v:shape>
              <v:shape id="_x0000_s6632" style="position:absolute;left:3619;top:131;width:4307;height:2156" coordorigin="3619,131" coordsize="4307,2156" path="m6919,1593r-2,2l6917,1610r2,2l6922,1610r,-15l6919,1593xe" fillcolor="#006fbf" stroked="f">
                <v:path arrowok="t"/>
              </v:shape>
              <v:shape id="_x0000_s6633" style="position:absolute;left:3619;top:131;width:4307;height:2156" coordorigin="3619,131" coordsize="4307,2156" path="m6919,1557r-2,2l6917,1575r2,2l6922,1575r,-16l6919,1557xe" fillcolor="#006fbf" stroked="f">
                <v:path arrowok="t"/>
              </v:shape>
              <v:shape id="_x0000_s6634" style="position:absolute;left:3619;top:131;width:4307;height:2156" coordorigin="3619,131" coordsize="4307,2156" path="m6919,1522r-2,2l6917,1540r2,2l6922,1540r,-16l6919,1522xe" fillcolor="#006fbf" stroked="f">
                <v:path arrowok="t"/>
              </v:shape>
              <v:shape id="_x0000_s6635" style="position:absolute;left:3619;top:131;width:4307;height:2156" coordorigin="3619,131" coordsize="4307,2156" path="m6919,1487r-2,3l6917,1505r2,3l6922,1505r,-15l6919,1487xe" fillcolor="#006fbf" stroked="f">
                <v:path arrowok="t"/>
              </v:shape>
              <v:shape id="_x0000_s6636" style="position:absolute;left:3619;top:131;width:4307;height:2156" coordorigin="3619,131" coordsize="4307,2156" path="m6919,1452r-2,3l6917,1469r2,4l6922,1469r,-14l6919,1452xe" fillcolor="#006fbf" stroked="f">
                <v:path arrowok="t"/>
              </v:shape>
              <v:shape id="_x0000_s6637" style="position:absolute;left:3619;top:131;width:4307;height:2156" coordorigin="3619,131" coordsize="4307,2156" path="m6919,1418r-2,2l6917,1434r2,3l6922,1434r,-14l6919,1418xe" fillcolor="#006fbf" stroked="f">
                <v:path arrowok="t"/>
              </v:shape>
              <v:shape id="_x0000_s6638" style="position:absolute;left:3619;top:131;width:4307;height:2156" coordorigin="3619,131" coordsize="4307,2156" path="m6919,1383r-2,2l6917,1400r2,2l6922,1400r,-15l6919,1383xe" fillcolor="#006fbf" stroked="f">
                <v:path arrowok="t"/>
              </v:shape>
              <v:shape id="_x0000_s6639" style="position:absolute;left:3619;top:131;width:4307;height:2156" coordorigin="3619,131" coordsize="4307,2156" path="m6919,1347r-2,2l6917,1365r2,2l6922,1365r,-16l6919,1347xe" fillcolor="#006fbf" stroked="f">
                <v:path arrowok="t"/>
              </v:shape>
              <v:shape id="_x0000_s6640" style="position:absolute;left:3619;top:131;width:4307;height:2156" coordorigin="3619,131" coordsize="4307,2156" path="m6919,1312r-2,2l6917,1330r2,2l6922,1330r,-16l6919,1312xe" fillcolor="#006fbf" stroked="f">
                <v:path arrowok="t"/>
              </v:shape>
              <v:shape id="_x0000_s6641" style="position:absolute;left:3619;top:131;width:4307;height:2156" coordorigin="3619,131" coordsize="4307,2156" path="m6919,1277r-2,3l6917,1295r2,3l6922,1295r,-15l6919,1277xe" fillcolor="#006fbf" stroked="f">
                <v:path arrowok="t"/>
              </v:shape>
              <v:shape id="_x0000_s6642" style="position:absolute;left:3619;top:131;width:4307;height:2156" coordorigin="3619,131" coordsize="4307,2156" path="m6919,1242r-2,3l6917,1259r2,4l6922,1259r,-14l6919,1242xe" fillcolor="#006fbf" stroked="f">
                <v:path arrowok="t"/>
              </v:shape>
              <v:shape id="_x0000_s6643" style="position:absolute;left:3619;top:131;width:4307;height:2156" coordorigin="3619,131" coordsize="4307,2156" path="m6919,1208r-2,2l6917,1224r2,3l6922,1224r,-14l6919,1208xe" fillcolor="#006fbf" stroked="f">
                <v:path arrowok="t"/>
              </v:shape>
              <v:shape id="_x0000_s6644" style="position:absolute;left:3619;top:131;width:4307;height:2156" coordorigin="3619,131" coordsize="4307,2156" path="m6919,1173r-2,2l6917,1190r2,2l6922,1190r,-15l6919,1173xe" fillcolor="#006fbf" stroked="f">
                <v:path arrowok="t"/>
              </v:shape>
              <v:shape id="_x0000_s6645" style="position:absolute;left:3619;top:131;width:4307;height:2156" coordorigin="3619,131" coordsize="4307,2156" path="m6919,1137r-2,2l6917,1155r2,2l6922,1155r,-16l6919,1137xe" fillcolor="#006fbf" stroked="f">
                <v:path arrowok="t"/>
              </v:shape>
              <v:shape id="_x0000_s6646" style="position:absolute;left:3619;top:131;width:4307;height:2156" coordorigin="3619,131" coordsize="4307,2156" path="m6919,1102r-2,2l6917,1120r2,2l6922,1120r,-16l6919,1102xe" fillcolor="#006fbf" stroked="f">
                <v:path arrowok="t"/>
              </v:shape>
              <v:shape id="_x0000_s6647" style="position:absolute;left:3619;top:131;width:4307;height:2156" coordorigin="3619,131" coordsize="4307,2156" path="m6919,1067r-2,3l6917,1085r2,3l6922,1085r,-15l6919,1067xe" fillcolor="#006fbf" stroked="f">
                <v:path arrowok="t"/>
              </v:shape>
              <v:shape id="_x0000_s6648" style="position:absolute;left:3619;top:131;width:4307;height:2156" coordorigin="3619,131" coordsize="4307,2156" path="m6919,1032r-2,3l6917,1049r2,4l6922,1049r,-14l6919,1032xe" fillcolor="#006fbf" stroked="f">
                <v:path arrowok="t"/>
              </v:shape>
              <v:shape id="_x0000_s6649" style="position:absolute;left:3619;top:131;width:4307;height:2156" coordorigin="3619,131" coordsize="4307,2156" path="m6919,998r-2,2l6917,1014r2,3l6922,1014r,-14l6919,998xe" fillcolor="#006fbf" stroked="f">
                <v:path arrowok="t"/>
              </v:shape>
              <v:shape id="_x0000_s6650" style="position:absolute;left:3619;top:131;width:4307;height:2156" coordorigin="3619,131" coordsize="4307,2156" path="m6919,963r-2,2l6917,980r2,2l6922,980r,-15l6919,963xe" fillcolor="#006fbf" stroked="f">
                <v:path arrowok="t"/>
              </v:shape>
              <v:shape id="_x0000_s6651" style="position:absolute;left:3619;top:131;width:4307;height:2156" coordorigin="3619,131" coordsize="4307,2156" path="m6919,927r-2,2l6917,945r2,2l6922,945r,-16l6919,927xe" fillcolor="#006fbf" stroked="f">
                <v:path arrowok="t"/>
              </v:shape>
              <v:shape id="_x0000_s6652" style="position:absolute;left:3619;top:131;width:4307;height:2156" coordorigin="3619,131" coordsize="4307,2156" path="m6919,892r-2,2l6917,910r2,2l6922,910r,-16l6919,892xe" fillcolor="#006fbf" stroked="f">
                <v:path arrowok="t"/>
              </v:shape>
              <v:shape id="_x0000_s6653" style="position:absolute;left:3619;top:131;width:4307;height:2156" coordorigin="3619,131" coordsize="4307,2156" path="m6919,857r-2,3l6917,875r2,3l6922,875r,-15l6919,857xe" fillcolor="#006fbf" stroked="f">
                <v:path arrowok="t"/>
              </v:shape>
              <v:shape id="_x0000_s6654" style="position:absolute;left:3619;top:131;width:4307;height:2156" coordorigin="3619,131" coordsize="4307,2156" path="m6919,822r-2,3l6917,839r2,4l6922,839r,-14l6919,822xe" fillcolor="#006fbf" stroked="f">
                <v:path arrowok="t"/>
              </v:shape>
              <v:shape id="_x0000_s6655" style="position:absolute;left:3619;top:131;width:4307;height:2156" coordorigin="3619,131" coordsize="4307,2156" path="m6919,788r-2,2l6917,804r2,3l6922,804r,-14l6919,788xe" fillcolor="#006fbf" stroked="f">
                <v:path arrowok="t"/>
              </v:shape>
              <v:shape id="_x0000_s6656" style="position:absolute;left:3619;top:131;width:4307;height:2156" coordorigin="3619,131" coordsize="4307,2156" path="m6919,753r-2,2l6917,770r2,2l6922,770r,-15l6919,753xe" fillcolor="#006fbf" stroked="f">
                <v:path arrowok="t"/>
              </v:shape>
              <v:shape id="_x0000_s6657" style="position:absolute;left:3619;top:131;width:4307;height:2156" coordorigin="3619,131" coordsize="4307,2156" path="m6919,717r-2,2l6917,735r2,2l6922,735r,-16l6919,717xe" fillcolor="#006fbf" stroked="f">
                <v:path arrowok="t"/>
              </v:shape>
              <v:shape id="_x0000_s6658" style="position:absolute;left:3619;top:131;width:4307;height:2156" coordorigin="3619,131" coordsize="4307,2156" path="m6919,682r-2,2l6917,700r2,2l6922,700r,-16l6919,682xe" fillcolor="#006fbf" stroked="f">
                <v:path arrowok="t"/>
              </v:shape>
              <v:shape id="_x0000_s6659" style="position:absolute;left:3619;top:131;width:4307;height:2156" coordorigin="3619,131" coordsize="4307,2156" path="m6919,647r-2,3l6917,665r2,3l6922,665r,-15l6919,647xe" fillcolor="#006fbf" stroked="f">
                <v:path arrowok="t"/>
              </v:shape>
              <v:shape id="_x0000_s6660" style="position:absolute;left:3619;top:131;width:4307;height:2156" coordorigin="3619,131" coordsize="4307,2156" path="m6919,612r-2,3l6917,629r2,4l6922,629r,-14l6919,612xe" fillcolor="#006fbf" stroked="f">
                <v:path arrowok="t"/>
              </v:shape>
              <v:shape id="_x0000_s6661" style="position:absolute;left:3619;top:131;width:4307;height:2156" coordorigin="3619,131" coordsize="4307,2156" path="m6919,578r-2,2l6917,594r2,3l6922,594r,-14l6919,578xe" fillcolor="#006fbf" stroked="f">
                <v:path arrowok="t"/>
              </v:shape>
              <v:shape id="_x0000_s6662" style="position:absolute;left:3619;top:131;width:4307;height:2156" coordorigin="3619,131" coordsize="4307,2156" path="m6919,543r-2,2l6917,560r2,2l6922,560r,-15l6919,543xe" fillcolor="#006fbf" stroked="f">
                <v:path arrowok="t"/>
              </v:shape>
              <v:shape id="_x0000_s6663" style="position:absolute;left:3619;top:131;width:4307;height:2156" coordorigin="3619,131" coordsize="4307,2156" path="m6919,507r-2,2l6917,525r2,2l6922,525r,-16l6919,507xe" fillcolor="#006fbf" stroked="f">
                <v:path arrowok="t"/>
              </v:shape>
              <v:shape id="_x0000_s6664" style="position:absolute;left:3619;top:131;width:4307;height:2156" coordorigin="3619,131" coordsize="4307,2156" path="m6919,472r-2,2l6917,490r2,2l6922,490r,-16l6919,472xe" fillcolor="#006fbf" stroked="f">
                <v:path arrowok="t"/>
              </v:shape>
              <v:shape id="_x0000_s6665" style="position:absolute;left:3619;top:131;width:4307;height:2156" coordorigin="3619,131" coordsize="4307,2156" path="m6919,437r-2,3l6917,455r2,3l6922,455r,-15l6919,437xe" fillcolor="#006fbf" stroked="f">
                <v:path arrowok="t"/>
              </v:shape>
              <v:shape id="_x0000_s6666" style="position:absolute;left:3619;top:131;width:4307;height:2156" coordorigin="3619,131" coordsize="4307,2156" path="m6919,402r-2,3l6917,419r2,4l6922,419r,-14l6919,402xe" fillcolor="#006fbf" stroked="f">
                <v:path arrowok="t"/>
              </v:shape>
              <v:shape id="_x0000_s6667" style="position:absolute;left:3619;top:131;width:4307;height:2156" coordorigin="3619,131" coordsize="4307,2156" path="m6919,368r-2,2l6917,384r2,3l6922,384r,-14l6919,368xe" fillcolor="#006fbf" stroked="f">
                <v:path arrowok="t"/>
              </v:shape>
              <v:shape id="_x0000_s6668" style="position:absolute;left:3619;top:131;width:4307;height:2156" coordorigin="3619,131" coordsize="4307,2156" path="m6919,333r-2,2l6917,350r2,2l6922,350r,-15l6919,333xe" fillcolor="#006fbf" stroked="f">
                <v:path arrowok="t"/>
              </v:shape>
              <v:shape id="_x0000_s6669" style="position:absolute;left:3619;top:131;width:4307;height:2156" coordorigin="3619,131" coordsize="4307,2156" path="m6919,297r-2,2l6917,315r2,2l6922,315r,-16l6919,297xe" fillcolor="#006fbf" stroked="f">
                <v:path arrowok="t"/>
              </v:shape>
              <v:shape id="_x0000_s6670" style="position:absolute;left:3619;top:131;width:4307;height:2156" coordorigin="3619,131" coordsize="4307,2156" path="m6919,262r-2,2l6917,280r2,2l6922,280r,-16l6919,262xe" fillcolor="#006fbf" stroked="f">
                <v:path arrowok="t"/>
              </v:shape>
              <v:shape id="_x0000_s6671" style="position:absolute;left:3619;top:131;width:4307;height:2156" coordorigin="3619,131" coordsize="4307,2156" path="m6919,227r-2,3l6917,245r2,3l6922,245r,-15l6919,227xe" fillcolor="#006fbf" stroked="f">
                <v:path arrowok="t"/>
              </v:shape>
              <v:shape id="_x0000_s6672" style="position:absolute;left:3619;top:131;width:4307;height:2156" coordorigin="3619,131" coordsize="4307,2156" path="m6919,192r-2,3l6917,209r2,4l6922,209r,-14l6919,192xe" fillcolor="#006fbf" stroked="f">
                <v:path arrowok="t"/>
              </v:shape>
              <v:shape id="_x0000_s6673" style="position:absolute;left:3619;top:131;width:4307;height:2156" coordorigin="3619,131" coordsize="4307,2156" path="m6919,158r-2,2l6917,174r2,3l6922,174r,-14l6919,158xe" fillcolor="#006fbf" stroked="f">
                <v:path arrowok="t"/>
              </v:shape>
              <v:shape id="_x0000_s6674" style="position:absolute;left:3619;top:131;width:4307;height:2156" coordorigin="3619,131" coordsize="4307,2156" path="m6928,131r-9,l6917,134r,6l6919,142r3,-2l6922,136r-3,l6922,134r8,l6928,131xe" fillcolor="#006fbf" stroked="f">
                <v:path arrowok="t"/>
              </v:shape>
              <v:shape id="_x0000_s6675" style="position:absolute;left:3619;top:131;width:4307;height:2156" coordorigin="3619,131" coordsize="4307,2156" path="m6922,134r-3,2l6922,136r,-2xe" fillcolor="#006fbf" stroked="f">
                <v:path arrowok="t"/>
              </v:shape>
              <v:shape id="_x0000_s6676" style="position:absolute;left:3619;top:131;width:4307;height:2156" coordorigin="3619,131" coordsize="4307,2156" path="m6930,134r-8,l6922,136r6,l6930,134xe" fillcolor="#006fbf" stroked="f">
                <v:path arrowok="t"/>
              </v:shape>
              <v:shape id="_x0000_s6677" style="position:absolute;left:3619;top:131;width:4307;height:2156" coordorigin="3619,131" coordsize="4307,2156" path="m6964,131r-16,l6946,134r2,2l6964,136r2,-2l6964,131xe" fillcolor="#006fbf" stroked="f">
                <v:path arrowok="t"/>
              </v:shape>
              <v:shape id="_x0000_s6678" style="position:absolute;left:3619;top:131;width:4307;height:2156" coordorigin="3619,131" coordsize="4307,2156" path="m6998,131r-15,l6980,134r3,2l6998,136r3,-2l6998,131xe" fillcolor="#006fbf" stroked="f">
                <v:path arrowok="t"/>
              </v:shape>
              <v:shape id="_x0000_s6679" style="position:absolute;left:3619;top:131;width:4307;height:2156" coordorigin="3619,131" coordsize="4307,2156" path="m7033,131r-15,l7015,134r3,2l7033,136r3,-2l7033,131xe" fillcolor="#006fbf" stroked="f">
                <v:path arrowok="t"/>
              </v:shape>
              <v:shape id="_x0000_s6680" style="position:absolute;left:3619;top:131;width:4307;height:2156" coordorigin="3619,131" coordsize="4307,2156" path="m7061,134r,4l7063,141r3,-3l7066,136r-3,l7061,134xe" fillcolor="#006fbf" stroked="f">
                <v:path arrowok="t"/>
              </v:shape>
              <v:shape id="_x0000_s6681" style="position:absolute;left:3619;top:131;width:4307;height:2156" coordorigin="3619,131" coordsize="4307,2156" path="m7063,131r-9,l7050,134r4,2l7061,136r,-2l7066,134r-3,-3xe" fillcolor="#006fbf" stroked="f">
                <v:path arrowok="t"/>
              </v:shape>
              <v:shape id="_x0000_s6682" style="position:absolute;left:3619;top:131;width:4307;height:2156" coordorigin="3619,131" coordsize="4307,2156" path="m7066,134r-5,l7063,136r3,l7066,134xe" fillcolor="#006fbf" stroked="f">
                <v:path arrowok="t"/>
              </v:shape>
              <v:shape id="_x0000_s6683" style="position:absolute;left:3619;top:131;width:4307;height:2156" coordorigin="3619,131" coordsize="4307,2156" path="m7063,156r-2,3l7061,173r2,3l7066,173r,-14l7063,156xe" fillcolor="#006fbf" stroked="f">
                <v:path arrowok="t"/>
              </v:shape>
              <v:shape id="_x0000_s6684" style="position:absolute;left:3619;top:131;width:4307;height:2156" coordorigin="3619,131" coordsize="4307,2156" path="m7063,191r-2,3l7061,209r2,3l7066,209r,-15l7063,191xe" fillcolor="#006fbf" stroked="f">
                <v:path arrowok="t"/>
              </v:shape>
              <v:shape id="_x0000_s6685" style="position:absolute;left:3619;top:131;width:4307;height:2156" coordorigin="3619,131" coordsize="4307,2156" path="m7063,226r-2,2l7061,244r2,2l7066,244r,-16l7063,226xe" fillcolor="#006fbf" stroked="f">
                <v:path arrowok="t"/>
              </v:shape>
              <v:shape id="_x0000_s6686" style="position:absolute;left:3619;top:131;width:4307;height:2156" coordorigin="3619,131" coordsize="4307,2156" path="m7063,261r-2,2l7061,279r2,2l7066,279r,-16l7063,261xe" fillcolor="#006fbf" stroked="f">
                <v:path arrowok="t"/>
              </v:shape>
              <v:shape id="_x0000_s6687" style="position:absolute;left:3619;top:131;width:4307;height:2156" coordorigin="3619,131" coordsize="4307,2156" path="m7063,296r-2,3l7061,314r2,2l7066,314r,-15l7063,296xe" fillcolor="#006fbf" stroked="f">
                <v:path arrowok="t"/>
              </v:shape>
              <v:shape id="_x0000_s6688" style="position:absolute;left:3619;top:131;width:4307;height:2156" coordorigin="3619,131" coordsize="4307,2156" path="m7063,332r-2,2l7061,348r2,3l7066,348r,-14l7063,332xe" fillcolor="#006fbf" stroked="f">
                <v:path arrowok="t"/>
              </v:shape>
              <v:shape id="_x0000_s6689" style="position:absolute;left:3619;top:131;width:4307;height:2156" coordorigin="3619,131" coordsize="4307,2156" path="m7063,366r-2,3l7061,383r2,3l7066,383r,-14l7063,366xe" fillcolor="#006fbf" stroked="f">
                <v:path arrowok="t"/>
              </v:shape>
              <v:shape id="_x0000_s6690" style="position:absolute;left:3619;top:131;width:4307;height:2156" coordorigin="3619,131" coordsize="4307,2156" path="m7063,401r-2,3l7061,419r2,3l7066,419r,-15l7063,401xe" fillcolor="#006fbf" stroked="f">
                <v:path arrowok="t"/>
              </v:shape>
              <v:shape id="_x0000_s6691" style="position:absolute;left:3619;top:131;width:4307;height:2156" coordorigin="3619,131" coordsize="4307,2156" path="m7063,436r-2,2l7061,454r2,2l7066,454r,-16l7063,436xe" fillcolor="#006fbf" stroked="f">
                <v:path arrowok="t"/>
              </v:shape>
              <v:shape id="_x0000_s6692" style="position:absolute;left:3619;top:131;width:4307;height:2156" coordorigin="3619,131" coordsize="4307,2156" path="m7063,471r-2,2l7061,489r2,2l7066,489r,-16l7063,471xe" fillcolor="#006fbf" stroked="f">
                <v:path arrowok="t"/>
              </v:shape>
              <v:shape id="_x0000_s6693" style="position:absolute;left:3619;top:131;width:4307;height:2156" coordorigin="3619,131" coordsize="4307,2156" path="m7063,506r-2,3l7061,524r2,2l7066,524r,-15l7063,506xe" fillcolor="#006fbf" stroked="f">
                <v:path arrowok="t"/>
              </v:shape>
              <v:shape id="_x0000_s6694" style="position:absolute;left:3619;top:131;width:4307;height:2156" coordorigin="3619,131" coordsize="4307,2156" path="m7063,542r-2,2l7061,558r2,3l7066,558r,-14l7063,542xe" fillcolor="#006fbf" stroked="f">
                <v:path arrowok="t"/>
              </v:shape>
              <v:shape id="_x0000_s6695" style="position:absolute;left:3619;top:131;width:4307;height:2156" coordorigin="3619,131" coordsize="4307,2156" path="m7063,576r-2,3l7061,593r2,3l7066,593r,-14l7063,576xe" fillcolor="#006fbf" stroked="f">
                <v:path arrowok="t"/>
              </v:shape>
              <v:shape id="_x0000_s6696" style="position:absolute;left:3619;top:131;width:4307;height:2156" coordorigin="3619,131" coordsize="4307,2156" path="m7063,611r-2,3l7061,629r2,3l7066,629r,-15l7063,611xe" fillcolor="#006fbf" stroked="f">
                <v:path arrowok="t"/>
              </v:shape>
              <v:shape id="_x0000_s6697" style="position:absolute;left:3619;top:131;width:4307;height:2156" coordorigin="3619,131" coordsize="4307,2156" path="m7063,646r-2,2l7061,664r2,2l7066,664r,-16l7063,646xe" fillcolor="#006fbf" stroked="f">
                <v:path arrowok="t"/>
              </v:shape>
              <v:shape id="_x0000_s6698" style="position:absolute;left:3619;top:131;width:4307;height:2156" coordorigin="3619,131" coordsize="4307,2156" path="m7063,681r-2,2l7061,699r2,2l7066,699r,-16l7063,681xe" fillcolor="#006fbf" stroked="f">
                <v:path arrowok="t"/>
              </v:shape>
              <v:shape id="_x0000_s6699" style="position:absolute;left:3619;top:131;width:4307;height:2156" coordorigin="3619,131" coordsize="4307,2156" path="m7063,716r-2,3l7061,734r2,2l7066,734r,-15l7063,716xe" fillcolor="#006fbf" stroked="f">
                <v:path arrowok="t"/>
              </v:shape>
              <v:shape id="_x0000_s6700" style="position:absolute;left:3619;top:131;width:4307;height:2156" coordorigin="3619,131" coordsize="4307,2156" path="m7063,752r-2,2l7061,768r2,3l7066,768r,-14l7063,752xe" fillcolor="#006fbf" stroked="f">
                <v:path arrowok="t"/>
              </v:shape>
              <v:shape id="_x0000_s6701" style="position:absolute;left:3619;top:131;width:4307;height:2156" coordorigin="3619,131" coordsize="4307,2156" path="m7063,786r-2,3l7061,803r2,3l7066,803r,-14l7063,786xe" fillcolor="#006fbf" stroked="f">
                <v:path arrowok="t"/>
              </v:shape>
              <v:shape id="_x0000_s6702" style="position:absolute;left:3619;top:131;width:4307;height:2156" coordorigin="3619,131" coordsize="4307,2156" path="m7063,821r-2,3l7061,839r2,3l7066,839r,-15l7063,821xe" fillcolor="#006fbf" stroked="f">
                <v:path arrowok="t"/>
              </v:shape>
              <v:shape id="_x0000_s6703" style="position:absolute;left:3619;top:131;width:4307;height:2156" coordorigin="3619,131" coordsize="4307,2156" path="m7063,856r-2,2l7061,874r2,2l7066,874r,-16l7063,856xe" fillcolor="#006fbf" stroked="f">
                <v:path arrowok="t"/>
              </v:shape>
              <v:shape id="_x0000_s6704" style="position:absolute;left:3619;top:131;width:4307;height:2156" coordorigin="3619,131" coordsize="4307,2156" path="m7063,891r-2,2l7061,909r2,2l7066,909r,-16l7063,891xe" fillcolor="#006fbf" stroked="f">
                <v:path arrowok="t"/>
              </v:shape>
              <v:shape id="_x0000_s6705" style="position:absolute;left:3619;top:131;width:4307;height:2156" coordorigin="3619,131" coordsize="4307,2156" path="m7063,926r-2,3l7061,944r2,2l7066,944r,-15l7063,926xe" fillcolor="#006fbf" stroked="f">
                <v:path arrowok="t"/>
              </v:shape>
              <v:shape id="_x0000_s6706" style="position:absolute;left:3619;top:131;width:4307;height:2156" coordorigin="3619,131" coordsize="4307,2156" path="m7063,962r-2,2l7061,978r2,3l7066,978r,-14l7063,962xe" fillcolor="#006fbf" stroked="f">
                <v:path arrowok="t"/>
              </v:shape>
              <v:shape id="_x0000_s6707" style="position:absolute;left:3619;top:131;width:4307;height:2156" coordorigin="3619,131" coordsize="4307,2156" path="m7063,996r-2,3l7061,1013r2,3l7066,1013r,-14l7063,996xe" fillcolor="#006fbf" stroked="f">
                <v:path arrowok="t"/>
              </v:shape>
              <v:shape id="_x0000_s6708" style="position:absolute;left:3619;top:131;width:4307;height:2156" coordorigin="3619,131" coordsize="4307,2156" path="m7063,1031r-2,3l7061,1049r2,3l7066,1049r,-15l7063,1031xe" fillcolor="#006fbf" stroked="f">
                <v:path arrowok="t"/>
              </v:shape>
              <v:shape id="_x0000_s6709" style="position:absolute;left:3619;top:131;width:4307;height:2156" coordorigin="3619,131" coordsize="4307,2156" path="m7063,1066r-2,2l7061,1084r2,2l7066,1084r,-16l7063,1066xe" fillcolor="#006fbf" stroked="f">
                <v:path arrowok="t"/>
              </v:shape>
              <v:shape id="_x0000_s6710" style="position:absolute;left:3619;top:131;width:4307;height:2156" coordorigin="3619,131" coordsize="4307,2156" path="m7063,1101r-2,2l7061,1119r2,2l7066,1119r,-16l7063,1101xe" fillcolor="#006fbf" stroked="f">
                <v:path arrowok="t"/>
              </v:shape>
              <v:shape id="_x0000_s6711" style="position:absolute;left:3619;top:131;width:4307;height:2156" coordorigin="3619,131" coordsize="4307,2156" path="m7063,1136r-2,3l7061,1154r2,2l7066,1154r,-15l7063,1136xe" fillcolor="#006fbf" stroked="f">
                <v:path arrowok="t"/>
              </v:shape>
              <v:shape id="_x0000_s6712" style="position:absolute;left:3619;top:131;width:4307;height:2156" coordorigin="3619,131" coordsize="4307,2156" path="m7063,1172r-2,2l7061,1188r2,3l7066,1188r,-14l7063,1172xe" fillcolor="#006fbf" stroked="f">
                <v:path arrowok="t"/>
              </v:shape>
              <v:shape id="_x0000_s6713" style="position:absolute;left:3619;top:131;width:4307;height:2156" coordorigin="3619,131" coordsize="4307,2156" path="m7063,1206r-2,3l7061,1223r2,3l7066,1223r,-14l7063,1206xe" fillcolor="#006fbf" stroked="f">
                <v:path arrowok="t"/>
              </v:shape>
              <v:shape id="_x0000_s6714" style="position:absolute;left:3619;top:131;width:4307;height:2156" coordorigin="3619,131" coordsize="4307,2156" path="m7063,1241r-2,3l7061,1259r2,3l7066,1259r,-15l7063,1241xe" fillcolor="#006fbf" stroked="f">
                <v:path arrowok="t"/>
              </v:shape>
              <v:shape id="_x0000_s6715" style="position:absolute;left:3619;top:131;width:4307;height:2156" coordorigin="3619,131" coordsize="4307,2156" path="m7063,1276r-2,2l7061,1294r2,2l7066,1294r,-16l7063,1276xe" fillcolor="#006fbf" stroked="f">
                <v:path arrowok="t"/>
              </v:shape>
              <v:shape id="_x0000_s6716" style="position:absolute;left:3619;top:131;width:4307;height:2156" coordorigin="3619,131" coordsize="4307,2156" path="m7063,1311r-2,2l7061,1329r2,2l7066,1329r,-16l7063,1311xe" fillcolor="#006fbf" stroked="f">
                <v:path arrowok="t"/>
              </v:shape>
              <v:shape id="_x0000_s6717" style="position:absolute;left:3619;top:131;width:4307;height:2156" coordorigin="3619,131" coordsize="4307,2156" path="m7063,1346r-2,3l7061,1364r2,2l7066,1364r,-15l7063,1346xe" fillcolor="#006fbf" stroked="f">
                <v:path arrowok="t"/>
              </v:shape>
              <v:shape id="_x0000_s6718" style="position:absolute;left:3619;top:131;width:4307;height:2156" coordorigin="3619,131" coordsize="4307,2156" path="m7063,1382r-2,2l7061,1398r2,3l7066,1398r,-14l7063,1382xe" fillcolor="#006fbf" stroked="f">
                <v:path arrowok="t"/>
              </v:shape>
              <v:shape id="_x0000_s6719" style="position:absolute;left:3619;top:131;width:4307;height:2156" coordorigin="3619,131" coordsize="4307,2156" path="m7063,1416r-2,3l7061,1433r2,3l7066,1433r,-14l7063,1416xe" fillcolor="#006fbf" stroked="f">
                <v:path arrowok="t"/>
              </v:shape>
              <v:shape id="_x0000_s6720" style="position:absolute;left:3619;top:131;width:4307;height:2156" coordorigin="3619,131" coordsize="4307,2156" path="m7063,1451r-2,3l7061,1469r2,3l7066,1469r,-15l7063,1451xe" fillcolor="#006fbf" stroked="f">
                <v:path arrowok="t"/>
              </v:shape>
              <v:shape id="_x0000_s6721" style="position:absolute;left:3619;top:131;width:4307;height:2156" coordorigin="3619,131" coordsize="4307,2156" path="m7063,1486r-2,2l7061,1504r2,2l7066,1504r,-16l7063,1486xe" fillcolor="#006fbf" stroked="f">
                <v:path arrowok="t"/>
              </v:shape>
              <v:shape id="_x0000_s6722" style="position:absolute;left:3619;top:131;width:4307;height:2156" coordorigin="3619,131" coordsize="4307,2156" path="m7063,1521r-2,2l7061,1539r2,2l7066,1539r,-16l7063,1521xe" fillcolor="#006fbf" stroked="f">
                <v:path arrowok="t"/>
              </v:shape>
              <v:shape id="_x0000_s6723" style="position:absolute;left:3619;top:131;width:4307;height:2156" coordorigin="3619,131" coordsize="4307,2156" path="m7063,1556r-2,3l7061,1574r2,2l7066,1574r,-15l7063,1556xe" fillcolor="#006fbf" stroked="f">
                <v:path arrowok="t"/>
              </v:shape>
              <v:shape id="_x0000_s6724" style="position:absolute;left:3619;top:131;width:4307;height:2156" coordorigin="3619,131" coordsize="4307,2156" path="m7063,1592r-2,2l7061,1608r2,3l7066,1608r,-14l7063,1592xe" fillcolor="#006fbf" stroked="f">
                <v:path arrowok="t"/>
              </v:shape>
              <v:shape id="_x0000_s6725" style="position:absolute;left:3619;top:131;width:4307;height:2156" coordorigin="3619,131" coordsize="4307,2156" path="m7063,1626r-2,3l7061,1643r2,3l7066,1643r,-14l7063,1626xe" fillcolor="#006fbf" stroked="f">
                <v:path arrowok="t"/>
              </v:shape>
              <v:shape id="_x0000_s6726" style="position:absolute;left:3619;top:131;width:4307;height:2156" coordorigin="3619,131" coordsize="4307,2156" path="m7063,1661r-2,3l7061,1679r2,3l7066,1679r,-15l7063,1661xe" fillcolor="#006fbf" stroked="f">
                <v:path arrowok="t"/>
              </v:shape>
              <v:shape id="_x0000_s6727" style="position:absolute;left:3619;top:131;width:4307;height:2156" coordorigin="3619,131" coordsize="4307,2156" path="m7063,1696r-2,2l7061,1714r2,2l7066,1714r,-16l7063,1696xe" fillcolor="#006fbf" stroked="f">
                <v:path arrowok="t"/>
              </v:shape>
              <v:shape id="_x0000_s6728" style="position:absolute;left:3619;top:131;width:4307;height:2156" coordorigin="3619,131" coordsize="4307,2156" path="m7063,1731r-2,2l7061,1749r2,2l7066,1749r,-16l7063,1731xe" fillcolor="#006fbf" stroked="f">
                <v:path arrowok="t"/>
              </v:shape>
              <v:shape id="_x0000_s6729" style="position:absolute;left:3619;top:131;width:4307;height:2156" coordorigin="3619,131" coordsize="4307,2156" path="m7063,1766r-2,3l7061,1784r2,2l7066,1784r,-15l7063,1766xe" fillcolor="#006fbf" stroked="f">
                <v:path arrowok="t"/>
              </v:shape>
              <v:shape id="_x0000_s6730" style="position:absolute;left:3619;top:131;width:4307;height:2156" coordorigin="3619,131" coordsize="4307,2156" path="m7063,1802r-2,2l7061,1818r2,3l7066,1818r,-14l7063,1802xe" fillcolor="#006fbf" stroked="f">
                <v:path arrowok="t"/>
              </v:shape>
              <v:shape id="_x0000_s6731" style="position:absolute;left:3619;top:131;width:4307;height:2156" coordorigin="3619,131" coordsize="4307,2156" path="m7063,1836r-2,3l7061,1853r2,3l7066,1853r,-14l7063,1836xe" fillcolor="#006fbf" stroked="f">
                <v:path arrowok="t"/>
              </v:shape>
              <v:shape id="_x0000_s6732" style="position:absolute;left:3619;top:131;width:4307;height:2156" coordorigin="3619,131" coordsize="4307,2156" path="m7063,1871r-2,3l7061,1889r2,3l7066,1889r,-15l7063,1871xe" fillcolor="#006fbf" stroked="f">
                <v:path arrowok="t"/>
              </v:shape>
              <v:shape id="_x0000_s6733" style="position:absolute;left:3619;top:131;width:4307;height:2156" coordorigin="3619,131" coordsize="4307,2156" path="m7063,1906r-2,2l7061,1924r2,2l7066,1924r,-16l7063,1906xe" fillcolor="#006fbf" stroked="f">
                <v:path arrowok="t"/>
              </v:shape>
              <v:shape id="_x0000_s6734" style="position:absolute;left:3619;top:131;width:4307;height:2156" coordorigin="3619,131" coordsize="4307,2156" path="m7063,1941r-2,2l7061,1959r2,2l7066,1959r,-16l7063,1941xe" fillcolor="#006fbf" stroked="f">
                <v:path arrowok="t"/>
              </v:shape>
              <v:shape id="_x0000_s6735" style="position:absolute;left:3619;top:131;width:4307;height:2156" coordorigin="3619,131" coordsize="4307,2156" path="m7063,1976r-2,3l7061,1994r2,2l7066,1994r,-15l7063,1976xe" fillcolor="#006fbf" stroked="f">
                <v:path arrowok="t"/>
              </v:shape>
              <v:shape id="_x0000_s6736" style="position:absolute;left:3619;top:131;width:4307;height:2156" coordorigin="3619,131" coordsize="4307,2156" path="m7063,2012r-2,2l7061,2028r2,3l7066,2028r,-14l7063,2012xe" fillcolor="#006fbf" stroked="f">
                <v:path arrowok="t"/>
              </v:shape>
              <v:shape id="_x0000_s6737" style="position:absolute;left:3619;top:131;width:4307;height:2156" coordorigin="3619,131" coordsize="4307,2156" path="m7063,2046r-2,3l7061,2063r2,3l7066,2063r,-14l7063,2046xe" fillcolor="#006fbf" stroked="f">
                <v:path arrowok="t"/>
              </v:shape>
              <v:shape id="_x0000_s6738" style="position:absolute;left:3619;top:131;width:4307;height:2156" coordorigin="3619,131" coordsize="4307,2156" path="m7063,2081r-2,3l7061,2099r2,3l7066,2099r,-15l7063,2081xe" fillcolor="#006fbf" stroked="f">
                <v:path arrowok="t"/>
              </v:shape>
              <v:shape id="_x0000_s6739" style="position:absolute;left:3619;top:131;width:4307;height:2156" coordorigin="3619,131" coordsize="4307,2156" path="m7063,2116r-2,2l7061,2134r2,2l7066,2134r,-16l7063,2116xe" fillcolor="#006fbf" stroked="f">
                <v:path arrowok="t"/>
              </v:shape>
              <v:shape id="_x0000_s6740" style="position:absolute;left:3619;top:131;width:4307;height:2156" coordorigin="3619,131" coordsize="4307,2156" path="m7063,2151r-2,2l7061,2169r2,2l7066,2169r,-16l7063,2151xe" fillcolor="#006fbf" stroked="f">
                <v:path arrowok="t"/>
              </v:shape>
              <v:shape id="_x0000_s6741" style="position:absolute;left:3619;top:131;width:4307;height:2156" coordorigin="3619,131" coordsize="4307,2156" path="m7063,2186r-2,3l7061,2204r2,2l7066,2204r,-15l7063,2186xe" fillcolor="#006fbf" stroked="f">
                <v:path arrowok="t"/>
              </v:shape>
              <v:shape id="_x0000_s6742" style="position:absolute;left:3619;top:131;width:4307;height:2156" coordorigin="3619,131" coordsize="4307,2156" path="m7063,2222r-2,2l7061,2238r2,3l7066,2238r,-14l7063,2222xe" fillcolor="#006fbf" stroked="f">
                <v:path arrowok="t"/>
              </v:shape>
              <v:shape id="_x0000_s6743" style="position:absolute;left:3619;top:131;width:4307;height:2156" coordorigin="3619,131" coordsize="4307,2156" path="m7063,2256r-2,3l7061,2273r2,3l7066,2273r,-14l7063,2256xe" fillcolor="#006fbf" stroked="f">
                <v:path arrowok="t"/>
              </v:shape>
              <v:shape id="_x0000_s6744" style="position:absolute;left:3619;top:131;width:4307;height:2156" coordorigin="3619,131" coordsize="4307,2156" path="m7087,2282r-15,l7069,2284r3,2l7087,2286r3,-2l7087,2282xe" fillcolor="#006fbf" stroked="f">
                <v:path arrowok="t"/>
              </v:shape>
              <v:shape id="_x0000_s6745" style="position:absolute;left:3619;top:131;width:4307;height:2156" coordorigin="3619,131" coordsize="4307,2156" path="m7122,2282r-14,l7104,2284r4,2l7122,2286r2,-2l7122,2282xe" fillcolor="#006fbf" stroked="f">
                <v:path arrowok="t"/>
              </v:shape>
              <v:shape id="_x0000_s6746" style="position:absolute;left:3619;top:131;width:4307;height:2156" coordorigin="3619,131" coordsize="4307,2156" path="m7157,2282r-15,l7140,2284r2,2l7157,2286r2,-2l7157,2282xe" fillcolor="#006fbf" stroked="f">
                <v:path arrowok="t"/>
              </v:shape>
              <v:shape id="_x0000_s6747" style="position:absolute;left:3619;top:131;width:4307;height:2156" coordorigin="3619,131" coordsize="4307,2156" path="m7192,2282r-15,l7175,2284r2,2l7192,2286r2,-2l7192,2282xe" fillcolor="#006fbf" stroked="f">
                <v:path arrowok="t"/>
              </v:shape>
              <v:shape id="_x0000_s6748" style="position:absolute;left:3619;top:131;width:4307;height:2156" coordorigin="3619,131" coordsize="4307,2156" path="m7206,2261r-2,3l7204,2278r2,2l7208,2278r,-14l7206,2261xe" fillcolor="#006fbf" stroked="f">
                <v:path arrowok="t"/>
              </v:shape>
              <v:shape id="_x0000_s6749" style="position:absolute;left:3619;top:131;width:4307;height:2156" coordorigin="3619,131" coordsize="4307,2156" path="m7206,2226r-2,3l7204,2243r2,3l7208,2243r,-14l7206,2226xe" fillcolor="#006fbf" stroked="f">
                <v:path arrowok="t"/>
              </v:shape>
              <v:shape id="_x0000_s6750" style="position:absolute;left:3619;top:131;width:4307;height:2156" coordorigin="3619,131" coordsize="4307,2156" path="m7206,2190r-2,4l7204,2208r2,3l7208,2208r,-14l7206,2190xe" fillcolor="#006fbf" stroked="f">
                <v:path arrowok="t"/>
              </v:shape>
              <v:shape id="_x0000_s6751" style="position:absolute;left:3619;top:131;width:4307;height:2156" coordorigin="3619,131" coordsize="4307,2156" path="m7206,2156r-2,2l7204,2174r2,2l7208,2174r,-16l7206,2156xe" fillcolor="#006fbf" stroked="f">
                <v:path arrowok="t"/>
              </v:shape>
              <v:shape id="_x0000_s6752" style="position:absolute;left:3619;top:131;width:4307;height:2156" coordorigin="3619,131" coordsize="4307,2156" path="m7206,2121r-2,2l7204,2139r2,2l7208,2139r,-16l7206,2121xe" fillcolor="#006fbf" stroked="f">
                <v:path arrowok="t"/>
              </v:shape>
              <v:shape id="_x0000_s6753" style="position:absolute;left:3619;top:131;width:4307;height:2156" coordorigin="3619,131" coordsize="4307,2156" path="m7206,2086r-2,2l7204,2104r2,2l7208,2104r,-16l7206,2086xe" fillcolor="#006fbf" stroked="f">
                <v:path arrowok="t"/>
              </v:shape>
              <v:shape id="_x0000_s6754" style="position:absolute;left:3619;top:131;width:4307;height:2156" coordorigin="3619,131" coordsize="4307,2156" path="m7206,2051r-2,3l7204,2068r2,2l7208,2068r,-14l7206,2051xe" fillcolor="#006fbf" stroked="f">
                <v:path arrowok="t"/>
              </v:shape>
              <v:shape id="_x0000_s6755" style="position:absolute;left:3619;top:131;width:4307;height:2156" coordorigin="3619,131" coordsize="4307,2156" path="m7206,2016r-2,3l7204,2033r2,3l7208,2033r,-14l7206,2016xe" fillcolor="#006fbf" stroked="f">
                <v:path arrowok="t"/>
              </v:shape>
              <v:shape id="_x0000_s6756" style="position:absolute;left:3619;top:131;width:4307;height:2156" coordorigin="3619,131" coordsize="4307,2156" path="m7206,1980r-2,4l7204,1998r2,3l7208,1998r,-14l7206,1980xe" fillcolor="#006fbf" stroked="f">
                <v:path arrowok="t"/>
              </v:shape>
              <v:shape id="_x0000_s6757" style="position:absolute;left:3619;top:131;width:4307;height:2156" coordorigin="3619,131" coordsize="4307,2156" path="m7206,1946r-2,2l7204,1964r2,2l7208,1964r,-16l7206,1946xe" fillcolor="#006fbf" stroked="f">
                <v:path arrowok="t"/>
              </v:shape>
              <v:shape id="_x0000_s6758" style="position:absolute;left:3619;top:131;width:4307;height:2156" coordorigin="3619,131" coordsize="4307,2156" path="m7206,1911r-2,2l7204,1929r2,2l7208,1929r,-16l7206,1911xe" fillcolor="#006fbf" stroked="f">
                <v:path arrowok="t"/>
              </v:shape>
              <v:shape id="_x0000_s6759" style="position:absolute;left:3619;top:131;width:4307;height:2156" coordorigin="3619,131" coordsize="4307,2156" path="m7206,1876r-2,2l7204,1894r2,2l7208,1894r,-16l7206,1876xe" fillcolor="#006fbf" stroked="f">
                <v:path arrowok="t"/>
              </v:shape>
              <v:shape id="_x0000_s6760" style="position:absolute;left:3619;top:131;width:4307;height:2156" coordorigin="3619,131" coordsize="4307,2156" path="m7206,1841r-2,3l7204,1858r2,2l7208,1858r,-14l7206,1841xe" fillcolor="#006fbf" stroked="f">
                <v:path arrowok="t"/>
              </v:shape>
              <v:shape id="_x0000_s6761" style="position:absolute;left:3619;top:131;width:4307;height:2156" coordorigin="3619,131" coordsize="4307,2156" path="m7206,1806r-2,3l7204,1823r2,3l7208,1823r,-14l7206,1806xe" fillcolor="#006fbf" stroked="f">
                <v:path arrowok="t"/>
              </v:shape>
              <v:shape id="_x0000_s6762" style="position:absolute;left:3619;top:131;width:4307;height:2156" coordorigin="3619,131" coordsize="4307,2156" path="m7206,1770r-2,4l7204,1788r2,3l7208,1788r,-14l7206,1770xe" fillcolor="#006fbf" stroked="f">
                <v:path arrowok="t"/>
              </v:shape>
              <v:shape id="_x0000_s6763" style="position:absolute;left:3619;top:131;width:4307;height:2156" coordorigin="3619,131" coordsize="4307,2156" path="m7206,1736r-2,2l7204,1754r2,2l7208,1754r,-16l7206,1736xe" fillcolor="#006fbf" stroked="f">
                <v:path arrowok="t"/>
              </v:shape>
              <v:shape id="_x0000_s6764" style="position:absolute;left:3619;top:131;width:4307;height:2156" coordorigin="3619,131" coordsize="4307,2156" path="m7206,1701r-2,2l7204,1719r2,2l7208,1719r,-16l7206,1701xe" fillcolor="#006fbf" stroked="f">
                <v:path arrowok="t"/>
              </v:shape>
              <v:shape id="_x0000_s6765" style="position:absolute;left:3619;top:131;width:4307;height:2156" coordorigin="3619,131" coordsize="4307,2156" path="m7206,1666r-2,2l7204,1684r2,2l7208,1684r,-16l7206,1666xe" fillcolor="#006fbf" stroked="f">
                <v:path arrowok="t"/>
              </v:shape>
              <v:shape id="_x0000_s6766" style="position:absolute;left:3619;top:131;width:4307;height:2156" coordorigin="3619,131" coordsize="4307,2156" path="m7206,1631r-2,3l7204,1648r2,2l7208,1648r,-14l7206,1631xe" fillcolor="#006fbf" stroked="f">
                <v:path arrowok="t"/>
              </v:shape>
              <v:shape id="_x0000_s6767" style="position:absolute;left:3619;top:131;width:4307;height:2156" coordorigin="3619,131" coordsize="4307,2156" path="m7206,1596r-2,3l7204,1613r2,3l7208,1613r,-14l7206,1596xe" fillcolor="#006fbf" stroked="f">
                <v:path arrowok="t"/>
              </v:shape>
              <v:shape id="_x0000_s6768" style="position:absolute;left:3619;top:131;width:4307;height:2156" coordorigin="3619,131" coordsize="4307,2156" path="m7206,1560r-2,4l7204,1578r2,3l7208,1578r,-14l7206,1560xe" fillcolor="#006fbf" stroked="f">
                <v:path arrowok="t"/>
              </v:shape>
              <v:shape id="_x0000_s6769" style="position:absolute;left:3619;top:131;width:4307;height:2156" coordorigin="3619,131" coordsize="4307,2156" path="m7206,1526r-2,2l7204,1544r2,2l7208,1544r,-16l7206,1526xe" fillcolor="#006fbf" stroked="f">
                <v:path arrowok="t"/>
              </v:shape>
              <v:shape id="_x0000_s6770" style="position:absolute;left:3619;top:131;width:4307;height:2156" coordorigin="3619,131" coordsize="4307,2156" path="m7206,1491r-2,2l7204,1509r2,2l7208,1509r,-16l7206,1491xe" fillcolor="#006fbf" stroked="f">
                <v:path arrowok="t"/>
              </v:shape>
              <v:shape id="_x0000_s6771" style="position:absolute;left:3619;top:131;width:4307;height:2156" coordorigin="3619,131" coordsize="4307,2156" path="m7206,1456r-2,2l7204,1474r2,2l7208,1474r,-16l7206,1456xe" fillcolor="#006fbf" stroked="f">
                <v:path arrowok="t"/>
              </v:shape>
              <v:shape id="_x0000_s6772" style="position:absolute;left:3619;top:131;width:4307;height:2156" coordorigin="3619,131" coordsize="4307,2156" path="m7206,1421r-2,3l7204,1438r2,2l7208,1438r,-14l7206,1421xe" fillcolor="#006fbf" stroked="f">
                <v:path arrowok="t"/>
              </v:shape>
              <v:shape id="_x0000_s6773" style="position:absolute;left:3619;top:131;width:4307;height:2156" coordorigin="3619,131" coordsize="4307,2156" path="m7206,1386r-2,3l7204,1403r2,3l7208,1403r,-14l7206,1386xe" fillcolor="#006fbf" stroked="f">
                <v:path arrowok="t"/>
              </v:shape>
              <v:shape id="_x0000_s6774" style="position:absolute;left:3619;top:131;width:4307;height:2156" coordorigin="3619,131" coordsize="4307,2156" path="m7206,1350r-2,4l7204,1368r2,3l7208,1368r,-14l7206,1350xe" fillcolor="#006fbf" stroked="f">
                <v:path arrowok="t"/>
              </v:shape>
              <v:shape id="_x0000_s6775" style="position:absolute;left:3619;top:131;width:4307;height:2156" coordorigin="3619,131" coordsize="4307,2156" path="m7206,1316r-2,2l7204,1334r2,2l7208,1334r,-16l7206,1316xe" fillcolor="#006fbf" stroked="f">
                <v:path arrowok="t"/>
              </v:shape>
              <v:shape id="_x0000_s6776" style="position:absolute;left:3619;top:131;width:4307;height:2156" coordorigin="3619,131" coordsize="4307,2156" path="m7206,1281r-2,2l7204,1299r2,2l7208,1299r,-16l7206,1281xe" fillcolor="#006fbf" stroked="f">
                <v:path arrowok="t"/>
              </v:shape>
              <v:shape id="_x0000_s6777" style="position:absolute;left:3619;top:131;width:4307;height:2156" coordorigin="3619,131" coordsize="4307,2156" path="m7206,1246r-2,2l7204,1264r2,2l7208,1264r,-16l7206,1246xe" fillcolor="#006fbf" stroked="f">
                <v:path arrowok="t"/>
              </v:shape>
              <v:shape id="_x0000_s6778" style="position:absolute;left:3619;top:131;width:4307;height:2156" coordorigin="3619,131" coordsize="4307,2156" path="m7206,1211r-2,3l7204,1228r2,2l7208,1228r,-14l7206,1211xe" fillcolor="#006fbf" stroked="f">
                <v:path arrowok="t"/>
              </v:shape>
              <v:shape id="_x0000_s6779" style="position:absolute;left:3619;top:131;width:4307;height:2156" coordorigin="3619,131" coordsize="4307,2156" path="m7206,1176r-2,3l7204,1193r2,3l7208,1193r,-14l7206,1176xe" fillcolor="#006fbf" stroked="f">
                <v:path arrowok="t"/>
              </v:shape>
              <v:shape id="_x0000_s6780" style="position:absolute;left:3619;top:131;width:4307;height:2156" coordorigin="3619,131" coordsize="4307,2156" path="m7206,1140r-2,4l7204,1158r2,3l7208,1158r,-14l7206,1140xe" fillcolor="#006fbf" stroked="f">
                <v:path arrowok="t"/>
              </v:shape>
              <v:shape id="_x0000_s6781" style="position:absolute;left:3619;top:131;width:4307;height:2156" coordorigin="3619,131" coordsize="4307,2156" path="m7206,1106r-2,2l7204,1124r2,2l7208,1124r,-16l7206,1106xe" fillcolor="#006fbf" stroked="f">
                <v:path arrowok="t"/>
              </v:shape>
              <v:shape id="_x0000_s6782" style="position:absolute;left:3619;top:131;width:4307;height:2156" coordorigin="3619,131" coordsize="4307,2156" path="m7206,1071r-2,2l7204,1089r2,2l7208,1089r,-16l7206,1071xe" fillcolor="#006fbf" stroked="f">
                <v:path arrowok="t"/>
              </v:shape>
              <v:shape id="_x0000_s6783" style="position:absolute;left:3619;top:131;width:4307;height:2156" coordorigin="3619,131" coordsize="4307,2156" path="m7206,1036r-2,2l7204,1054r2,2l7208,1054r,-16l7206,1036xe" fillcolor="#006fbf" stroked="f">
                <v:path arrowok="t"/>
              </v:shape>
              <v:shape id="_x0000_s6784" style="position:absolute;left:3619;top:131;width:4307;height:2156" coordorigin="3619,131" coordsize="4307,2156" path="m7206,1001r-2,3l7204,1018r2,2l7208,1018r,-14l7206,1001xe" fillcolor="#006fbf" stroked="f">
                <v:path arrowok="t"/>
              </v:shape>
              <v:shape id="_x0000_s6785" style="position:absolute;left:3619;top:131;width:4307;height:2156" coordorigin="3619,131" coordsize="4307,2156" path="m7206,966r-2,3l7204,983r2,3l7208,983r,-14l7206,966xe" fillcolor="#006fbf" stroked="f">
                <v:path arrowok="t"/>
              </v:shape>
              <v:shape id="_x0000_s6786" style="position:absolute;left:3619;top:131;width:4307;height:2156" coordorigin="3619,131" coordsize="4307,2156" path="m7206,930r-2,4l7204,948r2,3l7208,948r,-14l7206,930xe" fillcolor="#006fbf" stroked="f">
                <v:path arrowok="t"/>
              </v:shape>
              <v:shape id="_x0000_s6787" style="position:absolute;left:3619;top:131;width:4307;height:2156" coordorigin="3619,131" coordsize="4307,2156" path="m7206,896r-2,2l7204,914r2,2l7208,914r,-16l7206,896xe" fillcolor="#006fbf" stroked="f">
                <v:path arrowok="t"/>
              </v:shape>
              <v:shape id="_x0000_s6788" style="position:absolute;left:3619;top:131;width:4307;height:2156" coordorigin="3619,131" coordsize="4307,2156" path="m7206,861r-2,2l7204,879r2,2l7208,879r,-16l7206,861xe" fillcolor="#006fbf" stroked="f">
                <v:path arrowok="t"/>
              </v:shape>
              <v:shape id="_x0000_s6789" style="position:absolute;left:3619;top:131;width:4307;height:2156" coordorigin="3619,131" coordsize="4307,2156" path="m7206,826r-2,2l7204,844r2,2l7208,844r,-16l7206,826xe" fillcolor="#006fbf" stroked="f">
                <v:path arrowok="t"/>
              </v:shape>
              <v:shape id="_x0000_s6790" style="position:absolute;left:3619;top:131;width:4307;height:2156" coordorigin="3619,131" coordsize="4307,2156" path="m7206,791r-2,3l7204,808r2,2l7208,808r,-14l7206,791xe" fillcolor="#006fbf" stroked="f">
                <v:path arrowok="t"/>
              </v:shape>
              <v:shape id="_x0000_s6791" style="position:absolute;left:3619;top:131;width:4307;height:2156" coordorigin="3619,131" coordsize="4307,2156" path="m7206,756r-2,3l7204,773r2,3l7208,773r,-14l7206,756xe" fillcolor="#006fbf" stroked="f">
                <v:path arrowok="t"/>
              </v:shape>
              <v:shape id="_x0000_s6792" style="position:absolute;left:3619;top:131;width:4307;height:2156" coordorigin="3619,131" coordsize="4307,2156" path="m7206,720r-2,4l7204,738r2,3l7208,738r,-14l7206,720xe" fillcolor="#006fbf" stroked="f">
                <v:path arrowok="t"/>
              </v:shape>
              <v:shape id="_x0000_s6793" style="position:absolute;left:3619;top:131;width:4307;height:2156" coordorigin="3619,131" coordsize="4307,2156" path="m7206,686r-2,2l7204,704r2,2l7208,704r,-16l7206,686xe" fillcolor="#006fbf" stroked="f">
                <v:path arrowok="t"/>
              </v:shape>
              <v:shape id="_x0000_s6794" style="position:absolute;left:3619;top:131;width:4307;height:2156" coordorigin="3619,131" coordsize="4307,2156" path="m7206,651r-2,2l7204,669r2,2l7208,669r,-16l7206,651xe" fillcolor="#006fbf" stroked="f">
                <v:path arrowok="t"/>
              </v:shape>
              <v:shape id="_x0000_s6795" style="position:absolute;left:3619;top:131;width:4307;height:2156" coordorigin="3619,131" coordsize="4307,2156" path="m7206,616r-2,2l7204,634r2,2l7208,634r,-16l7206,616xe" fillcolor="#006fbf" stroked="f">
                <v:path arrowok="t"/>
              </v:shape>
              <v:shape id="_x0000_s6796" style="position:absolute;left:3619;top:131;width:4307;height:2156" coordorigin="3619,131" coordsize="4307,2156" path="m7206,581r-2,3l7204,598r2,2l7208,598r,-14l7206,581xe" fillcolor="#006fbf" stroked="f">
                <v:path arrowok="t"/>
              </v:shape>
              <v:shape id="_x0000_s6797" style="position:absolute;left:3619;top:131;width:4307;height:2156" coordorigin="3619,131" coordsize="4307,2156" path="m7206,546r-2,3l7204,563r2,3l7208,563r,-14l7206,546xe" fillcolor="#006fbf" stroked="f">
                <v:path arrowok="t"/>
              </v:shape>
              <v:shape id="_x0000_s6798" style="position:absolute;left:3619;top:131;width:4307;height:2156" coordorigin="3619,131" coordsize="4307,2156" path="m7206,510r-2,4l7204,528r2,3l7208,528r,-14l7206,510xe" fillcolor="#006fbf" stroked="f">
                <v:path arrowok="t"/>
              </v:shape>
              <v:shape id="_x0000_s6799" style="position:absolute;left:3619;top:131;width:4307;height:2156" coordorigin="3619,131" coordsize="4307,2156" path="m7206,476r-2,2l7204,494r2,2l7208,494r,-16l7206,476xe" fillcolor="#006fbf" stroked="f">
                <v:path arrowok="t"/>
              </v:shape>
              <v:shape id="_x0000_s6800" style="position:absolute;left:3619;top:131;width:4307;height:2156" coordorigin="3619,131" coordsize="4307,2156" path="m7206,441r-2,2l7204,459r2,2l7208,459r,-16l7206,441xe" fillcolor="#006fbf" stroked="f">
                <v:path arrowok="t"/>
              </v:shape>
              <v:shape id="_x0000_s6801" style="position:absolute;left:3619;top:131;width:4307;height:2156" coordorigin="3619,131" coordsize="4307,2156" path="m7206,406r-2,2l7204,424r2,2l7208,424r,-16l7206,406xe" fillcolor="#006fbf" stroked="f">
                <v:path arrowok="t"/>
              </v:shape>
              <v:shape id="_x0000_s6802" style="position:absolute;left:3619;top:131;width:4307;height:2156" coordorigin="3619,131" coordsize="4307,2156" path="m7206,371r-2,3l7204,388r2,2l7208,388r,-14l7206,371xe" fillcolor="#006fbf" stroked="f">
                <v:path arrowok="t"/>
              </v:shape>
              <v:shape id="_x0000_s6803" style="position:absolute;left:3619;top:131;width:4307;height:2156" coordorigin="3619,131" coordsize="4307,2156" path="m7206,336r-2,3l7204,353r2,3l7208,353r,-14l7206,336xe" fillcolor="#006fbf" stroked="f">
                <v:path arrowok="t"/>
              </v:shape>
              <v:shape id="_x0000_s6804" style="position:absolute;left:3619;top:131;width:4307;height:2156" coordorigin="3619,131" coordsize="4307,2156" path="m7206,300r-2,4l7204,318r2,3l7208,318r,-14l7206,300xe" fillcolor="#006fbf" stroked="f">
                <v:path arrowok="t"/>
              </v:shape>
              <v:shape id="_x0000_s6805" style="position:absolute;left:3619;top:131;width:4307;height:2156" coordorigin="3619,131" coordsize="4307,2156" path="m7206,266r-2,2l7204,284r2,2l7208,284r,-16l7206,266xe" fillcolor="#006fbf" stroked="f">
                <v:path arrowok="t"/>
              </v:shape>
              <v:shape id="_x0000_s6806" style="position:absolute;left:3619;top:131;width:4307;height:2156" coordorigin="3619,131" coordsize="4307,2156" path="m7206,231r-2,2l7204,249r2,2l7208,249r,-16l7206,231xe" fillcolor="#006fbf" stroked="f">
                <v:path arrowok="t"/>
              </v:shape>
              <v:shape id="_x0000_s6807" style="position:absolute;left:3619;top:131;width:4307;height:2156" coordorigin="3619,131" coordsize="4307,2156" path="m7206,196r-2,2l7204,214r2,2l7208,214r,-16l7206,196xe" fillcolor="#006fbf" stroked="f">
                <v:path arrowok="t"/>
              </v:shape>
              <v:shape id="_x0000_s6808" style="position:absolute;left:3619;top:131;width:4307;height:2156" coordorigin="3619,131" coordsize="4307,2156" path="m7206,161r-2,3l7204,178r2,2l7208,178r,-14l7206,161xe" fillcolor="#006fbf" stroked="f">
                <v:path arrowok="t"/>
              </v:shape>
              <v:shape id="_x0000_s6809" style="position:absolute;left:3619;top:131;width:4307;height:2156" coordorigin="3619,131" coordsize="4307,2156" path="m7211,131r-5,l7204,134r,9l7206,146r2,-3l7208,136r-2,l7208,134r5,l7211,131xe" fillcolor="#006fbf" stroked="f">
                <v:path arrowok="t"/>
              </v:shape>
              <v:shape id="_x0000_s6810" style="position:absolute;left:3619;top:131;width:4307;height:2156" coordorigin="3619,131" coordsize="4307,2156" path="m7208,134r-2,2l7208,136r,-2xe" fillcolor="#006fbf" stroked="f">
                <v:path arrowok="t"/>
              </v:shape>
              <v:shape id="_x0000_s6811" style="position:absolute;left:3619;top:131;width:4307;height:2156" coordorigin="3619,131" coordsize="4307,2156" path="m7213,134r-5,l7208,136r3,l7213,134xe" fillcolor="#006fbf" stroked="f">
                <v:path arrowok="t"/>
              </v:shape>
              <v:shape id="_x0000_s6812" style="position:absolute;left:3619;top:131;width:4307;height:2156" coordorigin="3619,131" coordsize="4307,2156" path="m7246,131r-15,l7229,134r2,2l7246,136r2,-2l7246,131xe" fillcolor="#006fbf" stroked="f">
                <v:path arrowok="t"/>
              </v:shape>
              <v:shape id="_x0000_s6813" style="position:absolute;left:3619;top:131;width:4307;height:2156" coordorigin="3619,131" coordsize="4307,2156" path="m7282,131r-16,l7264,134r2,2l7282,136r2,-2l7282,131xe" fillcolor="#006fbf" stroked="f">
                <v:path arrowok="t"/>
              </v:shape>
              <v:shape id="_x0000_s6814" style="position:absolute;left:3619;top:131;width:4307;height:2156" coordorigin="3619,131" coordsize="4307,2156" path="m7316,131r-15,l7298,134r3,2l7316,136r3,-2l7316,131xe" fillcolor="#006fbf" stroked="f">
                <v:path arrowok="t"/>
              </v:shape>
              <v:shape id="_x0000_s6815" style="position:absolute;left:3619;top:131;width:4307;height:2156" coordorigin="3619,131" coordsize="4307,2156" path="m7348,134r,1l7350,137r1,-1l7350,136r-2,-2xe" fillcolor="#006fbf" stroked="f">
                <v:path arrowok="t"/>
              </v:shape>
              <v:shape id="_x0000_s6816" style="position:absolute;left:3619;top:131;width:4307;height:2156" coordorigin="3619,131" coordsize="4307,2156" path="m7350,131r-14,l7333,134r3,2l7349,136r-1,-1l7348,134r4,l7350,131xe" fillcolor="#006fbf" stroked="f">
                <v:path arrowok="t"/>
              </v:shape>
              <v:shape id="_x0000_s6817" style="position:absolute;left:3619;top:131;width:4307;height:2156" coordorigin="3619,131" coordsize="4307,2156" path="m7352,134r-4,l7350,136r1,l7352,135r,-1xe" fillcolor="#006fbf" stroked="f">
                <v:path arrowok="t"/>
              </v:shape>
              <v:shape id="_x0000_s6818" style="position:absolute;left:3619;top:131;width:4307;height:2156" coordorigin="3619,131" coordsize="4307,2156" path="m7350,153r-2,2l7348,170r2,2l7352,170r,-15l7350,153xe" fillcolor="#006fbf" stroked="f">
                <v:path arrowok="t"/>
              </v:shape>
              <v:shape id="_x0000_s6819" style="position:absolute;left:3619;top:131;width:4307;height:2156" coordorigin="3619,131" coordsize="4307,2156" path="m7350,188r-2,2l7348,204r2,4l7352,204r,-14l7350,188xe" fillcolor="#006fbf" stroked="f">
                <v:path arrowok="t"/>
              </v:shape>
              <v:shape id="_x0000_s6820" style="position:absolute;left:3619;top:131;width:4307;height:2156" coordorigin="3619,131" coordsize="4307,2156" path="m7350,222r-2,3l7348,240r2,3l7352,240r,-15l7350,222xe" fillcolor="#006fbf" stroked="f">
                <v:path arrowok="t"/>
              </v:shape>
              <v:shape id="_x0000_s6821" style="position:absolute;left:3619;top:131;width:4307;height:2156" coordorigin="3619,131" coordsize="4307,2156" path="m7350,257r-2,3l7348,275r2,3l7352,275r,-15l7350,257xe" fillcolor="#006fbf" stroked="f">
                <v:path arrowok="t"/>
              </v:shape>
              <v:shape id="_x0000_s6822" style="position:absolute;left:3619;top:131;width:4307;height:2156" coordorigin="3619,131" coordsize="4307,2156" path="m7350,292r-2,2l7348,310r2,2l7352,310r,-16l7350,292xe" fillcolor="#006fbf" stroked="f">
                <v:path arrowok="t"/>
              </v:shape>
              <v:shape id="_x0000_s6823" style="position:absolute;left:3619;top:131;width:4307;height:2156" coordorigin="3619,131" coordsize="4307,2156" path="m7350,328r-2,2l7348,345r2,2l7352,345r,-15l7350,328xe" fillcolor="#006fbf" stroked="f">
                <v:path arrowok="t"/>
              </v:shape>
              <v:shape id="_x0000_s6824" style="position:absolute;left:3619;top:131;width:4307;height:2156" coordorigin="3619,131" coordsize="4307,2156" path="m7350,363r-2,2l7348,380r2,2l7352,380r,-15l7350,363xe" fillcolor="#006fbf" stroked="f">
                <v:path arrowok="t"/>
              </v:shape>
              <v:shape id="_x0000_s6825" style="position:absolute;left:3619;top:131;width:4307;height:2156" coordorigin="3619,131" coordsize="4307,2156" path="m7350,398r-2,2l7348,414r2,4l7352,414r,-14l7350,398xe" fillcolor="#006fbf" stroked="f">
                <v:path arrowok="t"/>
              </v:shape>
              <v:shape id="_x0000_s6826" style="position:absolute;left:3619;top:131;width:4307;height:2156" coordorigin="3619,131" coordsize="4307,2156" path="m7350,432r-2,3l7348,450r2,3l7352,450r,-15l7350,432xe" fillcolor="#006fbf" stroked="f">
                <v:path arrowok="t"/>
              </v:shape>
              <v:shape id="_x0000_s6827" style="position:absolute;left:3619;top:131;width:4307;height:2156" coordorigin="3619,131" coordsize="4307,2156" path="m7350,467r-2,3l7348,485r2,3l7352,485r,-15l7350,467xe" fillcolor="#006fbf" stroked="f">
                <v:path arrowok="t"/>
              </v:shape>
              <v:shape id="_x0000_s6828" style="position:absolute;left:3619;top:131;width:4307;height:2156" coordorigin="3619,131" coordsize="4307,2156" path="m7350,502r-2,2l7348,520r2,2l7352,520r,-16l7350,502xe" fillcolor="#006fbf" stroked="f">
                <v:path arrowok="t"/>
              </v:shape>
              <v:shape id="_x0000_s6829" style="position:absolute;left:3619;top:131;width:4307;height:2156" coordorigin="3619,131" coordsize="4307,2156" path="m7350,538r-2,2l7348,555r2,2l7352,555r,-15l7350,538xe" fillcolor="#006fbf" stroked="f">
                <v:path arrowok="t"/>
              </v:shape>
              <v:shape id="_x0000_s6830" style="position:absolute;left:3619;top:131;width:4307;height:2156" coordorigin="3619,131" coordsize="4307,2156" path="m7350,573r-2,2l7348,590r2,2l7352,590r,-15l7350,573xe" fillcolor="#006fbf" stroked="f">
                <v:path arrowok="t"/>
              </v:shape>
              <v:shape id="_x0000_s6831" style="position:absolute;left:3619;top:131;width:4307;height:2156" coordorigin="3619,131" coordsize="4307,2156" path="m7350,608r-2,2l7348,624r2,4l7352,624r,-14l7350,608xe" fillcolor="#006fbf" stroked="f">
                <v:path arrowok="t"/>
              </v:shape>
              <v:shape id="_x0000_s6832" style="position:absolute;left:3619;top:131;width:4307;height:2156" coordorigin="3619,131" coordsize="4307,2156" path="m7350,642r-2,3l7348,660r2,3l7352,660r,-15l7350,642xe" fillcolor="#006fbf" stroked="f">
                <v:path arrowok="t"/>
              </v:shape>
              <v:shape id="_x0000_s6833" style="position:absolute;left:3619;top:131;width:4307;height:2156" coordorigin="3619,131" coordsize="4307,2156" path="m7350,677r-2,3l7348,695r2,3l7352,695r,-15l7350,677xe" fillcolor="#006fbf" stroked="f">
                <v:path arrowok="t"/>
              </v:shape>
              <v:shape id="_x0000_s6834" style="position:absolute;left:3619;top:131;width:4307;height:2156" coordorigin="3619,131" coordsize="4307,2156" path="m7350,712r-2,2l7348,730r2,2l7352,730r,-16l7350,712xe" fillcolor="#006fbf" stroked="f">
                <v:path arrowok="t"/>
              </v:shape>
              <v:shape id="_x0000_s6835" style="position:absolute;left:3619;top:131;width:4307;height:2156" coordorigin="3619,131" coordsize="4307,2156" path="m7350,748r-2,2l7348,765r2,2l7352,765r,-15l7350,748xe" fillcolor="#006fbf" stroked="f">
                <v:path arrowok="t"/>
              </v:shape>
              <v:shape id="_x0000_s6836" style="position:absolute;left:3619;top:131;width:4307;height:2156" coordorigin="3619,131" coordsize="4307,2156" path="m7350,783r-2,2l7348,800r2,2l7352,800r,-15l7350,783xe" fillcolor="#006fbf" stroked="f">
                <v:path arrowok="t"/>
              </v:shape>
              <v:shape id="_x0000_s6837" style="position:absolute;left:3619;top:131;width:4307;height:2156" coordorigin="3619,131" coordsize="4307,2156" path="m7350,818r-2,2l7348,834r2,4l7352,834r,-14l7350,818xe" fillcolor="#006fbf" stroked="f">
                <v:path arrowok="t"/>
              </v:shape>
              <v:shape id="_x0000_s6838" style="position:absolute;left:3619;top:131;width:4307;height:2156" coordorigin="3619,131" coordsize="4307,2156" path="m7350,852r-2,3l7348,870r2,3l7352,870r,-15l7350,852xe" fillcolor="#006fbf" stroked="f">
                <v:path arrowok="t"/>
              </v:shape>
              <v:shape id="_x0000_s6839" style="position:absolute;left:3619;top:131;width:4307;height:2156" coordorigin="3619,131" coordsize="4307,2156" path="m7350,887r-2,3l7348,905r2,3l7352,905r,-15l7350,887xe" fillcolor="#006fbf" stroked="f">
                <v:path arrowok="t"/>
              </v:shape>
              <v:shape id="_x0000_s6840" style="position:absolute;left:3619;top:131;width:4307;height:2156" coordorigin="3619,131" coordsize="4307,2156" path="m7350,922r-2,2l7348,940r2,2l7352,940r,-16l7350,922xe" fillcolor="#006fbf" stroked="f">
                <v:path arrowok="t"/>
              </v:shape>
              <v:shape id="_x0000_s6841" style="position:absolute;left:3619;top:131;width:4307;height:2156" coordorigin="3619,131" coordsize="4307,2156" path="m7350,958r-2,2l7348,975r2,2l7352,975r,-15l7350,958xe" fillcolor="#006fbf" stroked="f">
                <v:path arrowok="t"/>
              </v:shape>
              <v:shape id="_x0000_s6842" style="position:absolute;left:3619;top:131;width:4307;height:2156" coordorigin="3619,131" coordsize="4307,2156" path="m7350,993r-2,2l7348,1010r2,2l7352,1010r,-15l7350,993xe" fillcolor="#006fbf" stroked="f">
                <v:path arrowok="t"/>
              </v:shape>
              <v:shape id="_x0000_s6843" style="position:absolute;left:3619;top:131;width:4307;height:2156" coordorigin="3619,131" coordsize="4307,2156" path="m7350,1028r-2,2l7348,1044r2,4l7352,1044r,-14l7350,1028xe" fillcolor="#006fbf" stroked="f">
                <v:path arrowok="t"/>
              </v:shape>
              <v:shape id="_x0000_s6844" style="position:absolute;left:3619;top:131;width:4307;height:2156" coordorigin="3619,131" coordsize="4307,2156" path="m7350,1062r-2,3l7348,1080r2,3l7352,1080r,-15l7350,1062xe" fillcolor="#006fbf" stroked="f">
                <v:path arrowok="t"/>
              </v:shape>
              <v:shape id="_x0000_s6845" style="position:absolute;left:3619;top:131;width:4307;height:2156" coordorigin="3619,131" coordsize="4307,2156" path="m7350,1097r-2,3l7348,1115r2,3l7352,1115r,-15l7350,1097xe" fillcolor="#006fbf" stroked="f">
                <v:path arrowok="t"/>
              </v:shape>
              <v:shape id="_x0000_s6846" style="position:absolute;left:3619;top:131;width:4307;height:2156" coordorigin="3619,131" coordsize="4307,2156" path="m7350,1132r-2,2l7348,1150r2,2l7352,1150r,-16l7350,1132xe" fillcolor="#006fbf" stroked="f">
                <v:path arrowok="t"/>
              </v:shape>
              <v:shape id="_x0000_s6847" style="position:absolute;left:3619;top:131;width:4307;height:2156" coordorigin="3619,131" coordsize="4307,2156" path="m7350,1168r-2,2l7348,1185r2,2l7352,1185r,-15l7350,1168xe" fillcolor="#006fbf" stroked="f">
                <v:path arrowok="t"/>
              </v:shape>
              <v:shape id="_x0000_s6848" style="position:absolute;left:3619;top:131;width:4307;height:2156" coordorigin="3619,131" coordsize="4307,2156" path="m7350,1203r-2,2l7348,1220r2,2l7352,1220r,-15l7350,1203xe" fillcolor="#006fbf" stroked="f">
                <v:path arrowok="t"/>
              </v:shape>
              <v:shape id="_x0000_s6849" style="position:absolute;left:3619;top:131;width:4307;height:2156" coordorigin="3619,131" coordsize="4307,2156" path="m7350,1238r-2,2l7348,1254r2,4l7352,1254r,-14l7350,1238xe" fillcolor="#006fbf" stroked="f">
                <v:path arrowok="t"/>
              </v:shape>
              <v:shape id="_x0000_s6850" style="position:absolute;left:3619;top:131;width:4307;height:2156" coordorigin="3619,131" coordsize="4307,2156" path="m7350,1272r-2,3l7348,1290r2,3l7352,1290r,-15l7350,1272xe" fillcolor="#006fbf" stroked="f">
                <v:path arrowok="t"/>
              </v:shape>
              <v:shape id="_x0000_s6851" style="position:absolute;left:3619;top:131;width:4307;height:2156" coordorigin="3619,131" coordsize="4307,2156" path="m7350,1307r-2,3l7348,1325r2,3l7352,1325r,-15l7350,1307xe" fillcolor="#006fbf" stroked="f">
                <v:path arrowok="t"/>
              </v:shape>
              <v:shape id="_x0000_s6852" style="position:absolute;left:3619;top:131;width:4307;height:2156" coordorigin="3619,131" coordsize="4307,2156" path="m7350,1342r-2,2l7348,1360r2,2l7352,1360r,-16l7350,1342xe" fillcolor="#006fbf" stroked="f">
                <v:path arrowok="t"/>
              </v:shape>
              <v:shape id="_x0000_s6853" style="position:absolute;left:3619;top:131;width:4307;height:2156" coordorigin="3619,131" coordsize="4307,2156" path="m7350,1378r-2,2l7348,1395r2,2l7352,1395r,-15l7350,1378xe" fillcolor="#006fbf" stroked="f">
                <v:path arrowok="t"/>
              </v:shape>
              <v:shape id="_x0000_s6854" style="position:absolute;left:3619;top:131;width:4307;height:2156" coordorigin="3619,131" coordsize="4307,2156" path="m7350,1413r-2,2l7348,1430r2,2l7352,1430r,-15l7350,1413xe" fillcolor="#006fbf" stroked="f">
                <v:path arrowok="t"/>
              </v:shape>
              <v:shape id="_x0000_s6855" style="position:absolute;left:3619;top:131;width:4307;height:2156" coordorigin="3619,131" coordsize="4307,2156" path="m7350,1448r-2,2l7348,1464r2,4l7352,1464r,-14l7350,1448xe" fillcolor="#006fbf" stroked="f">
                <v:path arrowok="t"/>
              </v:shape>
              <v:shape id="_x0000_s6856" style="position:absolute;left:3619;top:131;width:4307;height:2156" coordorigin="3619,131" coordsize="4307,2156" path="m7350,1482r-2,3l7348,1500r2,3l7352,1500r,-15l7350,1482xe" fillcolor="#006fbf" stroked="f">
                <v:path arrowok="t"/>
              </v:shape>
              <v:shape id="_x0000_s6857" style="position:absolute;left:3619;top:131;width:4307;height:2156" coordorigin="3619,131" coordsize="4307,2156" path="m7350,1517r-2,3l7348,1535r2,3l7352,1535r,-15l7350,1517xe" fillcolor="#006fbf" stroked="f">
                <v:path arrowok="t"/>
              </v:shape>
              <v:shape id="_x0000_s6858" style="position:absolute;left:3619;top:131;width:4307;height:2156" coordorigin="3619,131" coordsize="4307,2156" path="m7350,1552r-2,2l7348,1570r2,2l7352,1570r,-16l7350,1552xe" fillcolor="#006fbf" stroked="f">
                <v:path arrowok="t"/>
              </v:shape>
              <v:shape id="_x0000_s6859" style="position:absolute;left:3619;top:131;width:4307;height:2156" coordorigin="3619,131" coordsize="4307,2156" path="m7350,1588r-2,2l7348,1605r2,2l7352,1605r,-15l7350,1588xe" fillcolor="#006fbf" stroked="f">
                <v:path arrowok="t"/>
              </v:shape>
              <v:shape id="_x0000_s6860" style="position:absolute;left:3619;top:131;width:4307;height:2156" coordorigin="3619,131" coordsize="4307,2156" path="m7350,1623r-2,2l7348,1640r2,2l7352,1640r,-15l7350,1623xe" fillcolor="#006fbf" stroked="f">
                <v:path arrowok="t"/>
              </v:shape>
              <v:shape id="_x0000_s6861" style="position:absolute;left:3619;top:131;width:4307;height:2156" coordorigin="3619,131" coordsize="4307,2156" path="m7350,1658r-2,2l7348,1674r2,4l7352,1674r,-14l7350,1658xe" fillcolor="#006fbf" stroked="f">
                <v:path arrowok="t"/>
              </v:shape>
              <v:shape id="_x0000_s6862" style="position:absolute;left:3619;top:131;width:4307;height:2156" coordorigin="3619,131" coordsize="4307,2156" path="m7350,1692r-2,3l7348,1710r2,3l7352,1710r,-15l7350,1692xe" fillcolor="#006fbf" stroked="f">
                <v:path arrowok="t"/>
              </v:shape>
              <v:shape id="_x0000_s6863" style="position:absolute;left:3619;top:131;width:4307;height:2156" coordorigin="3619,131" coordsize="4307,2156" path="m7350,1727r-2,3l7348,1745r2,3l7352,1745r,-15l7350,1727xe" fillcolor="#006fbf" stroked="f">
                <v:path arrowok="t"/>
              </v:shape>
              <v:shape id="_x0000_s6864" style="position:absolute;left:3619;top:131;width:4307;height:2156" coordorigin="3619,131" coordsize="4307,2156" path="m7350,1762r-2,2l7348,1780r2,2l7352,1780r,-16l7350,1762xe" fillcolor="#006fbf" stroked="f">
                <v:path arrowok="t"/>
              </v:shape>
              <v:shape id="_x0000_s6865" style="position:absolute;left:3619;top:131;width:4307;height:2156" coordorigin="3619,131" coordsize="4307,2156" path="m7350,1798r-2,2l7348,1815r2,2l7352,1815r,-15l7350,1798xe" fillcolor="#006fbf" stroked="f">
                <v:path arrowok="t"/>
              </v:shape>
              <v:shape id="_x0000_s6866" style="position:absolute;left:3619;top:131;width:4307;height:2156" coordorigin="3619,131" coordsize="4307,2156" path="m7350,1833r-2,2l7348,1850r2,2l7352,1850r,-15l7350,1833xe" fillcolor="#006fbf" stroked="f">
                <v:path arrowok="t"/>
              </v:shape>
              <v:shape id="_x0000_s6867" style="position:absolute;left:3619;top:131;width:4307;height:2156" coordorigin="3619,131" coordsize="4307,2156" path="m7350,1868r-2,2l7348,1884r2,4l7352,1884r,-14l7350,1868xe" fillcolor="#006fbf" stroked="f">
                <v:path arrowok="t"/>
              </v:shape>
              <v:shape id="_x0000_s6868" style="position:absolute;left:3619;top:131;width:4307;height:2156" coordorigin="3619,131" coordsize="4307,2156" path="m7350,1902r-2,3l7348,1920r2,3l7352,1920r,-15l7350,1902xe" fillcolor="#006fbf" stroked="f">
                <v:path arrowok="t"/>
              </v:shape>
              <v:shape id="_x0000_s6869" style="position:absolute;left:3619;top:131;width:4307;height:2156" coordorigin="3619,131" coordsize="4307,2156" path="m7350,1937r-2,3l7348,1955r2,3l7352,1955r,-15l7350,1937xe" fillcolor="#006fbf" stroked="f">
                <v:path arrowok="t"/>
              </v:shape>
              <v:shape id="_x0000_s6870" style="position:absolute;left:3619;top:131;width:4307;height:2156" coordorigin="3619,131" coordsize="4307,2156" path="m7350,1972r-2,2l7348,1990r2,2l7352,1990r,-16l7350,1972xe" fillcolor="#006fbf" stroked="f">
                <v:path arrowok="t"/>
              </v:shape>
              <v:shape id="_x0000_s6871" style="position:absolute;left:3619;top:131;width:4307;height:2156" coordorigin="3619,131" coordsize="4307,2156" path="m7350,2008r-2,2l7348,2025r2,2l7352,2025r,-15l7350,2008xe" fillcolor="#006fbf" stroked="f">
                <v:path arrowok="t"/>
              </v:shape>
              <v:shape id="_x0000_s6872" style="position:absolute;left:3619;top:131;width:4307;height:2156" coordorigin="3619,131" coordsize="4307,2156" path="m7350,2043r-2,2l7348,2060r2,2l7352,2060r,-15l7350,2043xe" fillcolor="#006fbf" stroked="f">
                <v:path arrowok="t"/>
              </v:shape>
              <v:shape id="_x0000_s6873" style="position:absolute;left:3619;top:131;width:4307;height:2156" coordorigin="3619,131" coordsize="4307,2156" path="m7350,2078r-2,2l7348,2094r2,4l7352,2094r,-14l7350,2078xe" fillcolor="#006fbf" stroked="f">
                <v:path arrowok="t"/>
              </v:shape>
              <v:shape id="_x0000_s6874" style="position:absolute;left:3619;top:131;width:4307;height:2156" coordorigin="3619,131" coordsize="4307,2156" path="m7350,2112r-2,3l7348,2130r2,3l7352,2130r,-15l7350,2112xe" fillcolor="#006fbf" stroked="f">
                <v:path arrowok="t"/>
              </v:shape>
              <v:shape id="_x0000_s6875" style="position:absolute;left:3619;top:131;width:4307;height:2156" coordorigin="3619,131" coordsize="4307,2156" path="m7350,2147r-2,3l7348,2165r2,3l7352,2165r,-15l7350,2147xe" fillcolor="#006fbf" stroked="f">
                <v:path arrowok="t"/>
              </v:shape>
              <v:shape id="_x0000_s6876" style="position:absolute;left:3619;top:131;width:4307;height:2156" coordorigin="3619,131" coordsize="4307,2156" path="m7350,2182r-2,2l7348,2200r2,2l7352,2200r,-16l7350,2182xe" fillcolor="#006fbf" stroked="f">
                <v:path arrowok="t"/>
              </v:shape>
              <v:shape id="_x0000_s6877" style="position:absolute;left:3619;top:131;width:4307;height:2156" coordorigin="3619,131" coordsize="4307,2156" path="m7350,2218r-2,2l7348,2235r2,2l7352,2235r,-15l7350,2218xe" fillcolor="#006fbf" stroked="f">
                <v:path arrowok="t"/>
              </v:shape>
              <v:shape id="_x0000_s6878" style="position:absolute;left:3619;top:131;width:4307;height:2156" coordorigin="3619,131" coordsize="4307,2156" path="m7350,2253r-2,2l7348,2270r2,2l7352,2270r,-15l7350,2253xe" fillcolor="#006fbf" stroked="f">
                <v:path arrowok="t"/>
              </v:shape>
              <v:shape id="_x0000_s6879" style="position:absolute;left:3619;top:131;width:4307;height:2156" coordorigin="3619,131" coordsize="4307,2156" path="m7370,2282r-15,l7352,2284r3,2l7370,2286r3,-2l7370,2282xe" fillcolor="#006fbf" stroked="f">
                <v:path arrowok="t"/>
              </v:shape>
              <v:shape id="_x0000_s6880" style="position:absolute;left:3619;top:131;width:4307;height:2156" coordorigin="3619,131" coordsize="4307,2156" path="m7405,2282r-15,l7387,2284r3,2l7405,2286r3,-2l7405,2282xe" fillcolor="#006fbf" stroked="f">
                <v:path arrowok="t"/>
              </v:shape>
              <v:shape id="_x0000_s6881" style="position:absolute;left:3619;top:131;width:4307;height:2156" coordorigin="3619,131" coordsize="4307,2156" path="m7440,2282r-14,l7422,2284r4,2l7440,2286r2,-2l7440,2282xe" fillcolor="#006fbf" stroked="f">
                <v:path arrowok="t"/>
              </v:shape>
              <v:shape id="_x0000_s6882" style="position:absolute;left:3619;top:131;width:4307;height:2156" coordorigin="3619,131" coordsize="4307,2156" path="m7475,2282r-15,l7458,2284r2,2l7475,2286r2,-2l7475,2282xe" fillcolor="#006fbf" stroked="f">
                <v:path arrowok="t"/>
              </v:shape>
              <v:shape id="_x0000_s6883" style="position:absolute;left:3619;top:131;width:4307;height:2156" coordorigin="3619,131" coordsize="4307,2156" path="m7493,2265r-3,2l7490,2282r3,3l7495,2282r,-15l7493,2265xe" fillcolor="#006fbf" stroked="f">
                <v:path arrowok="t"/>
              </v:shape>
              <v:shape id="_x0000_s6884" style="position:absolute;left:3619;top:131;width:4307;height:2156" coordorigin="3619,131" coordsize="4307,2156" path="m7493,2230r-3,2l7490,2247r3,2l7495,2247r,-15l7493,2230xe" fillcolor="#006fbf" stroked="f">
                <v:path arrowok="t"/>
              </v:shape>
              <v:shape id="_x0000_s6885" style="position:absolute;left:3619;top:131;width:4307;height:2156" coordorigin="3619,131" coordsize="4307,2156" path="m7493,2195r-3,3l7490,2212r3,2l7495,2212r,-14l7493,2195xe" fillcolor="#006fbf" stroked="f">
                <v:path arrowok="t"/>
              </v:shape>
              <v:shape id="_x0000_s6886" style="position:absolute;left:3619;top:131;width:4307;height:2156" coordorigin="3619,131" coordsize="4307,2156" path="m7493,2159r-3,3l7490,2177r3,3l7495,2177r,-15l7493,2159xe" fillcolor="#006fbf" stroked="f">
                <v:path arrowok="t"/>
              </v:shape>
              <v:shape id="_x0000_s6887" style="position:absolute;left:3619;top:131;width:4307;height:2156" coordorigin="3619,131" coordsize="4307,2156" path="m7493,2124r-3,3l7490,2142r3,3l7495,2142r,-15l7493,2124xe" fillcolor="#006fbf" stroked="f">
                <v:path arrowok="t"/>
              </v:shape>
              <v:shape id="_x0000_s6888" style="position:absolute;left:3619;top:131;width:4307;height:2156" coordorigin="3619,131" coordsize="4307,2156" path="m7493,2090r-3,2l7490,2108r3,2l7495,2108r,-16l7493,2090xe" fillcolor="#006fbf" stroked="f">
                <v:path arrowok="t"/>
              </v:shape>
              <v:shape id="_x0000_s6889" style="position:absolute;left:3619;top:131;width:4307;height:2156" coordorigin="3619,131" coordsize="4307,2156" path="m7493,2055r-3,2l7490,2072r3,3l7495,2072r,-15l7493,2055xe" fillcolor="#006fbf" stroked="f">
                <v:path arrowok="t"/>
              </v:shape>
              <v:shape id="_x0000_s6890" style="position:absolute;left:3619;top:131;width:4307;height:2156" coordorigin="3619,131" coordsize="4307,2156" path="m7493,2020r-3,2l7490,2037r3,2l7495,2037r,-15l7493,2020xe" fillcolor="#006fbf" stroked="f">
                <v:path arrowok="t"/>
              </v:shape>
              <v:shape id="_x0000_s6891" style="position:absolute;left:3619;top:131;width:4307;height:2156" coordorigin="3619,131" coordsize="4307,2156" path="m7493,1985r-3,3l7490,2002r3,2l7495,2002r,-14l7493,1985xe" fillcolor="#006fbf" stroked="f">
                <v:path arrowok="t"/>
              </v:shape>
              <v:shape id="_x0000_s6892" style="position:absolute;left:3619;top:131;width:4307;height:2156" coordorigin="3619,131" coordsize="4307,2156" path="m7493,1949r-3,3l7490,1967r3,3l7495,1967r,-15l7493,1949xe" fillcolor="#006fbf" stroked="f">
                <v:path arrowok="t"/>
              </v:shape>
              <v:shape id="_x0000_s6893" style="position:absolute;left:3619;top:131;width:4307;height:2156" coordorigin="3619,131" coordsize="4307,2156" path="m7493,1914r-3,3l7490,1932r3,3l7495,1932r,-15l7493,1914xe" fillcolor="#006fbf" stroked="f">
                <v:path arrowok="t"/>
              </v:shape>
              <v:shape id="_x0000_s6894" style="position:absolute;left:3619;top:131;width:4307;height:2156" coordorigin="3619,131" coordsize="4307,2156" path="m7493,1880r-3,2l7490,1898r3,2l7495,1898r,-16l7493,1880xe" fillcolor="#006fbf" stroked="f">
                <v:path arrowok="t"/>
              </v:shape>
              <v:shape id="_x0000_s6895" style="position:absolute;left:3619;top:131;width:4307;height:2156" coordorigin="3619,131" coordsize="4307,2156" path="m7493,1845r-3,2l7490,1862r3,3l7495,1862r,-15l7493,1845xe" fillcolor="#006fbf" stroked="f">
                <v:path arrowok="t"/>
              </v:shape>
              <v:shape id="_x0000_s6896" style="position:absolute;left:3619;top:131;width:4307;height:2156" coordorigin="3619,131" coordsize="4307,2156" path="m7493,1810r-3,2l7490,1827r3,2l7495,1827r,-15l7493,1810xe" fillcolor="#006fbf" stroked="f">
                <v:path arrowok="t"/>
              </v:shape>
              <v:shape id="_x0000_s6897" style="position:absolute;left:3619;top:131;width:4307;height:2156" coordorigin="3619,131" coordsize="4307,2156" path="m7493,1775r-3,3l7490,1792r3,2l7495,1792r,-14l7493,1775xe" fillcolor="#006fbf" stroked="f">
                <v:path arrowok="t"/>
              </v:shape>
              <v:shape id="_x0000_s6898" style="position:absolute;left:3619;top:131;width:4307;height:2156" coordorigin="3619,131" coordsize="4307,2156" path="m7493,1739r-3,3l7490,1757r3,3l7495,1757r,-15l7493,1739xe" fillcolor="#006fbf" stroked="f">
                <v:path arrowok="t"/>
              </v:shape>
              <v:shape id="_x0000_s6899" style="position:absolute;left:3619;top:131;width:4307;height:2156" coordorigin="3619,131" coordsize="4307,2156" path="m7493,1704r-3,3l7490,1722r3,3l7495,1722r,-15l7493,1704xe" fillcolor="#006fbf" stroked="f">
                <v:path arrowok="t"/>
              </v:shape>
              <v:shape id="_x0000_s6900" style="position:absolute;left:3619;top:131;width:4307;height:2156" coordorigin="3619,131" coordsize="4307,2156" path="m7493,1670r-3,2l7490,1688r3,2l7495,1688r,-16l7493,1670xe" fillcolor="#006fbf" stroked="f">
                <v:path arrowok="t"/>
              </v:shape>
              <v:shape id="_x0000_s6901" style="position:absolute;left:3619;top:131;width:4307;height:2156" coordorigin="3619,131" coordsize="4307,2156" path="m7493,1635r-3,2l7490,1652r3,3l7495,1652r,-15l7493,1635xe" fillcolor="#006fbf" stroked="f">
                <v:path arrowok="t"/>
              </v:shape>
              <v:shape id="_x0000_s6902" style="position:absolute;left:3619;top:131;width:4307;height:2156" coordorigin="3619,131" coordsize="4307,2156" path="m7493,1600r-3,2l7490,1617r3,2l7495,1617r,-15l7493,1600xe" fillcolor="#006fbf" stroked="f">
                <v:path arrowok="t"/>
              </v:shape>
              <v:shape id="_x0000_s6903" style="position:absolute;left:3619;top:131;width:4307;height:2156" coordorigin="3619,131" coordsize="4307,2156" path="m7493,1565r-3,3l7490,1582r3,2l7495,1582r,-14l7493,1565xe" fillcolor="#006fbf" stroked="f">
                <v:path arrowok="t"/>
              </v:shape>
              <v:shape id="_x0000_s6904" style="position:absolute;left:3619;top:131;width:4307;height:2156" coordorigin="3619,131" coordsize="4307,2156" path="m7493,1529r-3,3l7490,1547r3,3l7495,1547r,-15l7493,1529xe" fillcolor="#006fbf" stroked="f">
                <v:path arrowok="t"/>
              </v:shape>
              <v:shape id="_x0000_s6905" style="position:absolute;left:3619;top:131;width:4307;height:2156" coordorigin="3619,131" coordsize="4307,2156" path="m7493,1494r-3,3l7490,1512r3,3l7495,1512r,-15l7493,1494xe" fillcolor="#006fbf" stroked="f">
                <v:path arrowok="t"/>
              </v:shape>
              <v:shape id="_x0000_s6906" style="position:absolute;left:3619;top:131;width:4307;height:2156" coordorigin="3619,131" coordsize="4307,2156" path="m7493,1460r-3,2l7490,1478r3,2l7495,1478r,-16l7493,1460xe" fillcolor="#006fbf" stroked="f">
                <v:path arrowok="t"/>
              </v:shape>
              <v:shape id="_x0000_s6907" style="position:absolute;left:3619;top:131;width:4307;height:2156" coordorigin="3619,131" coordsize="4307,2156" path="m7493,1425r-3,2l7490,1442r3,3l7495,1442r,-15l7493,1425xe" fillcolor="#006fbf" stroked="f">
                <v:path arrowok="t"/>
              </v:shape>
              <v:shape id="_x0000_s6908" style="position:absolute;left:3619;top:131;width:4307;height:2156" coordorigin="3619,131" coordsize="4307,2156" path="m7493,1390r-3,2l7490,1407r3,2l7495,1407r,-15l7493,1390xe" fillcolor="#006fbf" stroked="f">
                <v:path arrowok="t"/>
              </v:shape>
              <v:shape id="_x0000_s6909" style="position:absolute;left:3619;top:131;width:4307;height:2156" coordorigin="3619,131" coordsize="4307,2156" path="m7493,1355r-3,3l7490,1372r3,2l7495,1372r,-14l7493,1355xe" fillcolor="#006fbf" stroked="f">
                <v:path arrowok="t"/>
              </v:shape>
              <v:shape id="_x0000_s6910" style="position:absolute;left:3619;top:131;width:4307;height:2156" coordorigin="3619,131" coordsize="4307,2156" path="m7493,1319r-3,3l7490,1337r3,3l7495,1337r,-15l7493,1319xe" fillcolor="#006fbf" stroked="f">
                <v:path arrowok="t"/>
              </v:shape>
              <v:shape id="_x0000_s6911" style="position:absolute;left:3619;top:131;width:4307;height:2156" coordorigin="3619,131" coordsize="4307,2156" path="m7493,1284r-3,3l7490,1302r3,3l7495,1302r,-15l7493,1284xe" fillcolor="#006fbf" stroked="f">
                <v:path arrowok="t"/>
              </v:shape>
              <v:shape id="_x0000_s6912" style="position:absolute;left:3619;top:131;width:4307;height:2156" coordorigin="3619,131" coordsize="4307,2156" path="m7493,1250r-3,2l7490,1268r3,2l7495,1268r,-16l7493,1250xe" fillcolor="#006fbf" stroked="f">
                <v:path arrowok="t"/>
              </v:shape>
              <v:shape id="_x0000_s6913" style="position:absolute;left:3619;top:131;width:4307;height:2156" coordorigin="3619,131" coordsize="4307,2156" path="m7493,1215r-3,2l7490,1232r3,3l7495,1232r,-15l7493,1215xe" fillcolor="#006fbf" stroked="f">
                <v:path arrowok="t"/>
              </v:shape>
              <v:shape id="_x0000_s6914" style="position:absolute;left:3619;top:131;width:4307;height:2156" coordorigin="3619,131" coordsize="4307,2156" path="m7493,1180r-3,2l7490,1197r3,2l7495,1197r,-15l7493,1180xe" fillcolor="#006fbf" stroked="f">
                <v:path arrowok="t"/>
              </v:shape>
              <v:shape id="_x0000_s6915" style="position:absolute;left:3619;top:131;width:4307;height:2156" coordorigin="3619,131" coordsize="4307,2156" path="m7493,1145r-3,3l7490,1162r3,2l7495,1162r,-14l7493,1145xe" fillcolor="#006fbf" stroked="f">
                <v:path arrowok="t"/>
              </v:shape>
              <v:shape id="_x0000_s6916" style="position:absolute;left:3619;top:131;width:4307;height:2156" coordorigin="3619,131" coordsize="4307,2156" path="m7493,1109r-3,3l7490,1127r3,3l7495,1127r,-15l7493,1109xe" fillcolor="#006fbf" stroked="f">
                <v:path arrowok="t"/>
              </v:shape>
              <v:shape id="_x0000_s6917" style="position:absolute;left:3619;top:131;width:4307;height:2156" coordorigin="3619,131" coordsize="4307,2156" path="m7493,1074r-3,3l7490,1092r3,3l7495,1092r,-15l7493,1074xe" fillcolor="#006fbf" stroked="f">
                <v:path arrowok="t"/>
              </v:shape>
              <v:shape id="_x0000_s6918" style="position:absolute;left:3619;top:131;width:4307;height:2156" coordorigin="3619,131" coordsize="4307,2156" path="m7493,1040r-3,2l7490,1058r3,2l7495,1058r,-16l7493,1040xe" fillcolor="#006fbf" stroked="f">
                <v:path arrowok="t"/>
              </v:shape>
              <v:shape id="_x0000_s6919" style="position:absolute;left:3619;top:131;width:4307;height:2156" coordorigin="3619,131" coordsize="4307,2156" path="m7493,1005r-3,2l7490,1022r3,3l7495,1022r,-15l7493,1005xe" fillcolor="#006fbf" stroked="f">
                <v:path arrowok="t"/>
              </v:shape>
              <v:shape id="_x0000_s6920" style="position:absolute;left:3619;top:131;width:4307;height:2156" coordorigin="3619,131" coordsize="4307,2156" path="m7493,970r-3,2l7490,987r3,2l7495,987r,-15l7493,970xe" fillcolor="#006fbf" stroked="f">
                <v:path arrowok="t"/>
              </v:shape>
              <v:shape id="_x0000_s6921" style="position:absolute;left:3619;top:131;width:4307;height:2156" coordorigin="3619,131" coordsize="4307,2156" path="m7493,935r-3,3l7490,952r3,2l7495,952r,-14l7493,935xe" fillcolor="#006fbf" stroked="f">
                <v:path arrowok="t"/>
              </v:shape>
              <v:shape id="_x0000_s6922" style="position:absolute;left:3619;top:131;width:4307;height:2156" coordorigin="3619,131" coordsize="4307,2156" path="m7493,899r-3,3l7490,917r3,3l7495,917r,-15l7493,899xe" fillcolor="#006fbf" stroked="f">
                <v:path arrowok="t"/>
              </v:shape>
              <v:shape id="_x0000_s6923" style="position:absolute;left:3619;top:131;width:4307;height:2156" coordorigin="3619,131" coordsize="4307,2156" path="m7493,864r-3,3l7490,882r3,3l7495,882r,-15l7493,864xe" fillcolor="#006fbf" stroked="f">
                <v:path arrowok="t"/>
              </v:shape>
              <v:shape id="_x0000_s6924" style="position:absolute;left:3619;top:131;width:4307;height:2156" coordorigin="3619,131" coordsize="4307,2156" path="m7493,830r-3,2l7490,848r3,2l7495,848r,-16l7493,830xe" fillcolor="#006fbf" stroked="f">
                <v:path arrowok="t"/>
              </v:shape>
              <v:shape id="_x0000_s6925" style="position:absolute;left:3619;top:131;width:4307;height:2156" coordorigin="3619,131" coordsize="4307,2156" path="m7493,795r-3,2l7490,812r3,3l7495,812r,-15l7493,795xe" fillcolor="#006fbf" stroked="f">
                <v:path arrowok="t"/>
              </v:shape>
              <v:shape id="_x0000_s6926" style="position:absolute;left:3619;top:131;width:4307;height:2156" coordorigin="3619,131" coordsize="4307,2156" path="m7493,760r-3,2l7490,777r3,2l7495,777r,-15l7493,760xe" fillcolor="#006fbf" stroked="f">
                <v:path arrowok="t"/>
              </v:shape>
              <v:shape id="_x0000_s6927" style="position:absolute;left:3619;top:131;width:4307;height:2156" coordorigin="3619,131" coordsize="4307,2156" path="m7493,725r-3,3l7490,742r3,2l7495,742r,-14l7493,725xe" fillcolor="#006fbf" stroked="f">
                <v:path arrowok="t"/>
              </v:shape>
              <v:shape id="_x0000_s6928" style="position:absolute;left:3619;top:131;width:4307;height:2156" coordorigin="3619,131" coordsize="4307,2156" path="m7493,689r-3,3l7490,707r3,3l7495,707r,-15l7493,689xe" fillcolor="#006fbf" stroked="f">
                <v:path arrowok="t"/>
              </v:shape>
              <v:shape id="_x0000_s6929" style="position:absolute;left:3619;top:131;width:4307;height:2156" coordorigin="3619,131" coordsize="4307,2156" path="m7493,654r-3,3l7490,672r3,3l7495,672r,-15l7493,654xe" fillcolor="#006fbf" stroked="f">
                <v:path arrowok="t"/>
              </v:shape>
              <v:shape id="_x0000_s6930" style="position:absolute;left:3619;top:131;width:4307;height:2156" coordorigin="3619,131" coordsize="4307,2156" path="m7493,620r-3,2l7490,638r3,2l7495,638r,-16l7493,620xe" fillcolor="#006fbf" stroked="f">
                <v:path arrowok="t"/>
              </v:shape>
              <v:shape id="_x0000_s6931" style="position:absolute;left:3619;top:131;width:4307;height:2156" coordorigin="3619,131" coordsize="4307,2156" path="m7493,585r-3,2l7490,602r3,3l7495,602r,-15l7493,585xe" fillcolor="#006fbf" stroked="f">
                <v:path arrowok="t"/>
              </v:shape>
              <v:shape id="_x0000_s6932" style="position:absolute;left:3619;top:131;width:4307;height:2156" coordorigin="3619,131" coordsize="4307,2156" path="m7493,550r-3,2l7490,567r3,2l7495,567r,-15l7493,550xe" fillcolor="#006fbf" stroked="f">
                <v:path arrowok="t"/>
              </v:shape>
              <v:shape id="_x0000_s6933" style="position:absolute;left:3619;top:131;width:4307;height:2156" coordorigin="3619,131" coordsize="4307,2156" path="m7493,515r-3,3l7490,532r3,2l7495,532r,-14l7493,515xe" fillcolor="#006fbf" stroked="f">
                <v:path arrowok="t"/>
              </v:shape>
              <v:shape id="_x0000_s6934" style="position:absolute;left:3619;top:131;width:4307;height:2156" coordorigin="3619,131" coordsize="4307,2156" path="m7493,479r-3,3l7490,497r3,3l7495,497r,-15l7493,479xe" fillcolor="#006fbf" stroked="f">
                <v:path arrowok="t"/>
              </v:shape>
              <v:shape id="_x0000_s6935" style="position:absolute;left:3619;top:131;width:4307;height:2156" coordorigin="3619,131" coordsize="4307,2156" path="m7493,444r-3,3l7490,462r3,3l7495,462r,-15l7493,444xe" fillcolor="#006fbf" stroked="f">
                <v:path arrowok="t"/>
              </v:shape>
              <v:shape id="_x0000_s6936" style="position:absolute;left:3619;top:131;width:4307;height:2156" coordorigin="3619,131" coordsize="4307,2156" path="m7493,410r-3,2l7490,428r3,2l7495,428r,-16l7493,410xe" fillcolor="#006fbf" stroked="f">
                <v:path arrowok="t"/>
              </v:shape>
              <v:shape id="_x0000_s6937" style="position:absolute;left:3619;top:131;width:4307;height:2156" coordorigin="3619,131" coordsize="4307,2156" path="m7493,375r-3,2l7490,392r3,3l7495,392r,-15l7493,375xe" fillcolor="#006fbf" stroked="f">
                <v:path arrowok="t"/>
              </v:shape>
              <v:shape id="_x0000_s6938" style="position:absolute;left:3619;top:131;width:4307;height:2156" coordorigin="3619,131" coordsize="4307,2156" path="m7493,340r-3,2l7490,357r3,2l7495,357r,-15l7493,340xe" fillcolor="#006fbf" stroked="f">
                <v:path arrowok="t"/>
              </v:shape>
              <v:shape id="_x0000_s6939" style="position:absolute;left:3619;top:131;width:4307;height:2156" coordorigin="3619,131" coordsize="4307,2156" path="m7493,305r-3,3l7490,322r3,2l7495,322r,-14l7493,305xe" fillcolor="#006fbf" stroked="f">
                <v:path arrowok="t"/>
              </v:shape>
              <v:shape id="_x0000_s6940" style="position:absolute;left:3619;top:131;width:4307;height:2156" coordorigin="3619,131" coordsize="4307,2156" path="m7493,269r-3,3l7490,287r3,3l7495,287r,-15l7493,269xe" fillcolor="#006fbf" stroked="f">
                <v:path arrowok="t"/>
              </v:shape>
              <v:shape id="_x0000_s6941" style="position:absolute;left:3619;top:131;width:4307;height:2156" coordorigin="3619,131" coordsize="4307,2156" path="m7493,234r-3,3l7490,252r3,3l7495,252r,-15l7493,234xe" fillcolor="#006fbf" stroked="f">
                <v:path arrowok="t"/>
              </v:shape>
              <v:shape id="_x0000_s6942" style="position:absolute;left:3619;top:131;width:4307;height:2156" coordorigin="3619,131" coordsize="4307,2156" path="m7493,200r-3,2l7490,218r3,2l7495,218r,-16l7493,200xe" fillcolor="#006fbf" stroked="f">
                <v:path arrowok="t"/>
              </v:shape>
              <v:shape id="_x0000_s6943" style="position:absolute;left:3619;top:131;width:4307;height:2156" coordorigin="3619,131" coordsize="4307,2156" path="m7493,165r-3,2l7490,182r3,3l7495,182r,-15l7493,165xe" fillcolor="#006fbf" stroked="f">
                <v:path arrowok="t"/>
              </v:shape>
              <v:shape id="_x0000_s6944" style="position:absolute;left:3619;top:131;width:4307;height:2156" coordorigin="3619,131" coordsize="4307,2156" path="m7494,131r-1,l7490,134r,13l7493,149r2,-2l7495,136r-2,l7495,134r1,l7494,131xe" fillcolor="#006fbf" stroked="f">
                <v:path arrowok="t"/>
              </v:shape>
              <v:shape id="_x0000_s6945" style="position:absolute;left:3619;top:131;width:4307;height:2156" coordorigin="3619,131" coordsize="4307,2156" path="m7495,134r-2,2l7494,136r1,-1l7495,134xe" fillcolor="#006fbf" stroked="f">
                <v:path arrowok="t"/>
              </v:shape>
              <v:shape id="_x0000_s6946" style="position:absolute;left:3619;top:131;width:4307;height:2156" coordorigin="3619,131" coordsize="4307,2156" path="m7495,135r-1,1l7495,136r,-1xe" fillcolor="#006fbf" stroked="f">
                <v:path arrowok="t"/>
              </v:shape>
              <v:shape id="_x0000_s6947" style="position:absolute;left:3619;top:131;width:4307;height:2156" coordorigin="3619,131" coordsize="4307,2156" path="m7496,134r-1,l7495,135r1,-1xe" fillcolor="#006fbf" stroked="f">
                <v:path arrowok="t"/>
              </v:shape>
              <v:shape id="_x0000_s6948" style="position:absolute;left:3619;top:131;width:4307;height:2156" coordorigin="3619,131" coordsize="4307,2156" path="m7529,131r-15,l7512,134r2,2l7529,136r2,-2l7529,131xe" fillcolor="#006fbf" stroked="f">
                <v:path arrowok="t"/>
              </v:shape>
              <v:shape id="_x0000_s6949" style="position:absolute;left:3619;top:131;width:4307;height:2156" coordorigin="3619,131" coordsize="4307,2156" path="m7564,131r-15,l7547,134r2,2l7564,136r2,-2l7564,131xe" fillcolor="#006fbf" stroked="f">
                <v:path arrowok="t"/>
              </v:shape>
              <v:shape id="_x0000_s6950" style="position:absolute;left:3619;top:131;width:4307;height:2156" coordorigin="3619,131" coordsize="4307,2156" path="m7600,131r-16,l7582,134r2,2l7600,136r2,-2l7600,131xe" fillcolor="#006fbf" stroked="f">
                <v:path arrowok="t"/>
              </v:shape>
              <v:shape id="_x0000_s6951" style="position:absolute;left:3619;top:131;width:4307;height:2156" coordorigin="3619,131" coordsize="4307,2156" path="m7634,131r-15,l7616,134r3,2l7634,136r3,-2l7634,131xe" fillcolor="#006fbf" stroked="f">
                <v:path arrowok="t"/>
              </v:shape>
              <v:shape id="_x0000_s6952" style="position:absolute;left:3619;top:131;width:4307;height:2156" coordorigin="3619,131" coordsize="4307,2156" path="m7637,149r-4,3l7633,166r4,2l7639,166r,-14l7637,149xe" fillcolor="#006fbf" stroked="f">
                <v:path arrowok="t"/>
              </v:shape>
              <v:shape id="_x0000_s6953" style="position:absolute;left:3619;top:131;width:4307;height:2156" coordorigin="3619,131" coordsize="4307,2156" path="m7637,184r-4,2l7633,201r4,2l7639,201r,-15l7637,184xe" fillcolor="#006fbf" stroked="f">
                <v:path arrowok="t"/>
              </v:shape>
              <v:shape id="_x0000_s6954" style="position:absolute;left:3619;top:131;width:4307;height:2156" coordorigin="3619,131" coordsize="4307,2156" path="m7637,219r-4,2l7633,237r4,2l7639,237r,-16l7637,219xe" fillcolor="#006fbf" stroked="f">
                <v:path arrowok="t"/>
              </v:shape>
              <v:shape id="_x0000_s6955" style="position:absolute;left:3619;top:131;width:4307;height:2156" coordorigin="3619,131" coordsize="4307,2156" path="m7637,254r-4,2l7633,272r4,2l7639,272r,-16l7637,254xe" fillcolor="#006fbf" stroked="f">
                <v:path arrowok="t"/>
              </v:shape>
              <v:shape id="_x0000_s6956" style="position:absolute;left:3619;top:131;width:4307;height:2156" coordorigin="3619,131" coordsize="4307,2156" path="m7637,288r-4,3l7633,306r4,3l7639,306r,-15l7637,288xe" fillcolor="#006fbf" stroked="f">
                <v:path arrowok="t"/>
              </v:shape>
              <v:shape id="_x0000_s6957" style="position:absolute;left:3619;top:131;width:4307;height:2156" coordorigin="3619,131" coordsize="4307,2156" path="m7637,323r-4,4l7633,341r4,3l7639,341r,-14l7637,323xe" fillcolor="#006fbf" stroked="f">
                <v:path arrowok="t"/>
              </v:shape>
              <v:shape id="_x0000_s6958" style="position:absolute;left:3619;top:131;width:4307;height:2156" coordorigin="3619,131" coordsize="4307,2156" path="m7637,359r-4,3l7633,376r4,2l7639,376r,-14l7637,359xe" fillcolor="#006fbf" stroked="f">
                <v:path arrowok="t"/>
              </v:shape>
              <v:shape id="_x0000_s6959" style="position:absolute;left:3619;top:131;width:4307;height:2156" coordorigin="3619,131" coordsize="4307,2156" path="m7637,394r-4,2l7633,411r4,2l7639,411r,-15l7637,394xe" fillcolor="#006fbf" stroked="f">
                <v:path arrowok="t"/>
              </v:shape>
              <v:shape id="_x0000_s6960" style="position:absolute;left:3619;top:131;width:4307;height:2156" coordorigin="3619,131" coordsize="4307,2156" path="m7637,429r-4,2l7633,447r4,2l7639,447r,-16l7637,429xe" fillcolor="#006fbf" stroked="f">
                <v:path arrowok="t"/>
              </v:shape>
              <v:shape id="_x0000_s6961" style="position:absolute;left:3619;top:131;width:4307;height:2156" coordorigin="3619,131" coordsize="4307,2156" path="m7637,464r-4,2l7633,482r4,2l7639,482r,-16l7637,464xe" fillcolor="#006fbf" stroked="f">
                <v:path arrowok="t"/>
              </v:shape>
              <v:shape id="_x0000_s6962" style="position:absolute;left:3619;top:131;width:4307;height:2156" coordorigin="3619,131" coordsize="4307,2156" path="m7637,498r-4,3l7633,516r4,3l7639,516r,-15l7637,498xe" fillcolor="#006fbf" stroked="f">
                <v:path arrowok="t"/>
              </v:shape>
              <v:shape id="_x0000_s6963" style="position:absolute;left:3619;top:131;width:4307;height:2156" coordorigin="3619,131" coordsize="4307,2156" path="m7637,533r-4,4l7633,551r4,3l7639,551r,-14l7637,533xe" fillcolor="#006fbf" stroked="f">
                <v:path arrowok="t"/>
              </v:shape>
              <v:shape id="_x0000_s6964" style="position:absolute;left:3619;top:131;width:4307;height:2156" coordorigin="3619,131" coordsize="4307,2156" path="m7637,569r-4,3l7633,586r4,2l7639,586r,-14l7637,569xe" fillcolor="#006fbf" stroked="f">
                <v:path arrowok="t"/>
              </v:shape>
              <v:shape id="_x0000_s6965" style="position:absolute;left:3619;top:131;width:4307;height:2156" coordorigin="3619,131" coordsize="4307,2156" path="m7637,604r-4,2l7633,621r4,2l7639,621r,-15l7637,604xe" fillcolor="#006fbf" stroked="f">
                <v:path arrowok="t"/>
              </v:shape>
              <v:shape id="_x0000_s6966" style="position:absolute;left:3619;top:131;width:4307;height:2156" coordorigin="3619,131" coordsize="4307,2156" path="m7637,639r-4,2l7633,657r4,2l7639,657r,-16l7637,639xe" fillcolor="#006fbf" stroked="f">
                <v:path arrowok="t"/>
              </v:shape>
              <v:shape id="_x0000_s6967" style="position:absolute;left:3619;top:131;width:4307;height:2156" coordorigin="3619,131" coordsize="4307,2156" path="m7637,674r-4,2l7633,692r4,2l7639,692r,-16l7637,674xe" fillcolor="#006fbf" stroked="f">
                <v:path arrowok="t"/>
              </v:shape>
              <v:shape id="_x0000_s6968" style="position:absolute;left:3619;top:131;width:4307;height:2156" coordorigin="3619,131" coordsize="4307,2156" path="m7637,708r-4,3l7633,726r4,3l7639,726r,-15l7637,708xe" fillcolor="#006fbf" stroked="f">
                <v:path arrowok="t"/>
              </v:shape>
              <v:shape id="_x0000_s6969" style="position:absolute;left:3619;top:131;width:4307;height:2156" coordorigin="3619,131" coordsize="4307,2156" path="m7637,743r-4,4l7633,761r4,3l7639,761r,-14l7637,743xe" fillcolor="#006fbf" stroked="f">
                <v:path arrowok="t"/>
              </v:shape>
              <v:shape id="_x0000_s6970" style="position:absolute;left:3619;top:131;width:4307;height:2156" coordorigin="3619,131" coordsize="4307,2156" path="m7637,779r-4,3l7633,796r4,2l7639,796r,-14l7637,779xe" fillcolor="#006fbf" stroked="f">
                <v:path arrowok="t"/>
              </v:shape>
              <v:shape id="_x0000_s6971" style="position:absolute;left:3619;top:131;width:4307;height:2156" coordorigin="3619,131" coordsize="4307,2156" path="m7637,814r-4,2l7633,831r4,2l7639,831r,-15l7637,814xe" fillcolor="#006fbf" stroked="f">
                <v:path arrowok="t"/>
              </v:shape>
              <v:shape id="_x0000_s6972" style="position:absolute;left:3619;top:131;width:4307;height:2156" coordorigin="3619,131" coordsize="4307,2156" path="m7637,849r-4,2l7633,867r4,2l7639,867r,-16l7637,849xe" fillcolor="#006fbf" stroked="f">
                <v:path arrowok="t"/>
              </v:shape>
              <v:shape id="_x0000_s6973" style="position:absolute;left:3619;top:131;width:4307;height:2156" coordorigin="3619,131" coordsize="4307,2156" path="m7637,884r-4,2l7633,902r4,2l7639,902r,-16l7637,884xe" fillcolor="#006fbf" stroked="f">
                <v:path arrowok="t"/>
              </v:shape>
              <v:shape id="_x0000_s6974" style="position:absolute;left:3619;top:131;width:4307;height:2156" coordorigin="3619,131" coordsize="4307,2156" path="m7637,918r-4,3l7633,936r4,3l7639,936r,-15l7637,918xe" fillcolor="#006fbf" stroked="f">
                <v:path arrowok="t"/>
              </v:shape>
              <v:shape id="_x0000_s6975" style="position:absolute;left:3619;top:131;width:4307;height:2156" coordorigin="3619,131" coordsize="4307,2156" path="m7637,953r-4,4l7633,971r4,3l7639,971r,-14l7637,953xe" fillcolor="#006fbf" stroked="f">
                <v:path arrowok="t"/>
              </v:shape>
              <v:shape id="_x0000_s6976" style="position:absolute;left:3619;top:131;width:4307;height:2156" coordorigin="3619,131" coordsize="4307,2156" path="m7637,989r-4,3l7633,1006r4,2l7639,1006r,-14l7637,989xe" fillcolor="#006fbf" stroked="f">
                <v:path arrowok="t"/>
              </v:shape>
              <v:shape id="_x0000_s6977" style="position:absolute;left:3619;top:131;width:4307;height:2156" coordorigin="3619,131" coordsize="4307,2156" path="m7637,1024r-4,2l7633,1041r4,2l7639,1041r,-15l7637,1024xe" fillcolor="#006fbf" stroked="f">
                <v:path arrowok="t"/>
              </v:shape>
              <v:shape id="_x0000_s6978" style="position:absolute;left:3619;top:131;width:4307;height:2156" coordorigin="3619,131" coordsize="4307,2156" path="m7637,1059r-4,2l7633,1077r4,2l7639,1077r,-16l7637,1059xe" fillcolor="#006fbf" stroked="f">
                <v:path arrowok="t"/>
              </v:shape>
              <v:shape id="_x0000_s6979" style="position:absolute;left:3619;top:131;width:4307;height:2156" coordorigin="3619,131" coordsize="4307,2156" path="m7637,1094r-4,2l7633,1112r4,2l7639,1112r,-16l7637,1094xe" fillcolor="#006fbf" stroked="f">
                <v:path arrowok="t"/>
              </v:shape>
              <v:shape id="_x0000_s6980" style="position:absolute;left:3619;top:131;width:4307;height:2156" coordorigin="3619,131" coordsize="4307,2156" path="m7637,1128r-4,3l7633,1146r4,3l7639,1146r,-15l7637,1128xe" fillcolor="#006fbf" stroked="f">
                <v:path arrowok="t"/>
              </v:shape>
              <v:shape id="_x0000_s6981" style="position:absolute;left:3619;top:131;width:4307;height:2156" coordorigin="3619,131" coordsize="4307,2156" path="m7637,1163r-4,4l7633,1181r4,3l7639,1181r,-14l7637,1163xe" fillcolor="#006fbf" stroked="f">
                <v:path arrowok="t"/>
              </v:shape>
              <v:shape id="_x0000_s6982" style="position:absolute;left:3619;top:131;width:4307;height:2156" coordorigin="3619,131" coordsize="4307,2156" path="m7637,1199r-4,3l7633,1216r4,2l7639,1216r,-14l7637,1199xe" fillcolor="#006fbf" stroked="f">
                <v:path arrowok="t"/>
              </v:shape>
              <v:shape id="_x0000_s6983" style="position:absolute;left:3619;top:131;width:4307;height:2156" coordorigin="3619,131" coordsize="4307,2156" path="m7637,1234r-4,2l7633,1251r4,2l7639,1251r,-15l7637,1234xe" fillcolor="#006fbf" stroked="f">
                <v:path arrowok="t"/>
              </v:shape>
              <v:shape id="_x0000_s6984" style="position:absolute;left:3619;top:131;width:4307;height:2156" coordorigin="3619,131" coordsize="4307,2156" path="m7637,1269r-4,2l7633,1287r4,2l7639,1287r,-16l7637,1269xe" fillcolor="#006fbf" stroked="f">
                <v:path arrowok="t"/>
              </v:shape>
              <v:shape id="_x0000_s6985" style="position:absolute;left:3619;top:131;width:4307;height:2156" coordorigin="3619,131" coordsize="4307,2156" path="m7637,1304r-4,2l7633,1322r4,2l7639,1322r,-16l7637,1304xe" fillcolor="#006fbf" stroked="f">
                <v:path arrowok="t"/>
              </v:shape>
              <v:shape id="_x0000_s6986" style="position:absolute;left:3619;top:131;width:4307;height:2156" coordorigin="3619,131" coordsize="4307,2156" path="m7637,1338r-4,3l7633,1356r4,3l7639,1356r,-15l7637,1338xe" fillcolor="#006fbf" stroked="f">
                <v:path arrowok="t"/>
              </v:shape>
              <v:shape id="_x0000_s6987" style="position:absolute;left:3619;top:131;width:4307;height:2156" coordorigin="3619,131" coordsize="4307,2156" path="m7637,1373r-4,4l7633,1391r4,3l7639,1391r,-14l7637,1373xe" fillcolor="#006fbf" stroked="f">
                <v:path arrowok="t"/>
              </v:shape>
              <v:shape id="_x0000_s6988" style="position:absolute;left:3619;top:131;width:4307;height:2156" coordorigin="3619,131" coordsize="4307,2156" path="m7637,1409r-4,3l7633,1426r4,2l7639,1426r,-14l7637,1409xe" fillcolor="#006fbf" stroked="f">
                <v:path arrowok="t"/>
              </v:shape>
              <v:shape id="_x0000_s6989" style="position:absolute;left:3619;top:131;width:4307;height:2156" coordorigin="3619,131" coordsize="4307,2156" path="m7637,1444r-4,2l7633,1461r4,2l7639,1461r,-15l7637,1444xe" fillcolor="#006fbf" stroked="f">
                <v:path arrowok="t"/>
              </v:shape>
              <v:shape id="_x0000_s6990" style="position:absolute;left:3619;top:131;width:4307;height:2156" coordorigin="3619,131" coordsize="4307,2156" path="m7637,1479r-4,2l7633,1497r4,2l7639,1497r,-16l7637,1479xe" fillcolor="#006fbf" stroked="f">
                <v:path arrowok="t"/>
              </v:shape>
              <v:shape id="_x0000_s6991" style="position:absolute;left:3619;top:131;width:4307;height:2156" coordorigin="3619,131" coordsize="4307,2156" path="m7637,1514r-4,2l7633,1532r4,2l7639,1532r,-16l7637,1514xe" fillcolor="#006fbf" stroked="f">
                <v:path arrowok="t"/>
              </v:shape>
              <v:shape id="_x0000_s6992" style="position:absolute;left:3619;top:131;width:4307;height:2156" coordorigin="3619,131" coordsize="4307,2156" path="m7637,1548r-4,3l7633,1566r4,3l7639,1566r,-15l7637,1548xe" fillcolor="#006fbf" stroked="f">
                <v:path arrowok="t"/>
              </v:shape>
              <v:shape id="_x0000_s6993" style="position:absolute;left:3619;top:131;width:4307;height:2156" coordorigin="3619,131" coordsize="4307,2156" path="m7637,1583r-4,4l7633,1601r4,3l7639,1601r,-14l7637,1583xe" fillcolor="#006fbf" stroked="f">
                <v:path arrowok="t"/>
              </v:shape>
              <v:shape id="_x0000_s6994" style="position:absolute;left:3619;top:131;width:4307;height:2156" coordorigin="3619,131" coordsize="4307,2156" path="m7637,1619r-4,3l7633,1636r4,2l7639,1636r,-14l7637,1619xe" fillcolor="#006fbf" stroked="f">
                <v:path arrowok="t"/>
              </v:shape>
              <v:shape id="_x0000_s6995" style="position:absolute;left:3619;top:131;width:4307;height:2156" coordorigin="3619,131" coordsize="4307,2156" path="m7637,1654r-4,2l7633,1671r4,2l7639,1671r,-15l7637,1654xe" fillcolor="#006fbf" stroked="f">
                <v:path arrowok="t"/>
              </v:shape>
              <v:shape id="_x0000_s6996" style="position:absolute;left:3619;top:131;width:4307;height:2156" coordorigin="3619,131" coordsize="4307,2156" path="m7637,1689r-4,2l7633,1707r4,2l7639,1707r,-16l7637,1689xe" fillcolor="#006fbf" stroked="f">
                <v:path arrowok="t"/>
              </v:shape>
              <v:shape id="_x0000_s6997" style="position:absolute;left:3619;top:131;width:4307;height:2156" coordorigin="3619,131" coordsize="4307,2156" path="m7637,1724r-4,2l7633,1742r4,2l7639,1742r,-16l7637,1724xe" fillcolor="#006fbf" stroked="f">
                <v:path arrowok="t"/>
              </v:shape>
              <v:shape id="_x0000_s6998" style="position:absolute;left:3619;top:131;width:4307;height:2156" coordorigin="3619,131" coordsize="4307,2156" path="m7637,1758r-4,3l7633,1776r4,3l7639,1776r,-15l7637,1758xe" fillcolor="#006fbf" stroked="f">
                <v:path arrowok="t"/>
              </v:shape>
              <v:shape id="_x0000_s6999" style="position:absolute;left:3619;top:131;width:4307;height:2156" coordorigin="3619,131" coordsize="4307,2156" path="m7637,1793r-4,4l7633,1811r4,3l7639,1811r,-14l7637,1793xe" fillcolor="#006fbf" stroked="f">
                <v:path arrowok="t"/>
              </v:shape>
              <v:shape id="_x0000_s7000" style="position:absolute;left:3619;top:131;width:4307;height:2156" coordorigin="3619,131" coordsize="4307,2156" path="m7637,1829r-4,3l7633,1846r4,2l7639,1846r,-14l7637,1829xe" fillcolor="#006fbf" stroked="f">
                <v:path arrowok="t"/>
              </v:shape>
              <v:shape id="_x0000_s7001" style="position:absolute;left:3619;top:131;width:4307;height:2156" coordorigin="3619,131" coordsize="4307,2156" path="m7637,1864r-4,2l7633,1881r4,2l7639,1881r,-15l7637,1864xe" fillcolor="#006fbf" stroked="f">
                <v:path arrowok="t"/>
              </v:shape>
              <v:shape id="_x0000_s7002" style="position:absolute;left:3619;top:131;width:4307;height:2156" coordorigin="3619,131" coordsize="4307,2156" path="m7637,1899r-4,2l7633,1917r4,2l7639,1917r,-16l7637,1899xe" fillcolor="#006fbf" stroked="f">
                <v:path arrowok="t"/>
              </v:shape>
              <v:shape id="_x0000_s7003" style="position:absolute;left:3619;top:131;width:4307;height:2156" coordorigin="3619,131" coordsize="4307,2156" path="m7637,1934r-4,2l7633,1952r4,2l7639,1952r,-16l7637,1934xe" fillcolor="#006fbf" stroked="f">
                <v:path arrowok="t"/>
              </v:shape>
              <v:shape id="_x0000_s7004" style="position:absolute;left:3619;top:131;width:4307;height:2156" coordorigin="3619,131" coordsize="4307,2156" path="m7637,1968r-4,3l7633,1986r4,3l7639,1986r,-15l7637,1968xe" fillcolor="#006fbf" stroked="f">
                <v:path arrowok="t"/>
              </v:shape>
              <v:shape id="_x0000_s7005" style="position:absolute;left:3619;top:131;width:4307;height:2156" coordorigin="3619,131" coordsize="4307,2156" path="m7637,2003r-4,4l7633,2021r4,3l7639,2021r,-14l7637,2003xe" fillcolor="#006fbf" stroked="f">
                <v:path arrowok="t"/>
              </v:shape>
              <v:shape id="_x0000_s7006" style="position:absolute;left:3619;top:131;width:4307;height:2156" coordorigin="3619,131" coordsize="4307,2156" path="m7637,2039r-4,3l7633,2056r4,2l7639,2056r,-14l7637,2039xe" fillcolor="#006fbf" stroked="f">
                <v:path arrowok="t"/>
              </v:shape>
              <v:shape id="_x0000_s7007" style="position:absolute;left:3619;top:131;width:4307;height:2156" coordorigin="3619,131" coordsize="4307,2156" path="m7637,2074r-4,2l7633,2091r4,2l7639,2091r,-15l7637,2074xe" fillcolor="#006fbf" stroked="f">
                <v:path arrowok="t"/>
              </v:shape>
              <v:shape id="_x0000_s7008" style="position:absolute;left:3619;top:131;width:4307;height:2156" coordorigin="3619,131" coordsize="4307,2156" path="m7637,2109r-4,2l7633,2127r4,2l7639,2127r,-16l7637,2109xe" fillcolor="#006fbf" stroked="f">
                <v:path arrowok="t"/>
              </v:shape>
              <v:shape id="_x0000_s7009" style="position:absolute;left:3619;top:131;width:4307;height:2156" coordorigin="3619,131" coordsize="4307,2156" path="m7637,2144r-4,2l7633,2162r4,2l7639,2162r,-16l7637,2144xe" fillcolor="#006fbf" stroked="f">
                <v:path arrowok="t"/>
              </v:shape>
              <v:shape id="_x0000_s7010" style="position:absolute;left:3619;top:131;width:4307;height:2156" coordorigin="3619,131" coordsize="4307,2156" path="m7637,2178r-4,3l7633,2196r4,3l7639,2196r,-15l7637,2178xe" fillcolor="#006fbf" stroked="f">
                <v:path arrowok="t"/>
              </v:shape>
              <v:shape id="_x0000_s7011" style="position:absolute;left:3619;top:131;width:4307;height:2156" coordorigin="3619,131" coordsize="4307,2156" path="m7637,2213r-4,4l7633,2231r4,3l7639,2231r,-14l7637,2213xe" fillcolor="#006fbf" stroked="f">
                <v:path arrowok="t"/>
              </v:shape>
              <v:shape id="_x0000_s7012" style="position:absolute;left:3619;top:131;width:4307;height:2156" coordorigin="3619,131" coordsize="4307,2156" path="m7637,2249r-4,3l7633,2266r4,2l7639,2266r,-14l7637,2249xe" fillcolor="#006fbf" stroked="f">
                <v:path arrowok="t"/>
              </v:shape>
              <v:shape id="_x0000_s7013" style="position:absolute;left:3619;top:131;width:4307;height:2156" coordorigin="3619,131" coordsize="4307,2156" path="m7654,2282r-16,l7636,2284r2,2l7654,2286r2,-2l7654,2282xe" fillcolor="#006fbf" stroked="f">
                <v:path arrowok="t"/>
              </v:shape>
              <v:shape id="_x0000_s7014" style="position:absolute;left:3619;top:131;width:4307;height:2156" coordorigin="3619,131" coordsize="4307,2156" path="m7688,2282r-15,l7670,2284r3,2l7688,2286r3,-2l7688,2282xe" fillcolor="#006fbf" stroked="f">
                <v:path arrowok="t"/>
              </v:shape>
              <v:shape id="_x0000_s7015" style="position:absolute;left:3619;top:131;width:4307;height:2156" coordorigin="3619,131" coordsize="4307,2156" path="m7723,2282r-15,l7705,2284r3,2l7723,2286r3,-2l7723,2282xe" fillcolor="#006fbf" stroked="f">
                <v:path arrowok="t"/>
              </v:shape>
              <v:shape id="_x0000_s7016" style="position:absolute;left:3619;top:131;width:4307;height:2156" coordorigin="3619,131" coordsize="4307,2156" path="m7758,2282r-14,l7740,2284r4,2l7758,2286r2,-2l7758,2282xe" fillcolor="#006fbf" stroked="f">
                <v:path arrowok="t"/>
              </v:shape>
              <v:shape id="_x0000_s7017" style="position:absolute;left:3619;top:131;width:4307;height:2156" coordorigin="3619,131" coordsize="4307,2156" path="m7782,2282r-2,l7777,2284r-1,l7778,2286r2,l7782,2284r-5,l7777,2283r5,l7782,2282xe" fillcolor="#006fbf" stroked="f">
                <v:path arrowok="t"/>
              </v:shape>
              <v:shape id="_x0000_s7018" style="position:absolute;left:3619;top:131;width:4307;height:2156" coordorigin="3619,131" coordsize="4307,2156" path="m7780,2282r-2,l7777,2283r,1l7780,2282xe" fillcolor="#006fbf" stroked="f">
                <v:path arrowok="t"/>
              </v:shape>
              <v:shape id="_x0000_s7019" style="position:absolute;left:3619;top:131;width:4307;height:2156" coordorigin="3619,131" coordsize="4307,2156" path="m7780,2268r-3,3l7777,2283r1,-1l7782,2282r,-11l7780,2268xe" fillcolor="#006fbf" stroked="f">
                <v:path arrowok="t"/>
              </v:shape>
              <v:shape id="_x0000_s7020" style="position:absolute;left:3619;top:131;width:4307;height:2156" coordorigin="3619,131" coordsize="4307,2156" path="m7780,2234r-3,2l7777,2250r3,4l7782,2250r,-14l7780,2234xe" fillcolor="#006fbf" stroked="f">
                <v:path arrowok="t"/>
              </v:shape>
              <v:shape id="_x0000_s7021" style="position:absolute;left:3619;top:131;width:4307;height:2156" coordorigin="3619,131" coordsize="4307,2156" path="m7780,2199r-3,2l7777,2216r3,2l7782,2216r,-15l7780,2199xe" fillcolor="#006fbf" stroked="f">
                <v:path arrowok="t"/>
              </v:shape>
              <v:shape id="_x0000_s7022" style="position:absolute;left:3619;top:131;width:4307;height:2156" coordorigin="3619,131" coordsize="4307,2156" path="m7780,2164r-3,2l7777,2181r3,2l7782,2181r,-15l7780,2164xe" fillcolor="#006fbf" stroked="f">
                <v:path arrowok="t"/>
              </v:shape>
              <v:shape id="_x0000_s7023" style="position:absolute;left:3619;top:131;width:4307;height:2156" coordorigin="3619,131" coordsize="4307,2156" path="m7780,2128r-3,2l7777,2146r3,2l7782,2146r,-16l7780,2128xe" fillcolor="#006fbf" stroked="f">
                <v:path arrowok="t"/>
              </v:shape>
              <v:shape id="_x0000_s7024" style="position:absolute;left:3619;top:131;width:4307;height:2156" coordorigin="3619,131" coordsize="4307,2156" path="m7780,2093r-3,3l7777,2111r3,3l7782,2111r,-15l7780,2093xe" fillcolor="#006fbf" stroked="f">
                <v:path arrowok="t"/>
              </v:shape>
              <v:shape id="_x0000_s7025" style="position:absolute;left:3619;top:131;width:4307;height:2156" coordorigin="3619,131" coordsize="4307,2156" path="m7780,2058r-3,3l7777,2076r3,3l7782,2076r,-15l7780,2058xe" fillcolor="#006fbf" stroked="f">
                <v:path arrowok="t"/>
              </v:shape>
              <v:shape id="_x0000_s7026" style="position:absolute;left:3619;top:131;width:4307;height:2156" coordorigin="3619,131" coordsize="4307,2156" path="m7780,2024r-3,2l7777,2040r3,4l7782,2040r,-14l7780,2024xe" fillcolor="#006fbf" stroked="f">
                <v:path arrowok="t"/>
              </v:shape>
              <v:shape id="_x0000_s7027" style="position:absolute;left:3619;top:131;width:4307;height:2156" coordorigin="3619,131" coordsize="4307,2156" path="m7780,1989r-3,2l7777,2006r3,2l7782,2006r,-15l7780,1989xe" fillcolor="#006fbf" stroked="f">
                <v:path arrowok="t"/>
              </v:shape>
              <v:shape id="_x0000_s7028" style="position:absolute;left:3619;top:131;width:4307;height:2156" coordorigin="3619,131" coordsize="4307,2156" path="m7780,1954r-3,2l7777,1971r3,2l7782,1971r,-15l7780,1954xe" fillcolor="#006fbf" stroked="f">
                <v:path arrowok="t"/>
              </v:shape>
              <v:shape id="_x0000_s7029" style="position:absolute;left:3619;top:131;width:4307;height:2156" coordorigin="3619,131" coordsize="4307,2156" path="m7780,1918r-3,2l7777,1936r3,2l7782,1936r,-16l7780,1918xe" fillcolor="#006fbf" stroked="f">
                <v:path arrowok="t"/>
              </v:shape>
              <v:shape id="_x0000_s7030" style="position:absolute;left:3619;top:131;width:4307;height:2156" coordorigin="3619,131" coordsize="4307,2156" path="m7780,1883r-3,3l7777,1901r3,3l7782,1901r,-15l7780,1883xe" fillcolor="#006fbf" stroked="f">
                <v:path arrowok="t"/>
              </v:shape>
              <v:shape id="_x0000_s7031" style="position:absolute;left:3619;top:131;width:4307;height:2156" coordorigin="3619,131" coordsize="4307,2156" path="m7780,1848r-3,3l7777,1866r3,3l7782,1866r,-15l7780,1848xe" fillcolor="#006fbf" stroked="f">
                <v:path arrowok="t"/>
              </v:shape>
              <v:shape id="_x0000_s7032" style="position:absolute;left:3619;top:131;width:4307;height:2156" coordorigin="3619,131" coordsize="4307,2156" path="m7780,1814r-3,2l7777,1830r3,4l7782,1830r,-14l7780,1814xe" fillcolor="#006fbf" stroked="f">
                <v:path arrowok="t"/>
              </v:shape>
              <v:shape id="_x0000_s7033" style="position:absolute;left:3619;top:131;width:4307;height:2156" coordorigin="3619,131" coordsize="4307,2156" path="m7780,1779r-3,2l7777,1796r3,2l7782,1796r,-15l7780,1779xe" fillcolor="#006fbf" stroked="f">
                <v:path arrowok="t"/>
              </v:shape>
              <v:shape id="_x0000_s7034" style="position:absolute;left:3619;top:131;width:4307;height:2156" coordorigin="3619,131" coordsize="4307,2156" path="m7780,1744r-3,2l7777,1761r3,2l7782,1761r,-15l7780,1744xe" fillcolor="#006fbf" stroked="f">
                <v:path arrowok="t"/>
              </v:shape>
              <v:shape id="_x0000_s7035" style="position:absolute;left:3619;top:131;width:4307;height:2156" coordorigin="3619,131" coordsize="4307,2156" path="m7780,1708r-3,2l7777,1726r3,2l7782,1726r,-16l7780,1708xe" fillcolor="#006fbf" stroked="f">
                <v:path arrowok="t"/>
              </v:shape>
              <v:shape id="_x0000_s7036" style="position:absolute;left:3619;top:131;width:4307;height:2156" coordorigin="3619,131" coordsize="4307,2156" path="m7780,1673r-3,3l7777,1691r3,3l7782,1691r,-15l7780,1673xe" fillcolor="#006fbf" stroked="f">
                <v:path arrowok="t"/>
              </v:shape>
              <v:shape id="_x0000_s7037" style="position:absolute;left:3619;top:131;width:4307;height:2156" coordorigin="3619,131" coordsize="4307,2156" path="m7780,1638r-3,3l7777,1656r3,3l7782,1656r,-15l7780,1638xe" fillcolor="#006fbf" stroked="f">
                <v:path arrowok="t"/>
              </v:shape>
              <v:shape id="_x0000_s7038" style="position:absolute;left:3619;top:131;width:4307;height:2156" coordorigin="3619,131" coordsize="4307,2156" path="m7780,1604r-3,2l7777,1620r3,4l7782,1620r,-14l7780,1604xe" fillcolor="#006fbf" stroked="f">
                <v:path arrowok="t"/>
              </v:shape>
              <v:shape id="_x0000_s7039" style="position:absolute;left:3619;top:131;width:4307;height:2156" coordorigin="3619,131" coordsize="4307,2156" path="m7780,1569r-3,2l7777,1586r3,2l7782,1586r,-15l7780,1569xe" fillcolor="#006fbf" stroked="f">
                <v:path arrowok="t"/>
              </v:shape>
              <v:shape id="_x0000_s7040" style="position:absolute;left:3619;top:131;width:4307;height:2156" coordorigin="3619,131" coordsize="4307,2156" path="m7780,1534r-3,2l7777,1551r3,2l7782,1551r,-15l7780,1534xe" fillcolor="#006fbf" stroked="f">
                <v:path arrowok="t"/>
              </v:shape>
              <v:shape id="_x0000_s7041" style="position:absolute;left:3619;top:131;width:4307;height:2156" coordorigin="3619,131" coordsize="4307,2156" path="m7780,1498r-3,2l7777,1516r3,2l7782,1516r,-16l7780,1498xe" fillcolor="#006fbf" stroked="f">
                <v:path arrowok="t"/>
              </v:shape>
              <v:shape id="_x0000_s7042" style="position:absolute;left:3619;top:131;width:4307;height:2156" coordorigin="3619,131" coordsize="4307,2156" path="m7780,1463r-3,3l7777,1481r3,3l7782,1481r,-15l7780,1463xe" fillcolor="#006fbf" stroked="f">
                <v:path arrowok="t"/>
              </v:shape>
              <v:shape id="_x0000_s7043" style="position:absolute;left:3619;top:131;width:4307;height:2156" coordorigin="3619,131" coordsize="4307,2156" path="m7780,1428r-3,3l7777,1446r3,3l7782,1446r,-15l7780,1428xe" fillcolor="#006fbf" stroked="f">
                <v:path arrowok="t"/>
              </v:shape>
              <v:shape id="_x0000_s7044" style="position:absolute;left:3619;top:131;width:4307;height:2156" coordorigin="3619,131" coordsize="4307,2156" path="m7780,1394r-3,2l7777,1410r3,4l7782,1410r,-14l7780,1394xe" fillcolor="#006fbf" stroked="f">
                <v:path arrowok="t"/>
              </v:shape>
              <v:shape id="_x0000_s7045" style="position:absolute;left:3619;top:131;width:4307;height:2156" coordorigin="3619,131" coordsize="4307,2156" path="m7780,1359r-3,2l7777,1376r3,2l7782,1376r,-15l7780,1359xe" fillcolor="#006fbf" stroked="f">
                <v:path arrowok="t"/>
              </v:shape>
              <v:shape id="_x0000_s7046" style="position:absolute;left:3619;top:131;width:4307;height:2156" coordorigin="3619,131" coordsize="4307,2156" path="m7780,1324r-3,2l7777,1341r3,2l7782,1341r,-15l7780,1324xe" fillcolor="#006fbf" stroked="f">
                <v:path arrowok="t"/>
              </v:shape>
              <v:shape id="_x0000_s7047" style="position:absolute;left:3619;top:131;width:4307;height:2156" coordorigin="3619,131" coordsize="4307,2156" path="m7780,1288r-3,2l7777,1306r3,2l7782,1306r,-16l7780,1288xe" fillcolor="#006fbf" stroked="f">
                <v:path arrowok="t"/>
              </v:shape>
              <v:shape id="_x0000_s7048" style="position:absolute;left:3619;top:131;width:4307;height:2156" coordorigin="3619,131" coordsize="4307,2156" path="m7780,1253r-3,3l7777,1271r3,3l7782,1271r,-15l7780,1253xe" fillcolor="#006fbf" stroked="f">
                <v:path arrowok="t"/>
              </v:shape>
              <v:shape id="_x0000_s7049" style="position:absolute;left:3619;top:131;width:4307;height:2156" coordorigin="3619,131" coordsize="4307,2156" path="m7780,1218r-3,3l7777,1236r3,3l7782,1236r,-15l7780,1218xe" fillcolor="#006fbf" stroked="f">
                <v:path arrowok="t"/>
              </v:shape>
              <v:shape id="_x0000_s7050" style="position:absolute;left:3619;top:131;width:4307;height:2156" coordorigin="3619,131" coordsize="4307,2156" path="m7780,1184r-3,2l7777,1200r3,4l7782,1200r,-14l7780,1184xe" fillcolor="#006fbf" stroked="f">
                <v:path arrowok="t"/>
              </v:shape>
              <v:shape id="_x0000_s7051" style="position:absolute;left:3619;top:131;width:4307;height:2156" coordorigin="3619,131" coordsize="4307,2156" path="m7780,1149r-3,2l7777,1166r3,2l7782,1166r,-15l7780,1149xe" fillcolor="#006fbf" stroked="f">
                <v:path arrowok="t"/>
              </v:shape>
              <v:shape id="_x0000_s7052" style="position:absolute;left:3619;top:131;width:4307;height:2156" coordorigin="3619,131" coordsize="4307,2156" path="m7780,1114r-3,2l7777,1131r3,2l7782,1131r,-15l7780,1114xe" fillcolor="#006fbf" stroked="f">
                <v:path arrowok="t"/>
              </v:shape>
              <v:shape id="_x0000_s7053" style="position:absolute;left:3619;top:131;width:4307;height:2156" coordorigin="3619,131" coordsize="4307,2156" path="m7780,1078r-3,2l7777,1096r3,2l7782,1096r,-16l7780,1078xe" fillcolor="#006fbf" stroked="f">
                <v:path arrowok="t"/>
              </v:shape>
              <v:shape id="_x0000_s7054" style="position:absolute;left:3619;top:131;width:4307;height:2156" coordorigin="3619,131" coordsize="4307,2156" path="m7780,1043r-3,3l7777,1061r3,3l7782,1061r,-15l7780,1043xe" fillcolor="#006fbf" stroked="f">
                <v:path arrowok="t"/>
              </v:shape>
              <v:shape id="_x0000_s7055" style="position:absolute;left:3619;top:131;width:4307;height:2156" coordorigin="3619,131" coordsize="4307,2156" path="m7780,1008r-3,3l7777,1026r3,3l7782,1026r,-15l7780,1008xe" fillcolor="#006fbf" stroked="f">
                <v:path arrowok="t"/>
              </v:shape>
              <v:shape id="_x0000_s7056" style="position:absolute;left:3619;top:131;width:4307;height:2156" coordorigin="3619,131" coordsize="4307,2156" path="m7780,974r-3,2l7777,990r3,4l7782,990r,-14l7780,974xe" fillcolor="#006fbf" stroked="f">
                <v:path arrowok="t"/>
              </v:shape>
              <v:shape id="_x0000_s7057" style="position:absolute;left:3619;top:131;width:4307;height:2156" coordorigin="3619,131" coordsize="4307,2156" path="m7780,939r-3,2l7777,956r3,2l7782,956r,-15l7780,939xe" fillcolor="#006fbf" stroked="f">
                <v:path arrowok="t"/>
              </v:shape>
              <v:shape id="_x0000_s7058" style="position:absolute;left:3619;top:131;width:4307;height:2156" coordorigin="3619,131" coordsize="4307,2156" path="m7780,904r-3,2l7777,921r3,2l7782,921r,-15l7780,904xe" fillcolor="#006fbf" stroked="f">
                <v:path arrowok="t"/>
              </v:shape>
              <v:shape id="_x0000_s7059" style="position:absolute;left:3619;top:131;width:4307;height:2156" coordorigin="3619,131" coordsize="4307,2156" path="m7780,868r-3,2l7777,886r3,2l7782,886r,-16l7780,868xe" fillcolor="#006fbf" stroked="f">
                <v:path arrowok="t"/>
              </v:shape>
              <v:shape id="_x0000_s7060" style="position:absolute;left:3619;top:131;width:4307;height:2156" coordorigin="3619,131" coordsize="4307,2156" path="m7780,833r-3,3l7777,851r3,3l7782,851r,-15l7780,833xe" fillcolor="#006fbf" stroked="f">
                <v:path arrowok="t"/>
              </v:shape>
              <v:shape id="_x0000_s7061" style="position:absolute;left:3619;top:131;width:4307;height:2156" coordorigin="3619,131" coordsize="4307,2156" path="m7780,798r-3,3l7777,816r3,3l7782,816r,-15l7780,798xe" fillcolor="#006fbf" stroked="f">
                <v:path arrowok="t"/>
              </v:shape>
              <v:shape id="_x0000_s7062" style="position:absolute;left:3619;top:131;width:4307;height:2156" coordorigin="3619,131" coordsize="4307,2156" path="m7780,764r-3,2l7777,780r3,4l7782,780r,-14l7780,764xe" fillcolor="#006fbf" stroked="f">
                <v:path arrowok="t"/>
              </v:shape>
              <v:shape id="_x0000_s7063" style="position:absolute;left:3619;top:131;width:4307;height:2156" coordorigin="3619,131" coordsize="4307,2156" path="m7780,729r-3,2l7777,746r3,2l7782,746r,-15l7780,729xe" fillcolor="#006fbf" stroked="f">
                <v:path arrowok="t"/>
              </v:shape>
              <v:shape id="_x0000_s7064" style="position:absolute;left:3619;top:131;width:4307;height:2156" coordorigin="3619,131" coordsize="4307,2156" path="m7780,694r-3,2l7777,711r3,2l7782,711r,-15l7780,694xe" fillcolor="#006fbf" stroked="f">
                <v:path arrowok="t"/>
              </v:shape>
              <v:shape id="_x0000_s7065" style="position:absolute;left:3619;top:131;width:4307;height:2156" coordorigin="3619,131" coordsize="4307,2156" path="m7780,658r-3,2l7777,676r3,2l7782,676r,-16l7780,658xe" fillcolor="#006fbf" stroked="f">
                <v:path arrowok="t"/>
              </v:shape>
              <v:shape id="_x0000_s7066" style="position:absolute;left:3619;top:131;width:4307;height:2156" coordorigin="3619,131" coordsize="4307,2156" path="m7780,623r-3,3l7777,641r3,3l7782,641r,-15l7780,623xe" fillcolor="#006fbf" stroked="f">
                <v:path arrowok="t"/>
              </v:shape>
              <v:shape id="_x0000_s7067" style="position:absolute;left:3619;top:131;width:4307;height:2156" coordorigin="3619,131" coordsize="4307,2156" path="m7780,588r-3,3l7777,606r3,3l7782,606r,-15l7780,588xe" fillcolor="#006fbf" stroked="f">
                <v:path arrowok="t"/>
              </v:shape>
              <v:shape id="_x0000_s7068" style="position:absolute;left:3619;top:131;width:4307;height:2156" coordorigin="3619,131" coordsize="4307,2156" path="m7780,554r-3,2l7777,570r3,4l7782,570r,-14l7780,554xe" fillcolor="#006fbf" stroked="f">
                <v:path arrowok="t"/>
              </v:shape>
              <v:shape id="_x0000_s7069" style="position:absolute;left:3619;top:131;width:4307;height:2156" coordorigin="3619,131" coordsize="4307,2156" path="m7780,519r-3,2l7777,536r3,2l7782,536r,-15l7780,519xe" fillcolor="#006fbf" stroked="f">
                <v:path arrowok="t"/>
              </v:shape>
              <v:shape id="_x0000_s7070" style="position:absolute;left:3619;top:131;width:4307;height:2156" coordorigin="3619,131" coordsize="4307,2156" path="m7780,484r-3,2l7777,501r3,2l7782,501r,-15l7780,484xe" fillcolor="#006fbf" stroked="f">
                <v:path arrowok="t"/>
              </v:shape>
              <v:shape id="_x0000_s7071" style="position:absolute;left:3619;top:131;width:4307;height:2156" coordorigin="3619,131" coordsize="4307,2156" path="m7780,448r-3,2l7777,466r3,2l7782,466r,-16l7780,448xe" fillcolor="#006fbf" stroked="f">
                <v:path arrowok="t"/>
              </v:shape>
              <v:shape id="_x0000_s7072" style="position:absolute;left:3619;top:131;width:4307;height:2156" coordorigin="3619,131" coordsize="4307,2156" path="m7780,413r-3,3l7777,431r3,3l7782,431r,-15l7780,413xe" fillcolor="#006fbf" stroked="f">
                <v:path arrowok="t"/>
              </v:shape>
              <v:shape id="_x0000_s7073" style="position:absolute;left:3619;top:131;width:4307;height:2156" coordorigin="3619,131" coordsize="4307,2156" path="m7780,378r-3,3l7777,396r3,3l7782,396r,-15l7780,378xe" fillcolor="#006fbf" stroked="f">
                <v:path arrowok="t"/>
              </v:shape>
              <v:shape id="_x0000_s7074" style="position:absolute;left:3619;top:131;width:4307;height:2156" coordorigin="3619,131" coordsize="4307,2156" path="m7780,344r-3,2l7777,360r3,4l7782,360r,-14l7780,344xe" fillcolor="#006fbf" stroked="f">
                <v:path arrowok="t"/>
              </v:shape>
              <v:shape id="_x0000_s7075" style="position:absolute;left:3619;top:131;width:4307;height:2156" coordorigin="3619,131" coordsize="4307,2156" path="m7780,309r-3,2l7777,326r3,2l7782,326r,-15l7780,309xe" fillcolor="#006fbf" stroked="f">
                <v:path arrowok="t"/>
              </v:shape>
              <v:shape id="_x0000_s7076" style="position:absolute;left:3619;top:131;width:4307;height:2156" coordorigin="3619,131" coordsize="4307,2156" path="m7780,274r-3,2l7777,291r3,2l7782,291r,-15l7780,274xe" fillcolor="#006fbf" stroked="f">
                <v:path arrowok="t"/>
              </v:shape>
              <v:shape id="_x0000_s7077" style="position:absolute;left:3619;top:131;width:4307;height:2156" coordorigin="3619,131" coordsize="4307,2156" path="m7780,238r-3,2l7777,256r3,2l7782,256r,-16l7780,238xe" fillcolor="#006fbf" stroked="f">
                <v:path arrowok="t"/>
              </v:shape>
              <v:shape id="_x0000_s7078" style="position:absolute;left:3619;top:131;width:4307;height:2156" coordorigin="3619,131" coordsize="4307,2156" path="m7780,203r-3,3l7777,221r3,3l7782,221r,-15l7780,203xe" fillcolor="#006fbf" stroked="f">
                <v:path arrowok="t"/>
              </v:shape>
              <v:shape id="_x0000_s7079" style="position:absolute;left:3619;top:131;width:4307;height:2156" coordorigin="3619,131" coordsize="4307,2156" path="m7780,168r-3,3l7777,186r3,3l7782,186r,-15l7780,168xe" fillcolor="#006fbf" stroked="f">
                <v:path arrowok="t"/>
              </v:shape>
              <v:shape id="_x0000_s7080" style="position:absolute;left:3619;top:131;width:4307;height:2156" coordorigin="3619,131" coordsize="4307,2156" path="m7780,134r-3,2l7777,150r3,4l7782,150r,-14l7780,134xe" fillcolor="#006fbf" stroked="f">
                <v:path arrowok="t"/>
              </v:shape>
              <v:shape id="_x0000_s7081" style="position:absolute;left:3619;top:131;width:4307;height:2156" coordorigin="3619,131" coordsize="4307,2156" path="m7812,131r-14,l7794,134r4,2l7812,136r2,-2l7812,131xe" fillcolor="#006fbf" stroked="f">
                <v:path arrowok="t"/>
              </v:shape>
              <v:shape id="_x0000_s7082" style="position:absolute;left:3619;top:131;width:4307;height:2156" coordorigin="3619,131" coordsize="4307,2156" path="m7847,131r-15,l7830,134r2,2l7847,136r2,-2l7847,131xe" fillcolor="#006fbf" stroked="f">
                <v:path arrowok="t"/>
              </v:shape>
              <v:shape id="_x0000_s7083" style="position:absolute;left:3619;top:131;width:4307;height:2156" coordorigin="3619,131" coordsize="4307,2156" path="m7882,131r-15,l7865,134r2,2l7882,136r2,-2l7882,131xe" fillcolor="#006fbf" stroked="f">
                <v:path arrowok="t"/>
              </v:shape>
              <v:shape id="_x0000_s7084" style="position:absolute;left:3619;top:131;width:4307;height:2156" coordorigin="3619,131" coordsize="4307,2156" path="m7918,131r-16,l7900,134r2,2l7918,136r2,-2l7918,131xe" fillcolor="#006fbf" stroked="f">
                <v:path arrowok="t"/>
              </v:shape>
              <v:shape id="_x0000_s7085" style="position:absolute;left:3619;top:131;width:4307;height:2156" coordorigin="3619,131" coordsize="4307,2156" path="m7922,144r-2,4l7920,162r2,3l7926,162r,-14l7922,144xe" fillcolor="#006fbf" stroked="f">
                <v:path arrowok="t"/>
              </v:shape>
              <v:shape id="_x0000_s7086" style="position:absolute;left:3619;top:131;width:4307;height:2156" coordorigin="3619,131" coordsize="4307,2156" path="m7922,180r-2,3l7920,197r2,3l7926,197r,-14l7922,180xe" fillcolor="#006fbf" stroked="f">
                <v:path arrowok="t"/>
              </v:shape>
              <v:shape id="_x0000_s7087" style="position:absolute;left:3619;top:131;width:4307;height:2156" coordorigin="3619,131" coordsize="4307,2156" path="m7922,215r-2,3l7920,232r2,2l7926,232r,-14l7922,215xe" fillcolor="#006fbf" stroked="f">
                <v:path arrowok="t"/>
              </v:shape>
              <v:shape id="_x0000_s7088" style="position:absolute;left:3619;top:131;width:4307;height:2156" coordorigin="3619,131" coordsize="4307,2156" path="m7922,250r-2,2l7920,268r2,2l7926,268r,-16l7922,250xe" fillcolor="#006fbf" stroked="f">
                <v:path arrowok="t"/>
              </v:shape>
              <v:shape id="_x0000_s7089" style="position:absolute;left:3619;top:131;width:4307;height:2156" coordorigin="3619,131" coordsize="4307,2156" path="m7922,285r-2,2l7920,303r2,2l7926,303r,-16l7922,285xe" fillcolor="#006fbf" stroked="f">
                <v:path arrowok="t"/>
              </v:shape>
              <v:shape id="_x0000_s7090" style="position:absolute;left:3619;top:131;width:4307;height:2156" coordorigin="3619,131" coordsize="4307,2156" path="m7922,320r-2,2l7920,338r2,2l7926,338r,-16l7922,320xe" fillcolor="#006fbf" stroked="f">
                <v:path arrowok="t"/>
              </v:shape>
              <v:shape id="_x0000_s7091" style="position:absolute;left:3619;top:131;width:4307;height:2156" coordorigin="3619,131" coordsize="4307,2156" path="m7922,354r-2,4l7920,372r2,3l7926,372r,-14l7922,354xe" fillcolor="#006fbf" stroked="f">
                <v:path arrowok="t"/>
              </v:shape>
              <v:shape id="_x0000_s7092" style="position:absolute;left:3619;top:131;width:4307;height:2156" coordorigin="3619,131" coordsize="4307,2156" path="m7922,390r-2,3l7920,407r2,3l7926,407r,-14l7922,390xe" fillcolor="#006fbf" stroked="f">
                <v:path arrowok="t"/>
              </v:shape>
              <v:shape id="_x0000_s7093" style="position:absolute;left:3619;top:131;width:4307;height:2156" coordorigin="3619,131" coordsize="4307,2156" path="m7922,425r-2,3l7920,442r2,2l7926,442r,-14l7922,425xe" fillcolor="#006fbf" stroked="f">
                <v:path arrowok="t"/>
              </v:shape>
              <v:shape id="_x0000_s7094" style="position:absolute;left:3619;top:131;width:4307;height:2156" coordorigin="3619,131" coordsize="4307,2156" path="m7922,460r-2,2l7920,478r2,2l7926,478r,-16l7922,460xe" fillcolor="#006fbf" stroked="f">
                <v:path arrowok="t"/>
              </v:shape>
              <v:shape id="_x0000_s7095" style="position:absolute;left:3619;top:131;width:4307;height:2156" coordorigin="3619,131" coordsize="4307,2156" path="m7922,495r-2,2l7920,513r2,2l7926,513r,-16l7922,495xe" fillcolor="#006fbf" stroked="f">
                <v:path arrowok="t"/>
              </v:shape>
              <v:shape id="_x0000_s7096" style="position:absolute;left:3619;top:131;width:4307;height:2156" coordorigin="3619,131" coordsize="4307,2156" path="m7922,530r-2,2l7920,548r2,2l7926,548r,-16l7922,530xe" fillcolor="#006fbf" stroked="f">
                <v:path arrowok="t"/>
              </v:shape>
              <v:shape id="_x0000_s7097" style="position:absolute;left:3619;top:131;width:4307;height:2156" coordorigin="3619,131" coordsize="4307,2156" path="m7922,564r-2,4l7920,582r2,3l7926,582r,-14l7922,564xe" fillcolor="#006fbf" stroked="f">
                <v:path arrowok="t"/>
              </v:shape>
              <v:shape id="_x0000_s7098" style="position:absolute;left:3619;top:131;width:4307;height:2156" coordorigin="3619,131" coordsize="4307,2156" path="m7922,600r-2,3l7920,617r2,3l7926,617r,-14l7922,600xe" fillcolor="#006fbf" stroked="f">
                <v:path arrowok="t"/>
              </v:shape>
              <v:shape id="_x0000_s7099" style="position:absolute;left:3619;top:131;width:4307;height:2156" coordorigin="3619,131" coordsize="4307,2156" path="m7922,635r-2,3l7920,652r2,2l7926,652r,-14l7922,635xe" fillcolor="#006fbf" stroked="f">
                <v:path arrowok="t"/>
              </v:shape>
              <v:shape id="_x0000_s7100" style="position:absolute;left:3619;top:131;width:4307;height:2156" coordorigin="3619,131" coordsize="4307,2156" path="m7922,670r-2,2l7920,688r2,2l7926,688r,-16l7922,670xe" fillcolor="#006fbf" stroked="f">
                <v:path arrowok="t"/>
              </v:shape>
              <v:shape id="_x0000_s7101" style="position:absolute;left:3619;top:131;width:4307;height:2156" coordorigin="3619,131" coordsize="4307,2156" path="m7922,705r-2,2l7920,723r2,2l7926,723r,-16l7922,705xe" fillcolor="#006fbf" stroked="f">
                <v:path arrowok="t"/>
              </v:shape>
              <v:shape id="_x0000_s7102" style="position:absolute;left:3619;top:131;width:4307;height:2156" coordorigin="3619,131" coordsize="4307,2156" path="m7922,740r-2,2l7920,758r2,2l7926,758r,-16l7922,740xe" fillcolor="#006fbf" stroked="f">
                <v:path arrowok="t"/>
              </v:shape>
              <v:shape id="_x0000_s7103" style="position:absolute;left:3619;top:131;width:4307;height:2156" coordorigin="3619,131" coordsize="4307,2156" path="m7922,774r-2,4l7920,792r2,3l7926,792r,-14l7922,774xe" fillcolor="#006fbf" stroked="f">
                <v:path arrowok="t"/>
              </v:shape>
              <v:shape id="_x0000_s7104" style="position:absolute;left:3619;top:131;width:4307;height:2156" coordorigin="3619,131" coordsize="4307,2156" path="m7922,810r-2,3l7920,827r2,3l7926,827r,-14l7922,810xe" fillcolor="#006fbf" stroked="f">
                <v:path arrowok="t"/>
              </v:shape>
              <v:shape id="_x0000_s7105" style="position:absolute;left:3619;top:131;width:4307;height:2156" coordorigin="3619,131" coordsize="4307,2156" path="m7922,845r-2,3l7920,862r2,2l7926,862r,-14l7922,845xe" fillcolor="#006fbf" stroked="f">
                <v:path arrowok="t"/>
              </v:shape>
              <v:shape id="_x0000_s7106" style="position:absolute;left:3619;top:131;width:4307;height:2156" coordorigin="3619,131" coordsize="4307,2156" path="m7922,880r-2,2l7920,898r2,2l7926,898r,-16l7922,880xe" fillcolor="#006fbf" stroked="f">
                <v:path arrowok="t"/>
              </v:shape>
              <v:shape id="_x0000_s7107" style="position:absolute;left:3619;top:131;width:4307;height:2156" coordorigin="3619,131" coordsize="4307,2156" path="m7922,915r-2,2l7920,933r2,2l7926,933r,-16l7922,915xe" fillcolor="#006fbf" stroked="f">
                <v:path arrowok="t"/>
              </v:shape>
              <v:shape id="_x0000_s7108" style="position:absolute;left:3619;top:131;width:4307;height:2156" coordorigin="3619,131" coordsize="4307,2156" path="m7922,950r-2,2l7920,968r2,2l7926,968r,-16l7922,950xe" fillcolor="#006fbf" stroked="f">
                <v:path arrowok="t"/>
              </v:shape>
              <v:shape id="_x0000_s7109" style="position:absolute;left:3619;top:131;width:4307;height:2156" coordorigin="3619,131" coordsize="4307,2156" path="m7922,984r-2,4l7920,1002r2,3l7926,1002r,-14l7922,984xe" fillcolor="#006fbf" stroked="f">
                <v:path arrowok="t"/>
              </v:shape>
              <v:shape id="_x0000_s7110" style="position:absolute;left:3619;top:131;width:4307;height:2156" coordorigin="3619,131" coordsize="4307,2156" path="m7922,1020r-2,3l7920,1037r2,3l7926,1037r,-14l7922,1020xe" fillcolor="#006fbf" stroked="f">
                <v:path arrowok="t"/>
              </v:shape>
              <v:shape id="_x0000_s7111" style="position:absolute;left:3619;top:131;width:4307;height:2156" coordorigin="3619,131" coordsize="4307,2156" path="m7922,1055r-2,3l7920,1072r2,2l7926,1072r,-14l7922,1055xe" fillcolor="#006fbf" stroked="f">
                <v:path arrowok="t"/>
              </v:shape>
              <v:shape id="_x0000_s7112" style="position:absolute;left:3619;top:131;width:4307;height:2156" coordorigin="3619,131" coordsize="4307,2156" path="m7922,1090r-2,2l7920,1108r2,2l7926,1108r,-16l7922,1090xe" fillcolor="#006fbf" stroked="f">
                <v:path arrowok="t"/>
              </v:shape>
              <v:shape id="_x0000_s7113" style="position:absolute;left:3619;top:131;width:4307;height:2156" coordorigin="3619,131" coordsize="4307,2156" path="m7922,1125r-2,2l7920,1143r2,2l7926,1143r,-16l7922,1125xe" fillcolor="#006fbf" stroked="f">
                <v:path arrowok="t"/>
              </v:shape>
              <v:shape id="_x0000_s7114" style="position:absolute;left:3619;top:131;width:4307;height:2156" coordorigin="3619,131" coordsize="4307,2156" path="m7922,1160r-2,2l7920,1178r2,2l7926,1178r,-16l7922,1160xe" fillcolor="#006fbf" stroked="f">
                <v:path arrowok="t"/>
              </v:shape>
              <v:shape id="_x0000_s7115" style="position:absolute;left:3619;top:131;width:4307;height:2156" coordorigin="3619,131" coordsize="4307,2156" path="m7922,1194r-2,4l7920,1212r2,3l7926,1212r,-14l7922,1194xe" fillcolor="#006fbf" stroked="f">
                <v:path arrowok="t"/>
              </v:shape>
              <v:shape id="_x0000_s7116" style="position:absolute;left:3619;top:131;width:4307;height:2156" coordorigin="3619,131" coordsize="4307,2156" path="m7922,1230r-2,3l7920,1247r2,3l7926,1247r,-14l7922,1230xe" fillcolor="#006fbf" stroked="f">
                <v:path arrowok="t"/>
              </v:shape>
              <v:shape id="_x0000_s7117" style="position:absolute;left:3619;top:131;width:4307;height:2156" coordorigin="3619,131" coordsize="4307,2156" path="m7922,1265r-2,3l7920,1282r2,2l7926,1282r,-14l7922,1265xe" fillcolor="#006fbf" stroked="f">
                <v:path arrowok="t"/>
              </v:shape>
              <v:shape id="_x0000_s7118" style="position:absolute;left:3619;top:131;width:4307;height:2156" coordorigin="3619,131" coordsize="4307,2156" path="m7922,1300r-2,2l7920,1318r2,2l7926,1318r,-16l7922,1300xe" fillcolor="#006fbf" stroked="f">
                <v:path arrowok="t"/>
              </v:shape>
              <v:shape id="_x0000_s7119" style="position:absolute;left:3619;top:131;width:4307;height:2156" coordorigin="3619,131" coordsize="4307,2156" path="m7922,1335r-2,2l7920,1353r2,2l7926,1353r,-16l7922,1335xe" fillcolor="#006fbf" stroked="f">
                <v:path arrowok="t"/>
              </v:shape>
              <v:shape id="_x0000_s7120" style="position:absolute;left:3619;top:131;width:4307;height:2156" coordorigin="3619,131" coordsize="4307,2156" path="m7922,1370r-2,2l7920,1388r2,2l7926,1388r,-16l7922,1370xe" fillcolor="#006fbf" stroked="f">
                <v:path arrowok="t"/>
              </v:shape>
              <v:shape id="_x0000_s7121" style="position:absolute;left:3619;top:131;width:4307;height:2156" coordorigin="3619,131" coordsize="4307,2156" path="m7922,1404r-2,4l7920,1422r2,3l7926,1422r,-14l7922,1404xe" fillcolor="#006fbf" stroked="f">
                <v:path arrowok="t"/>
              </v:shape>
              <v:shape id="_x0000_s7122" style="position:absolute;left:3619;top:131;width:4307;height:2156" coordorigin="3619,131" coordsize="4307,2156" path="m7922,1440r-2,3l7920,1457r2,3l7926,1457r,-14l7922,1440xe" fillcolor="#006fbf" stroked="f">
                <v:path arrowok="t"/>
              </v:shape>
              <v:shape id="_x0000_s7123" style="position:absolute;left:3619;top:131;width:4307;height:2156" coordorigin="3619,131" coordsize="4307,2156" path="m7922,1475r-2,3l7920,1492r2,2l7926,1492r,-14l7922,1475xe" fillcolor="#006fbf" stroked="f">
                <v:path arrowok="t"/>
              </v:shape>
              <v:shape id="_x0000_s7124" style="position:absolute;left:3619;top:131;width:4307;height:2156" coordorigin="3619,131" coordsize="4307,2156" path="m7922,1510r-2,2l7920,1528r2,2l7926,1528r,-16l7922,1510xe" fillcolor="#006fbf" stroked="f">
                <v:path arrowok="t"/>
              </v:shape>
              <v:shape id="_x0000_s7125" style="position:absolute;left:3619;top:131;width:4307;height:2156" coordorigin="3619,131" coordsize="4307,2156" path="m7922,1545r-2,2l7920,1563r2,2l7926,1563r,-16l7922,1545xe" fillcolor="#006fbf" stroked="f">
                <v:path arrowok="t"/>
              </v:shape>
              <v:shape id="_x0000_s7126" style="position:absolute;left:3619;top:131;width:4307;height:2156" coordorigin="3619,131" coordsize="4307,2156" path="m7922,1580r-2,2l7920,1598r2,2l7926,1598r,-16l7922,1580xe" fillcolor="#006fbf" stroked="f">
                <v:path arrowok="t"/>
              </v:shape>
              <v:shape id="_x0000_s7127" style="position:absolute;left:3619;top:131;width:4307;height:2156" coordorigin="3619,131" coordsize="4307,2156" path="m7922,1614r-2,4l7920,1632r2,3l7926,1632r,-14l7922,1614xe" fillcolor="#006fbf" stroked="f">
                <v:path arrowok="t"/>
              </v:shape>
              <v:shape id="_x0000_s7128" style="position:absolute;left:3619;top:131;width:4307;height:2156" coordorigin="3619,131" coordsize="4307,2156" path="m7922,1650r-2,3l7920,1667r2,3l7926,1667r,-14l7922,1650xe" fillcolor="#006fbf" stroked="f">
                <v:path arrowok="t"/>
              </v:shape>
              <v:shape id="_x0000_s7129" style="position:absolute;left:3619;top:131;width:4307;height:2156" coordorigin="3619,131" coordsize="4307,2156" path="m7922,1685r-2,3l7920,1702r2,2l7926,1702r,-14l7922,1685xe" fillcolor="#006fbf" stroked="f">
                <v:path arrowok="t"/>
              </v:shape>
              <v:shape id="_x0000_s7130" style="position:absolute;left:3619;top:131;width:4307;height:2156" coordorigin="3619,131" coordsize="4307,2156" path="m7922,1720r-2,2l7920,1738r2,2l7926,1738r,-16l7922,1720xe" fillcolor="#006fbf" stroked="f">
                <v:path arrowok="t"/>
              </v:shape>
              <v:shape id="_x0000_s7131" style="position:absolute;left:3619;top:131;width:4307;height:2156" coordorigin="3619,131" coordsize="4307,2156" path="m7922,1755r-2,2l7920,1773r2,2l7926,1773r,-16l7922,1755xe" fillcolor="#006fbf" stroked="f">
                <v:path arrowok="t"/>
              </v:shape>
              <v:shape id="_x0000_s7132" style="position:absolute;left:3619;top:131;width:4307;height:2156" coordorigin="3619,131" coordsize="4307,2156" path="m7922,1790r-2,2l7920,1808r2,2l7926,1808r,-16l7922,1790xe" fillcolor="#006fbf" stroked="f">
                <v:path arrowok="t"/>
              </v:shape>
              <v:shape id="_x0000_s7133" style="position:absolute;left:3619;top:131;width:4307;height:2156" coordorigin="3619,131" coordsize="4307,2156" path="m7922,1824r-2,4l7920,1842r2,3l7926,1842r,-14l7922,1824xe" fillcolor="#006fbf" stroked="f">
                <v:path arrowok="t"/>
              </v:shape>
              <v:shape id="_x0000_s7134" style="position:absolute;left:3619;top:131;width:4307;height:2156" coordorigin="3619,131" coordsize="4307,2156" path="m7922,1860r-2,3l7920,1877r2,3l7926,1877r,-14l7922,1860xe" fillcolor="#006fbf" stroked="f">
                <v:path arrowok="t"/>
              </v:shape>
              <v:shape id="_x0000_s7135" style="position:absolute;left:3619;top:131;width:4307;height:2156" coordorigin="3619,131" coordsize="4307,2156" path="m7922,1895r-2,3l7920,1912r2,2l7926,1912r,-14l7922,1895xe" fillcolor="#006fbf" stroked="f">
                <v:path arrowok="t"/>
              </v:shape>
              <v:shape id="_x0000_s7136" style="position:absolute;left:3619;top:131;width:4307;height:2156" coordorigin="3619,131" coordsize="4307,2156" path="m7922,1930r-2,2l7920,1948r2,2l7926,1948r,-16l7922,1930xe" fillcolor="#006fbf" stroked="f">
                <v:path arrowok="t"/>
              </v:shape>
              <v:shape id="_x0000_s7137" style="position:absolute;left:3619;top:131;width:4307;height:2156" coordorigin="3619,131" coordsize="4307,2156" path="m7922,1965r-2,2l7920,1983r2,2l7926,1983r,-16l7922,1965xe" fillcolor="#006fbf" stroked="f">
                <v:path arrowok="t"/>
              </v:shape>
              <v:shape id="_x0000_s7138" style="position:absolute;left:3619;top:131;width:4307;height:2156" coordorigin="3619,131" coordsize="4307,2156" path="m7922,2000r-2,2l7920,2018r2,2l7926,2018r,-16l7922,2000xe" fillcolor="#006fbf" stroked="f">
                <v:path arrowok="t"/>
              </v:shape>
              <v:shape id="_x0000_s7139" style="position:absolute;left:3619;top:131;width:4307;height:2156" coordorigin="3619,131" coordsize="4307,2156" path="m7922,2034r-2,4l7920,2052r2,3l7926,2052r,-14l7922,2034xe" fillcolor="#006fbf" stroked="f">
                <v:path arrowok="t"/>
              </v:shape>
              <v:shape id="_x0000_s7140" style="position:absolute;left:3619;top:131;width:4307;height:2156" coordorigin="3619,131" coordsize="4307,2156" path="m7922,2070r-2,3l7920,2087r2,3l7926,2087r,-14l7922,2070xe" fillcolor="#006fbf" stroked="f">
                <v:path arrowok="t"/>
              </v:shape>
              <v:shape id="_x0000_s7141" style="position:absolute;left:3619;top:131;width:4307;height:2156" coordorigin="3619,131" coordsize="4307,2156" path="m7922,2105r-2,3l7920,2122r2,2l7926,2122r,-14l7922,2105xe" fillcolor="#006fbf" stroked="f">
                <v:path arrowok="t"/>
              </v:shape>
              <v:shape id="_x0000_s7142" style="position:absolute;left:3619;top:131;width:4307;height:2156" coordorigin="3619,131" coordsize="4307,2156" path="m7922,2140r-2,2l7920,2158r2,2l7926,2158r,-16l7922,2140xe" fillcolor="#006fbf" stroked="f">
                <v:path arrowok="t"/>
              </v:shape>
              <v:shape id="_x0000_s7143" style="position:absolute;left:3619;top:131;width:4307;height:2156" coordorigin="3619,131" coordsize="4307,2156" path="m7922,2175r-2,2l7920,2193r2,2l7926,2193r,-16l7922,2175xe" fillcolor="#006fbf" stroked="f">
                <v:path arrowok="t"/>
              </v:shape>
              <v:shape id="_x0000_s7144" style="position:absolute;left:3619;top:131;width:4307;height:2156" coordorigin="3619,131" coordsize="4307,2156" path="m7922,2210r-2,2l7920,2228r2,2l7926,2228r,-16l7922,2210xe" fillcolor="#006fbf" stroked="f">
                <v:path arrowok="t"/>
              </v:shape>
              <v:shape id="_x0000_s7145" style="position:absolute;left:3619;top:131;width:4307;height:2156" coordorigin="3619,131" coordsize="4307,2156" path="m7922,2246r-2,2l7920,2262r2,3l7926,2262r,-14l7922,2246xe" fillcolor="#006fbf" stroked="f">
                <v:path arrowok="t"/>
              </v:shape>
              <v:shape id="_x0000_s7146" style="position:absolute;left:3619;top:131;width:4307;height:2156" coordorigin="3619,131" coordsize="4307,2156" path="m7922,2280r-2,3l7920,2284r2,2l7926,2284r,-1l7922,2280xe" fillcolor="#006fbf" stroked="f">
                <v:path arrowok="t"/>
              </v:shape>
            </v:group>
            <v:group id="_x0000_s7147" style="position:absolute;left:3622;top:135;width:4304;height:2" coordorigin="3622,135" coordsize="4304,2">
              <v:shape id="_x0000_s7148" style="position:absolute;left:3622;top:135;width:4304;height:2" coordorigin="3622,135" coordsize="4304,0" path="m3622,135r4303,e" filled="f" strokeweight=".78pt">
                <v:path arrowok="t"/>
              </v:shape>
            </v:group>
            <v:group id="_x0000_s7149" style="position:absolute;left:3622;top:851;width:4304;height:2" coordorigin="3622,851" coordsize="4304,2">
              <v:shape id="_x0000_s7150" style="position:absolute;left:3622;top:851;width:4304;height:2" coordorigin="3622,851" coordsize="4304,0" path="m3622,851r4303,e" filled="f" strokeweight=".78pt">
                <v:path arrowok="t"/>
              </v:shape>
            </v:group>
            <v:group id="_x0000_s7151" style="position:absolute;left:3622;top:1569;width:4304;height:2" coordorigin="3622,1569" coordsize="4304,2">
              <v:shape id="_x0000_s7152" style="position:absolute;left:3622;top:1569;width:4304;height:2" coordorigin="3622,1569" coordsize="4304,0" path="m3622,1569r4303,e" filled="f" strokeweight=".78pt">
                <v:path arrowok="t"/>
              </v:shape>
            </v:group>
            <v:group id="_x0000_s7153" style="position:absolute;left:3614;top:2244;width:4940;height:81" coordorigin="3614,2244" coordsize="4940,81">
              <v:shape id="_x0000_s7154" style="position:absolute;left:3614;top:2244;width:4940;height:81" coordorigin="3614,2244" coordsize="4940,81" path="m8434,2244r,81l8529,2292r-75,l8459,2290r2,-6l8459,2279r-5,-2l8532,2277r-98,-33xe" fillcolor="black" stroked="f">
                <v:path arrowok="t"/>
              </v:shape>
              <v:shape id="_x0000_s7155" style="position:absolute;left:3614;top:2244;width:4940;height:81" coordorigin="3614,2244" coordsize="4940,81" path="m8434,2277r-4812,l3617,2279r-3,5l3617,2290r5,2l8434,2292r,-15xe" fillcolor="black" stroked="f">
                <v:path arrowok="t"/>
              </v:shape>
              <v:shape id="_x0000_s7156" style="position:absolute;left:3614;top:2244;width:4940;height:81" coordorigin="3614,2244" coordsize="4940,81" path="m8532,2277r-78,l8459,2279r2,5l8459,2290r-5,2l8529,2292r25,-8l8532,2277xe" fillcolor="black" stroked="f">
                <v:path arrowok="t"/>
              </v:shape>
            </v:group>
            <v:group id="_x0000_s7157" style="position:absolute;left:3582;top:-324;width:81;height:2616" coordorigin="3582,-324" coordsize="81,2616">
              <v:shape id="_x0000_s7158" style="position:absolute;left:3582;top:-324;width:81;height:2616" coordorigin="3582,-324" coordsize="81,2616" path="m3622,-231r-5,2l3614,-224r,2508l3617,2290r5,2l3628,2290r2,-6l3630,-224r-2,-5l3622,-231xe" fillcolor="black" stroked="f">
                <v:path arrowok="t"/>
              </v:shape>
              <v:shape id="_x0000_s7159" style="position:absolute;left:3582;top:-324;width:81;height:2616" coordorigin="3582,-324" coordsize="81,2616" path="m3622,-324r-40,120l3614,-204r,-20l3617,-229r5,-2l3653,-231r-31,-93xe" fillcolor="black" stroked="f">
                <v:path arrowok="t"/>
              </v:shape>
              <v:shape id="_x0000_s7160" style="position:absolute;left:3582;top:-324;width:81;height:2616" coordorigin="3582,-324" coordsize="81,2616" path="m3653,-231r-31,l3628,-229r2,5l3630,-204r32,l3653,-231xe" fillcolor="black" stroked="f">
                <v:path arrowok="t"/>
              </v:shape>
            </v:group>
            <v:group id="_x0000_s7161" style="position:absolute;left:4339;top:134;width:2;height:2150" coordorigin="4339,134" coordsize="2,2150">
              <v:shape id="_x0000_s7162" style="position:absolute;left:4339;top:134;width:2;height:2150" coordorigin="4339,134" coordsize="0,2150" path="m4339,134r,2149e" filled="f" strokeweight=".78pt">
                <v:path arrowok="t"/>
              </v:shape>
            </v:group>
            <v:group id="_x0000_s7163" style="position:absolute;left:5056;top:134;width:2;height:2150" coordorigin="5056,134" coordsize="2,2150">
              <v:shape id="_x0000_s7164" style="position:absolute;left:5056;top:134;width:2;height:2150" coordorigin="5056,134" coordsize="0,2150" path="m5056,134r,2149e" filled="f" strokeweight=".78pt">
                <v:path arrowok="t"/>
              </v:shape>
            </v:group>
            <v:group id="_x0000_s7165" style="position:absolute;left:5774;top:134;width:2;height:2150" coordorigin="5774,134" coordsize="2,2150">
              <v:shape id="_x0000_s7166" style="position:absolute;left:5774;top:134;width:2;height:2150" coordorigin="5774,134" coordsize="0,2150" path="m5774,134r,2149e" filled="f" strokeweight=".78pt">
                <v:path arrowok="t"/>
              </v:shape>
            </v:group>
            <v:group id="_x0000_s7167" style="position:absolute;left:6491;top:134;width:2;height:2150" coordorigin="6491,134" coordsize="2,2150">
              <v:shape id="_x0000_s7168" style="position:absolute;left:6491;top:134;width:2;height:2150" coordorigin="6491,134" coordsize="0,2150" path="m6491,134r,2149e" filled="f" strokeweight=".78pt">
                <v:path arrowok="t"/>
              </v:shape>
            </v:group>
            <v:group id="_x0000_s7169" style="position:absolute;left:7208;top:134;width:2;height:2150" coordorigin="7208,134" coordsize="2,2150">
              <v:shape id="_x0000_s7170" style="position:absolute;left:7208;top:134;width:2;height:2150" coordorigin="7208,134" coordsize="0,2150" path="m7208,134r,2149e" filled="f" strokeweight=".78pt">
                <v:path arrowok="t"/>
              </v:shape>
            </v:group>
            <v:group id="_x0000_s7171" style="position:absolute;left:7925;top:134;width:2;height:2150" coordorigin="7925,134" coordsize="2,2150">
              <v:shape id="_x0000_s7172" style="position:absolute;left:7925;top:134;width:2;height:2150" coordorigin="7925,134" coordsize="0,2150" path="m7925,134r,2149e" filled="f" strokeweight=".78pt">
                <v:path arrowok="t"/>
              </v:shape>
            </v:group>
            <v:group id="_x0000_s7173" style="position:absolute;left:3620;top:495;width:4302;height:1786" coordorigin="3620,495" coordsize="4302,1786">
              <v:shape id="_x0000_s7174" style="position:absolute;left:3620;top:495;width:4302;height:1786" coordorigin="3620,495" coordsize="4302,1786" path="m3620,2280l7922,495e" filled="f" strokeweight=".78pt">
                <v:path arrowok="t"/>
              </v:shape>
            </v:group>
            <w10:wrap anchorx="page"/>
          </v:group>
        </w:pict>
      </w:r>
      <w:r>
        <w:rPr>
          <w:rFonts w:ascii="Times New Roman"/>
          <w:lang w:eastAsia="zh-CN"/>
        </w:rPr>
        <w:t>15000</w:t>
      </w:r>
    </w:p>
    <w:p w:rsidR="001B72D3" w:rsidRDefault="001B72D3">
      <w:pPr>
        <w:pStyle w:val="BodyText"/>
        <w:spacing w:before="41"/>
        <w:ind w:left="108"/>
        <w:rPr>
          <w:lang w:eastAsia="zh-CN"/>
        </w:rPr>
      </w:pPr>
      <w:r>
        <w:rPr>
          <w:w w:val="105"/>
          <w:lang w:eastAsia="zh-CN"/>
        </w:rPr>
        <w:br w:type="column"/>
      </w:r>
      <w:r>
        <w:rPr>
          <w:rFonts w:hint="eastAsia"/>
          <w:w w:val="105"/>
          <w:lang w:eastAsia="zh-CN"/>
        </w:rPr>
        <w:t>年</w:t>
      </w:r>
      <w:r>
        <w:rPr>
          <w:rFonts w:cs="宋体" w:hint="eastAsia"/>
          <w:w w:val="105"/>
          <w:lang w:eastAsia="zh-CN"/>
        </w:rPr>
        <w:t>代</w:t>
      </w:r>
      <w:r>
        <w:rPr>
          <w:rFonts w:cs="宋体"/>
          <w:spacing w:val="-80"/>
          <w:w w:val="105"/>
          <w:lang w:eastAsia="zh-CN"/>
        </w:rPr>
        <w:t xml:space="preserve"> </w:t>
      </w:r>
      <w:r>
        <w:rPr>
          <w:rFonts w:ascii="Times New Roman" w:hAnsi="Times New Roman"/>
          <w:w w:val="105"/>
          <w:lang w:eastAsia="zh-CN"/>
        </w:rPr>
        <w:t>/</w:t>
      </w:r>
      <w:r>
        <w:rPr>
          <w:rFonts w:ascii="Times New Roman" w:hAnsi="Times New Roman"/>
          <w:spacing w:val="-24"/>
          <w:w w:val="105"/>
          <w:lang w:eastAsia="zh-CN"/>
        </w:rPr>
        <w:t xml:space="preserve"> </w:t>
      </w:r>
      <w:r>
        <w:rPr>
          <w:rFonts w:hint="eastAsia"/>
          <w:w w:val="105"/>
          <w:lang w:eastAsia="zh-CN"/>
        </w:rPr>
        <w:t>年</w:t>
      </w:r>
    </w:p>
    <w:p w:rsidR="001B72D3" w:rsidRDefault="001B72D3">
      <w:pPr>
        <w:rPr>
          <w:lang w:eastAsia="zh-CN"/>
        </w:rPr>
        <w:sectPr w:rsidR="001B72D3">
          <w:type w:val="continuous"/>
          <w:pgSz w:w="9520" w:h="13840"/>
          <w:pgMar w:top="660" w:right="440" w:bottom="520" w:left="460" w:header="720" w:footer="720" w:gutter="0"/>
          <w:cols w:num="2" w:space="720" w:equalWidth="0">
            <w:col w:w="3096" w:space="40"/>
            <w:col w:w="5484"/>
          </w:cols>
        </w:sectPr>
      </w:pPr>
    </w:p>
    <w:p w:rsidR="001B72D3" w:rsidRDefault="001B72D3">
      <w:pPr>
        <w:spacing w:line="200" w:lineRule="atLeast"/>
        <w:rPr>
          <w:rFonts w:ascii="宋体" w:cs="宋体"/>
          <w:sz w:val="15"/>
          <w:szCs w:val="15"/>
          <w:lang w:eastAsia="zh-CN"/>
        </w:rPr>
      </w:pPr>
    </w:p>
    <w:p w:rsidR="001B72D3" w:rsidRDefault="001B72D3">
      <w:pPr>
        <w:spacing w:before="2" w:line="200" w:lineRule="atLeast"/>
        <w:rPr>
          <w:rFonts w:ascii="宋体" w:cs="宋体"/>
          <w:sz w:val="15"/>
          <w:szCs w:val="15"/>
          <w:lang w:eastAsia="zh-CN"/>
        </w:rPr>
      </w:pPr>
    </w:p>
    <w:p w:rsidR="001B72D3" w:rsidRDefault="001B72D3">
      <w:pPr>
        <w:pStyle w:val="BodyText"/>
        <w:spacing w:before="77"/>
        <w:ind w:left="2547"/>
        <w:rPr>
          <w:rFonts w:ascii="Times New Roman" w:hAnsi="Times New Roman"/>
          <w:lang w:eastAsia="zh-CN"/>
        </w:rPr>
      </w:pPr>
      <w:r>
        <w:rPr>
          <w:rFonts w:ascii="Times New Roman"/>
          <w:lang w:eastAsia="zh-CN"/>
        </w:rPr>
        <w:t>10000</w:t>
      </w:r>
    </w:p>
    <w:p w:rsidR="001B72D3" w:rsidRDefault="001B72D3">
      <w:pPr>
        <w:spacing w:before="7" w:line="190" w:lineRule="atLeast"/>
        <w:rPr>
          <w:rFonts w:ascii="Times New Roman" w:hAnsi="Times New Roman"/>
          <w:sz w:val="16"/>
          <w:szCs w:val="16"/>
          <w:lang w:eastAsia="zh-CN"/>
        </w:rPr>
      </w:pPr>
    </w:p>
    <w:p w:rsidR="001B72D3" w:rsidRDefault="001B72D3">
      <w:pPr>
        <w:spacing w:line="200" w:lineRule="atLeast"/>
        <w:rPr>
          <w:rFonts w:ascii="Times New Roman" w:hAnsi="Times New Roman"/>
          <w:sz w:val="17"/>
          <w:szCs w:val="17"/>
          <w:lang w:eastAsia="zh-CN"/>
        </w:rPr>
      </w:pPr>
    </w:p>
    <w:p w:rsidR="001B72D3" w:rsidRDefault="001B72D3">
      <w:pPr>
        <w:pStyle w:val="BodyText"/>
        <w:spacing w:before="77"/>
        <w:ind w:left="2662"/>
        <w:rPr>
          <w:rFonts w:ascii="Times New Roman" w:hAnsi="Times New Roman"/>
          <w:lang w:eastAsia="zh-CN"/>
        </w:rPr>
      </w:pPr>
      <w:r>
        <w:rPr>
          <w:rFonts w:ascii="Times New Roman"/>
          <w:lang w:eastAsia="zh-CN"/>
        </w:rPr>
        <w:t>5000</w:t>
      </w:r>
    </w:p>
    <w:p w:rsidR="001B72D3" w:rsidRDefault="001B72D3">
      <w:pPr>
        <w:spacing w:before="12" w:line="200" w:lineRule="atLeast"/>
        <w:rPr>
          <w:rFonts w:ascii="Times New Roman" w:hAnsi="Times New Roman"/>
          <w:sz w:val="17"/>
          <w:szCs w:val="17"/>
          <w:lang w:eastAsia="zh-CN"/>
        </w:rPr>
      </w:pPr>
    </w:p>
    <w:p w:rsidR="001B72D3" w:rsidRDefault="001B72D3">
      <w:pPr>
        <w:pStyle w:val="BodyText"/>
        <w:spacing w:before="41"/>
        <w:ind w:left="0" w:right="238"/>
        <w:jc w:val="right"/>
        <w:rPr>
          <w:rFonts w:ascii="Times New Roman" w:hAnsi="Times New Roman"/>
          <w:lang w:eastAsia="zh-CN"/>
        </w:rPr>
      </w:pPr>
      <w:r>
        <w:rPr>
          <w:rFonts w:cs="宋体" w:hint="eastAsia"/>
          <w:spacing w:val="1"/>
          <w:w w:val="105"/>
          <w:lang w:eastAsia="zh-CN"/>
        </w:rPr>
        <w:t>深</w:t>
      </w:r>
      <w:r>
        <w:rPr>
          <w:rFonts w:hint="eastAsia"/>
          <w:spacing w:val="1"/>
          <w:w w:val="105"/>
          <w:lang w:eastAsia="zh-CN"/>
        </w:rPr>
        <w:t>度</w:t>
      </w:r>
      <w:r>
        <w:rPr>
          <w:spacing w:val="-87"/>
          <w:w w:val="105"/>
          <w:lang w:eastAsia="zh-CN"/>
        </w:rPr>
        <w:t xml:space="preserve"> </w:t>
      </w:r>
      <w:r>
        <w:rPr>
          <w:rFonts w:ascii="Times New Roman" w:hAnsi="Times New Roman"/>
          <w:spacing w:val="46"/>
          <w:w w:val="105"/>
          <w:lang w:eastAsia="zh-CN"/>
        </w:rPr>
        <w:t>/</w:t>
      </w:r>
      <w:r>
        <w:rPr>
          <w:rFonts w:ascii="Times New Roman" w:hAnsi="Times New Roman"/>
          <w:w w:val="105"/>
          <w:lang w:eastAsia="zh-CN"/>
        </w:rPr>
        <w:t>m</w:t>
      </w:r>
      <w:r>
        <w:rPr>
          <w:rFonts w:ascii="Times New Roman" w:hAnsi="Times New Roman"/>
          <w:spacing w:val="-7"/>
          <w:lang w:eastAsia="zh-CN"/>
        </w:rPr>
        <w:t xml:space="preserve"> </w:t>
      </w:r>
    </w:p>
    <w:p w:rsidR="001B72D3" w:rsidRDefault="001B72D3">
      <w:pPr>
        <w:pStyle w:val="BodyText"/>
        <w:tabs>
          <w:tab w:val="left" w:pos="3771"/>
          <w:tab w:val="left" w:pos="4423"/>
          <w:tab w:val="left" w:pos="5131"/>
          <w:tab w:val="left" w:pos="5863"/>
          <w:tab w:val="left" w:pos="6569"/>
          <w:tab w:val="left" w:pos="7296"/>
        </w:tabs>
        <w:spacing w:before="44"/>
        <w:ind w:left="2970"/>
        <w:rPr>
          <w:rFonts w:ascii="Times New Roman" w:hAnsi="Times New Roman"/>
          <w:lang w:eastAsia="zh-CN"/>
        </w:rPr>
      </w:pPr>
      <w:r>
        <w:rPr>
          <w:rFonts w:ascii="Times New Roman"/>
          <w:i/>
          <w:position w:val="6"/>
          <w:lang w:eastAsia="zh-CN"/>
        </w:rPr>
        <w:t>O</w:t>
      </w:r>
      <w:r>
        <w:rPr>
          <w:rFonts w:ascii="Times New Roman"/>
          <w:i/>
          <w:position w:val="6"/>
          <w:lang w:eastAsia="zh-CN"/>
        </w:rPr>
        <w:tab/>
      </w:r>
      <w:r>
        <w:rPr>
          <w:rFonts w:ascii="Times New Roman"/>
          <w:lang w:eastAsia="zh-CN"/>
        </w:rPr>
        <w:t>50</w:t>
      </w:r>
      <w:r>
        <w:rPr>
          <w:rFonts w:ascii="Times New Roman"/>
          <w:lang w:eastAsia="zh-CN"/>
        </w:rPr>
        <w:tab/>
      </w:r>
      <w:r>
        <w:rPr>
          <w:rFonts w:ascii="Times New Roman"/>
          <w:position w:val="1"/>
          <w:lang w:eastAsia="zh-CN"/>
        </w:rPr>
        <w:t>100</w:t>
      </w:r>
      <w:r>
        <w:rPr>
          <w:rFonts w:ascii="Times New Roman"/>
          <w:position w:val="1"/>
          <w:lang w:eastAsia="zh-CN"/>
        </w:rPr>
        <w:tab/>
        <w:t>150</w:t>
      </w:r>
      <w:r>
        <w:rPr>
          <w:rFonts w:ascii="Times New Roman"/>
          <w:position w:val="1"/>
          <w:lang w:eastAsia="zh-CN"/>
        </w:rPr>
        <w:tab/>
      </w:r>
      <w:r>
        <w:rPr>
          <w:rFonts w:ascii="Times New Roman"/>
          <w:lang w:eastAsia="zh-CN"/>
        </w:rPr>
        <w:t>200</w:t>
      </w:r>
      <w:r>
        <w:rPr>
          <w:rFonts w:ascii="Times New Roman"/>
          <w:lang w:eastAsia="zh-CN"/>
        </w:rPr>
        <w:tab/>
      </w:r>
      <w:r>
        <w:rPr>
          <w:rFonts w:ascii="Times New Roman"/>
          <w:position w:val="2"/>
          <w:lang w:eastAsia="zh-CN"/>
        </w:rPr>
        <w:t>250</w:t>
      </w:r>
      <w:r>
        <w:rPr>
          <w:rFonts w:ascii="Times New Roman"/>
          <w:position w:val="2"/>
          <w:lang w:eastAsia="zh-CN"/>
        </w:rPr>
        <w:tab/>
      </w:r>
      <w:r>
        <w:rPr>
          <w:rFonts w:ascii="Times New Roman"/>
          <w:spacing w:val="1"/>
          <w:lang w:eastAsia="zh-CN"/>
        </w:rPr>
        <w:t>300</w:t>
      </w:r>
    </w:p>
    <w:p w:rsidR="001B72D3" w:rsidRDefault="001B72D3">
      <w:pPr>
        <w:spacing w:line="200" w:lineRule="atLeast"/>
        <w:rPr>
          <w:rFonts w:ascii="Times New Roman" w:hAnsi="Times New Roman"/>
          <w:sz w:val="17"/>
          <w:szCs w:val="17"/>
          <w:lang w:eastAsia="zh-CN"/>
        </w:rPr>
      </w:pPr>
    </w:p>
    <w:p w:rsidR="001B72D3" w:rsidRDefault="001B72D3">
      <w:pPr>
        <w:spacing w:line="200" w:lineRule="atLeast"/>
        <w:rPr>
          <w:rFonts w:ascii="Times New Roman" w:hAnsi="Times New Roman"/>
          <w:sz w:val="17"/>
          <w:szCs w:val="17"/>
          <w:lang w:eastAsia="zh-CN"/>
        </w:rPr>
      </w:pPr>
    </w:p>
    <w:p w:rsidR="001B72D3" w:rsidRDefault="001B72D3">
      <w:pPr>
        <w:spacing w:line="200" w:lineRule="atLeast"/>
        <w:rPr>
          <w:rFonts w:ascii="Times New Roman" w:hAnsi="Times New Roman"/>
          <w:sz w:val="17"/>
          <w:szCs w:val="17"/>
          <w:lang w:eastAsia="zh-CN"/>
        </w:rPr>
      </w:pPr>
    </w:p>
    <w:p w:rsidR="001B72D3" w:rsidRDefault="001B72D3">
      <w:pPr>
        <w:spacing w:before="18" w:line="260" w:lineRule="atLeast"/>
        <w:rPr>
          <w:rFonts w:ascii="Times New Roman" w:hAnsi="Times New Roman"/>
          <w:lang w:eastAsia="zh-CN"/>
        </w:rPr>
      </w:pPr>
    </w:p>
    <w:p w:rsidR="001B72D3" w:rsidRDefault="001B72D3">
      <w:pPr>
        <w:pStyle w:val="BodyText"/>
        <w:spacing w:before="35"/>
        <w:ind w:left="107"/>
        <w:rPr>
          <w:rFonts w:ascii="黑体" w:eastAsia="黑体" w:hAnsi="黑体" w:cs="黑体"/>
          <w:lang w:eastAsia="zh-CN"/>
        </w:rPr>
      </w:pPr>
      <w:r>
        <w:rPr>
          <w:rFonts w:ascii="黑体" w:eastAsia="黑体" w:hAnsi="黑体" w:cs="黑体" w:hint="eastAsia"/>
          <w:lang w:eastAsia="zh-CN"/>
        </w:rPr>
        <w:t>四、实验探究题（共</w:t>
      </w:r>
      <w:r>
        <w:rPr>
          <w:rFonts w:ascii="黑体" w:eastAsia="黑体" w:hAnsi="黑体" w:cs="黑体"/>
          <w:spacing w:val="-53"/>
          <w:lang w:eastAsia="zh-CN"/>
        </w:rPr>
        <w:t xml:space="preserve"> </w:t>
      </w:r>
      <w:r>
        <w:rPr>
          <w:rFonts w:ascii="黑体" w:eastAsia="黑体" w:hAnsi="黑体" w:cs="黑体"/>
          <w:spacing w:val="-1"/>
          <w:lang w:eastAsia="zh-CN"/>
        </w:rPr>
        <w:t>18</w:t>
      </w:r>
      <w:r>
        <w:rPr>
          <w:rFonts w:ascii="黑体" w:eastAsia="黑体" w:hAnsi="黑体" w:cs="黑体"/>
          <w:spacing w:val="-53"/>
          <w:lang w:eastAsia="zh-CN"/>
        </w:rPr>
        <w:t xml:space="preserve"> </w:t>
      </w:r>
      <w:r>
        <w:rPr>
          <w:rFonts w:ascii="黑体" w:eastAsia="黑体" w:hAnsi="黑体" w:cs="黑体" w:hint="eastAsia"/>
          <w:lang w:eastAsia="zh-CN"/>
        </w:rPr>
        <w:t>分）</w:t>
      </w:r>
    </w:p>
    <w:p w:rsidR="001B72D3" w:rsidRDefault="001B72D3">
      <w:pPr>
        <w:pStyle w:val="BodyText"/>
        <w:spacing w:before="68"/>
        <w:ind w:left="107"/>
        <w:rPr>
          <w:rFonts w:cs="宋体"/>
          <w:lang w:eastAsia="zh-CN"/>
        </w:rPr>
      </w:pPr>
      <w:r>
        <w:rPr>
          <w:rFonts w:ascii="Times New Roman" w:hAnsi="Times New Roman"/>
          <w:spacing w:val="10"/>
          <w:lang w:eastAsia="zh-CN"/>
        </w:rPr>
        <w:t>22</w:t>
      </w:r>
      <w:r>
        <w:rPr>
          <w:rFonts w:hint="eastAsia"/>
          <w:spacing w:val="10"/>
          <w:lang w:eastAsia="zh-CN"/>
        </w:rPr>
        <w:t>．</w:t>
      </w:r>
      <w:r>
        <w:rPr>
          <w:spacing w:val="-76"/>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30"/>
          <w:lang w:eastAsia="zh-CN"/>
        </w:rPr>
        <w:t>甲所</w:t>
      </w:r>
      <w:r>
        <w:rPr>
          <w:rFonts w:cs="宋体" w:hint="eastAsia"/>
          <w:lang w:eastAsia="zh-CN"/>
        </w:rPr>
        <w:t>示</w:t>
      </w:r>
      <w:r>
        <w:rPr>
          <w:rFonts w:cs="宋体"/>
          <w:spacing w:val="-75"/>
          <w:lang w:eastAsia="zh-CN"/>
        </w:rPr>
        <w:t xml:space="preserve"> </w:t>
      </w:r>
      <w:r>
        <w:rPr>
          <w:rFonts w:hint="eastAsia"/>
          <w:spacing w:val="15"/>
          <w:lang w:eastAsia="zh-CN"/>
        </w:rPr>
        <w:t>，是</w:t>
      </w:r>
      <w:r>
        <w:rPr>
          <w:spacing w:val="-74"/>
          <w:lang w:eastAsia="zh-CN"/>
        </w:rPr>
        <w:t xml:space="preserve"> </w:t>
      </w:r>
      <w:r>
        <w:rPr>
          <w:rFonts w:ascii="Times New Roman" w:hAnsi="Times New Roman"/>
          <w:spacing w:val="14"/>
          <w:lang w:eastAsia="zh-CN"/>
        </w:rPr>
        <w:t>“</w:t>
      </w:r>
      <w:r>
        <w:rPr>
          <w:rFonts w:cs="宋体" w:hint="eastAsia"/>
          <w:spacing w:val="14"/>
          <w:lang w:eastAsia="zh-CN"/>
        </w:rPr>
        <w:t>探究</w:t>
      </w:r>
      <w:r>
        <w:rPr>
          <w:rFonts w:cs="宋体"/>
          <w:spacing w:val="-75"/>
          <w:lang w:eastAsia="zh-CN"/>
        </w:rPr>
        <w:t xml:space="preserve"> </w:t>
      </w:r>
      <w:r>
        <w:rPr>
          <w:rFonts w:hint="eastAsia"/>
          <w:spacing w:val="30"/>
          <w:lang w:eastAsia="zh-CN"/>
        </w:rPr>
        <w:t>物质</w:t>
      </w:r>
      <w:r>
        <w:rPr>
          <w:rFonts w:hint="eastAsia"/>
          <w:lang w:eastAsia="zh-CN"/>
        </w:rPr>
        <w:t>的</w:t>
      </w:r>
      <w:r>
        <w:rPr>
          <w:spacing w:val="-75"/>
          <w:lang w:eastAsia="zh-CN"/>
        </w:rPr>
        <w:t xml:space="preserve"> </w:t>
      </w:r>
      <w:r>
        <w:rPr>
          <w:rFonts w:cs="宋体" w:hint="eastAsia"/>
          <w:spacing w:val="15"/>
          <w:lang w:eastAsia="zh-CN"/>
        </w:rPr>
        <w:t>熔化</w:t>
      </w:r>
      <w:r>
        <w:rPr>
          <w:rFonts w:cs="宋体"/>
          <w:spacing w:val="-75"/>
          <w:lang w:eastAsia="zh-CN"/>
        </w:rPr>
        <w:t xml:space="preserve"> </w:t>
      </w:r>
      <w:r>
        <w:rPr>
          <w:rFonts w:cs="宋体" w:hint="eastAsia"/>
          <w:spacing w:val="15"/>
          <w:lang w:eastAsia="zh-CN"/>
        </w:rPr>
        <w:t>规律</w:t>
      </w:r>
      <w:r>
        <w:rPr>
          <w:rFonts w:cs="宋体"/>
          <w:spacing w:val="-75"/>
          <w:lang w:eastAsia="zh-CN"/>
        </w:rPr>
        <w:t xml:space="preserve"> </w:t>
      </w:r>
      <w:r>
        <w:rPr>
          <w:rFonts w:ascii="Times New Roman" w:hAnsi="Times New Roman"/>
          <w:spacing w:val="7"/>
          <w:lang w:eastAsia="zh-CN"/>
        </w:rPr>
        <w:t>”</w:t>
      </w:r>
      <w:r>
        <w:rPr>
          <w:rFonts w:hint="eastAsia"/>
          <w:spacing w:val="7"/>
          <w:lang w:eastAsia="zh-CN"/>
        </w:rPr>
        <w:t>的</w:t>
      </w:r>
      <w:r>
        <w:rPr>
          <w:spacing w:val="-75"/>
          <w:lang w:eastAsia="zh-CN"/>
        </w:rPr>
        <w:t xml:space="preserve"> </w:t>
      </w:r>
      <w:r>
        <w:rPr>
          <w:rFonts w:cs="宋体" w:hint="eastAsia"/>
          <w:lang w:eastAsia="zh-CN"/>
        </w:rPr>
        <w:t>实</w:t>
      </w:r>
      <w:r>
        <w:rPr>
          <w:rFonts w:cs="宋体"/>
          <w:spacing w:val="-75"/>
          <w:lang w:eastAsia="zh-CN"/>
        </w:rPr>
        <w:t xml:space="preserve"> </w:t>
      </w:r>
      <w:r>
        <w:rPr>
          <w:rFonts w:cs="宋体" w:hint="eastAsia"/>
          <w:lang w:eastAsia="zh-CN"/>
        </w:rPr>
        <w:t>验</w:t>
      </w:r>
      <w:r>
        <w:rPr>
          <w:rFonts w:cs="宋体"/>
          <w:spacing w:val="-75"/>
          <w:lang w:eastAsia="zh-CN"/>
        </w:rPr>
        <w:t xml:space="preserve"> </w:t>
      </w:r>
      <w:r>
        <w:rPr>
          <w:rFonts w:hint="eastAsia"/>
          <w:lang w:eastAsia="zh-CN"/>
        </w:rPr>
        <w:t>装</w:t>
      </w:r>
      <w:r>
        <w:rPr>
          <w:spacing w:val="-75"/>
          <w:lang w:eastAsia="zh-CN"/>
        </w:rPr>
        <w:t xml:space="preserve"> </w:t>
      </w:r>
      <w:r>
        <w:rPr>
          <w:rFonts w:cs="宋体" w:hint="eastAsia"/>
          <w:lang w:eastAsia="zh-CN"/>
        </w:rPr>
        <w:t>置</w:t>
      </w:r>
      <w:r>
        <w:rPr>
          <w:rFonts w:cs="宋体"/>
          <w:spacing w:val="-76"/>
          <w:lang w:eastAsia="zh-CN"/>
        </w:rPr>
        <w:t xml:space="preserve"> </w:t>
      </w:r>
      <w:r>
        <w:rPr>
          <w:rFonts w:hint="eastAsia"/>
          <w:lang w:eastAsia="zh-CN"/>
        </w:rPr>
        <w:t>．</w:t>
      </w:r>
      <w:r>
        <w:rPr>
          <w:spacing w:val="-75"/>
          <w:lang w:eastAsia="zh-CN"/>
        </w:rPr>
        <w:t xml:space="preserve"> </w:t>
      </w:r>
      <w:r>
        <w:rPr>
          <w:rFonts w:cs="宋体" w:hint="eastAsia"/>
          <w:lang w:eastAsia="zh-CN"/>
        </w:rPr>
        <w:t>实</w:t>
      </w:r>
      <w:r>
        <w:rPr>
          <w:rFonts w:cs="宋体"/>
          <w:spacing w:val="-75"/>
          <w:lang w:eastAsia="zh-CN"/>
        </w:rPr>
        <w:t xml:space="preserve"> </w:t>
      </w:r>
      <w:r>
        <w:rPr>
          <w:rFonts w:cs="宋体" w:hint="eastAsia"/>
          <w:lang w:eastAsia="zh-CN"/>
        </w:rPr>
        <w:t>验</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先</w:t>
      </w:r>
      <w:r>
        <w:rPr>
          <w:rFonts w:cs="宋体"/>
          <w:spacing w:val="-75"/>
          <w:lang w:eastAsia="zh-CN"/>
        </w:rPr>
        <w:t xml:space="preserve"> </w:t>
      </w:r>
      <w:r>
        <w:rPr>
          <w:rFonts w:hint="eastAsia"/>
          <w:lang w:eastAsia="zh-CN"/>
        </w:rPr>
        <w:t>将</w:t>
      </w:r>
      <w:r>
        <w:rPr>
          <w:spacing w:val="-75"/>
          <w:lang w:eastAsia="zh-CN"/>
        </w:rPr>
        <w:t xml:space="preserve"> </w:t>
      </w:r>
      <w:r>
        <w:rPr>
          <w:rFonts w:cs="宋体" w:hint="eastAsia"/>
          <w:lang w:eastAsia="zh-CN"/>
        </w:rPr>
        <w:t>固</w:t>
      </w:r>
      <w:r>
        <w:rPr>
          <w:rFonts w:cs="宋体"/>
          <w:spacing w:val="-75"/>
          <w:lang w:eastAsia="zh-CN"/>
        </w:rPr>
        <w:t xml:space="preserve"> </w:t>
      </w:r>
      <w:r>
        <w:rPr>
          <w:rFonts w:cs="宋体" w:hint="eastAsia"/>
          <w:lang w:eastAsia="zh-CN"/>
        </w:rPr>
        <w:t>体</w:t>
      </w:r>
      <w:r>
        <w:rPr>
          <w:rFonts w:cs="宋体"/>
          <w:spacing w:val="-75"/>
          <w:lang w:eastAsia="zh-CN"/>
        </w:rPr>
        <w:t xml:space="preserve"> </w:t>
      </w:r>
      <w:r>
        <w:rPr>
          <w:rFonts w:hint="eastAsia"/>
          <w:spacing w:val="15"/>
          <w:lang w:eastAsia="zh-CN"/>
        </w:rPr>
        <w:t>物质</w:t>
      </w:r>
      <w:r>
        <w:rPr>
          <w:spacing w:val="-75"/>
          <w:lang w:eastAsia="zh-CN"/>
        </w:rPr>
        <w:t xml:space="preserve"> </w:t>
      </w:r>
      <w:r>
        <w:rPr>
          <w:rFonts w:cs="宋体" w:hint="eastAsia"/>
          <w:lang w:eastAsia="zh-CN"/>
        </w:rPr>
        <w:t>和</w:t>
      </w:r>
    </w:p>
    <w:p w:rsidR="001B72D3" w:rsidRDefault="001B72D3">
      <w:pPr>
        <w:pStyle w:val="BodyText"/>
        <w:ind w:left="83" w:right="115"/>
        <w:jc w:val="center"/>
        <w:rPr>
          <w:lang w:eastAsia="zh-CN"/>
        </w:rPr>
      </w:pPr>
      <w:r>
        <w:rPr>
          <w:rFonts w:cs="宋体" w:hint="eastAsia"/>
          <w:lang w:eastAsia="zh-CN"/>
        </w:rPr>
        <w:t>温</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计</w:t>
      </w:r>
      <w:r>
        <w:rPr>
          <w:rFonts w:cs="宋体"/>
          <w:spacing w:val="-75"/>
          <w:lang w:eastAsia="zh-CN"/>
        </w:rPr>
        <w:t xml:space="preserve"> </w:t>
      </w:r>
      <w:r>
        <w:rPr>
          <w:rFonts w:cs="宋体" w:hint="eastAsia"/>
          <w:lang w:eastAsia="zh-CN"/>
        </w:rPr>
        <w:t>分</w:t>
      </w:r>
      <w:r>
        <w:rPr>
          <w:rFonts w:cs="宋体"/>
          <w:spacing w:val="-75"/>
          <w:lang w:eastAsia="zh-CN"/>
        </w:rPr>
        <w:t xml:space="preserve"> </w:t>
      </w:r>
      <w:r>
        <w:rPr>
          <w:rFonts w:cs="宋体" w:hint="eastAsia"/>
          <w:lang w:eastAsia="zh-CN"/>
        </w:rPr>
        <w:t>别</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cs="宋体" w:hint="eastAsia"/>
          <w:lang w:eastAsia="zh-CN"/>
        </w:rPr>
        <w:t>试</w:t>
      </w:r>
      <w:r>
        <w:rPr>
          <w:rFonts w:cs="宋体"/>
          <w:spacing w:val="-75"/>
          <w:lang w:eastAsia="zh-CN"/>
        </w:rPr>
        <w:t xml:space="preserve"> </w:t>
      </w:r>
      <w:r>
        <w:rPr>
          <w:rFonts w:cs="宋体" w:hint="eastAsia"/>
          <w:spacing w:val="15"/>
          <w:lang w:eastAsia="zh-CN"/>
        </w:rPr>
        <w:t>管内</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再</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lang w:eastAsia="zh-CN"/>
        </w:rPr>
        <w:t>入</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spacing w:val="15"/>
          <w:lang w:eastAsia="zh-CN"/>
        </w:rPr>
        <w:t>烧杯</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水</w:t>
      </w:r>
      <w:r>
        <w:rPr>
          <w:rFonts w:cs="宋体"/>
          <w:spacing w:val="-75"/>
          <w:lang w:eastAsia="zh-CN"/>
        </w:rPr>
        <w:t xml:space="preserve"> </w:t>
      </w:r>
      <w:r>
        <w:rPr>
          <w:rFonts w:hint="eastAsia"/>
          <w:spacing w:val="30"/>
          <w:lang w:eastAsia="zh-CN"/>
        </w:rPr>
        <w:t>中，</w:t>
      </w:r>
      <w:r>
        <w:rPr>
          <w:rFonts w:hint="eastAsia"/>
          <w:lang w:eastAsia="zh-CN"/>
        </w:rPr>
        <w:t>观</w:t>
      </w:r>
      <w:r>
        <w:rPr>
          <w:spacing w:val="-75"/>
          <w:lang w:eastAsia="zh-CN"/>
        </w:rPr>
        <w:t xml:space="preserve"> </w:t>
      </w:r>
      <w:r>
        <w:rPr>
          <w:rFonts w:cs="宋体" w:hint="eastAsia"/>
          <w:spacing w:val="15"/>
          <w:lang w:eastAsia="zh-CN"/>
        </w:rPr>
        <w:t>察固</w:t>
      </w:r>
      <w:r>
        <w:rPr>
          <w:rFonts w:cs="宋体"/>
          <w:spacing w:val="-75"/>
          <w:lang w:eastAsia="zh-CN"/>
        </w:rPr>
        <w:t xml:space="preserve"> </w:t>
      </w:r>
      <w:r>
        <w:rPr>
          <w:rFonts w:cs="宋体" w:hint="eastAsia"/>
          <w:lang w:eastAsia="zh-CN"/>
        </w:rPr>
        <w:t>体</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熔化</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lang w:eastAsia="zh-CN"/>
        </w:rPr>
        <w:t>．</w:t>
      </w:r>
    </w:p>
    <w:p w:rsidR="001B72D3" w:rsidRDefault="001B72D3">
      <w:pPr>
        <w:spacing w:before="3" w:line="280" w:lineRule="atLeast"/>
        <w:rPr>
          <w:rFonts w:ascii="宋体" w:cs="宋体"/>
          <w:sz w:val="21"/>
          <w:szCs w:val="21"/>
          <w:lang w:eastAsia="zh-CN"/>
        </w:rPr>
      </w:pPr>
    </w:p>
    <w:p w:rsidR="001B72D3" w:rsidRDefault="001B72D3">
      <w:pPr>
        <w:ind w:left="5391"/>
        <w:rPr>
          <w:rFonts w:ascii="Times New Roman" w:hAnsi="Times New Roman"/>
          <w:sz w:val="19"/>
          <w:szCs w:val="19"/>
        </w:rPr>
      </w:pPr>
      <w:r>
        <w:rPr>
          <w:noProof/>
          <w:lang w:eastAsia="zh-CN"/>
        </w:rPr>
        <w:pict>
          <v:shape id="_x0000_s7175" type="#_x0000_t75" style="position:absolute;left:0;text-align:left;margin-left:44.1pt;margin-top:-5.35pt;width:70.9pt;height:130.1pt;z-index:-251660800;mso-position-horizontal-relative:page">
            <v:imagedata r:id="rId45" o:title=""/>
            <w10:wrap anchorx="page"/>
          </v:shape>
        </w:pict>
      </w:r>
      <w:r>
        <w:rPr>
          <w:noProof/>
          <w:lang w:eastAsia="zh-CN"/>
        </w:rPr>
        <w:pict>
          <v:shape id="_x0000_s7176" type="#_x0000_t75" style="position:absolute;left:0;text-align:left;margin-left:287.9pt;margin-top:3.35pt;width:122.1pt;height:109.8pt;z-index:-251658752;mso-position-horizontal-relative:page">
            <v:imagedata r:id="rId46" o:title=""/>
            <w10:wrap anchorx="page"/>
          </v:shape>
        </w:pict>
      </w:r>
      <w:r>
        <w:rPr>
          <w:rFonts w:ascii="宋体" w:hAnsi="宋体" w:cs="宋体" w:hint="eastAsia"/>
          <w:spacing w:val="1"/>
          <w:sz w:val="19"/>
          <w:szCs w:val="19"/>
        </w:rPr>
        <w:t>温度</w:t>
      </w:r>
      <w:r>
        <w:rPr>
          <w:rFonts w:ascii="宋体" w:hAnsi="宋体" w:cs="宋体"/>
          <w:spacing w:val="-64"/>
          <w:sz w:val="19"/>
          <w:szCs w:val="19"/>
        </w:rPr>
        <w:t xml:space="preserve"> </w:t>
      </w:r>
      <w:r>
        <w:rPr>
          <w:rFonts w:ascii="Times New Roman" w:hAnsi="Times New Roman"/>
          <w:sz w:val="19"/>
          <w:szCs w:val="19"/>
        </w:rPr>
        <w:t>/</w:t>
      </w:r>
      <w:r>
        <w:rPr>
          <w:rFonts w:ascii="Times New Roman" w:hAnsi="Times New Roman"/>
          <w:spacing w:val="8"/>
          <w:sz w:val="19"/>
          <w:szCs w:val="19"/>
        </w:rPr>
        <w:t xml:space="preserve"> </w:t>
      </w:r>
      <w:r>
        <w:rPr>
          <w:rFonts w:ascii="Times New Roman" w:hAnsi="Times New Roman"/>
          <w:position w:val="8"/>
          <w:sz w:val="11"/>
          <w:szCs w:val="11"/>
        </w:rPr>
        <w:t>o</w:t>
      </w:r>
      <w:r>
        <w:rPr>
          <w:rFonts w:ascii="Times New Roman" w:hAnsi="Times New Roman"/>
          <w:spacing w:val="-8"/>
          <w:position w:val="8"/>
          <w:sz w:val="11"/>
          <w:szCs w:val="11"/>
        </w:rPr>
        <w:t xml:space="preserve"> </w:t>
      </w:r>
      <w:r>
        <w:rPr>
          <w:rFonts w:ascii="Times New Roman" w:hAnsi="Times New Roman"/>
          <w:sz w:val="19"/>
          <w:szCs w:val="19"/>
        </w:rPr>
        <w:t>C</w:t>
      </w:r>
    </w:p>
    <w:p w:rsidR="001B72D3" w:rsidRDefault="001B72D3">
      <w:pPr>
        <w:spacing w:before="16" w:line="260" w:lineRule="atLeast"/>
        <w:rPr>
          <w:rFonts w:ascii="Times New Roman" w:hAnsi="Times New Roman"/>
        </w:rPr>
      </w:pPr>
    </w:p>
    <w:p w:rsidR="001B72D3" w:rsidRDefault="001B72D3">
      <w:pPr>
        <w:tabs>
          <w:tab w:val="left" w:pos="5014"/>
          <w:tab w:val="left" w:pos="6862"/>
          <w:tab w:val="left" w:pos="7217"/>
        </w:tabs>
        <w:spacing w:before="75"/>
        <w:ind w:left="2909"/>
        <w:rPr>
          <w:rFonts w:ascii="Times New Roman" w:hAnsi="Times New Roman"/>
          <w:sz w:val="19"/>
          <w:szCs w:val="19"/>
        </w:rPr>
      </w:pPr>
      <w:r>
        <w:rPr>
          <w:noProof/>
          <w:lang w:eastAsia="zh-CN"/>
        </w:rPr>
        <w:pict>
          <v:group id="_x0000_s7177" style="position:absolute;left:0;text-align:left;margin-left:126.6pt;margin-top:.15pt;width:118.3pt;height:97.65pt;z-index:-251659776;mso-position-horizontal-relative:page" coordorigin="2532,3" coordsize="2366,1953">
            <v:group id="_x0000_s7178" style="position:absolute;left:3016;top:137;width:63;height:2" coordorigin="3016,137" coordsize="63,2">
              <v:shape id="_x0000_s7179" style="position:absolute;left:3016;top:137;width:63;height:2" coordorigin="3016,137" coordsize="63,0" path="m3016,137r62,e" filled="f" strokeweight=".48pt">
                <v:path arrowok="t"/>
              </v:shape>
            </v:group>
            <v:group id="_x0000_s7180" style="position:absolute;left:3016;top:405;width:63;height:2" coordorigin="3016,405" coordsize="63,2">
              <v:shape id="_x0000_s7181" style="position:absolute;left:3016;top:405;width:63;height:2" coordorigin="3016,405" coordsize="63,0" path="m3016,405r62,e" filled="f" strokeweight=".48pt">
                <v:path arrowok="t"/>
              </v:shape>
            </v:group>
            <v:group id="_x0000_s7182" style="position:absolute;left:3016;top:672;width:92;height:2" coordorigin="3016,672" coordsize="92,2">
              <v:shape id="_x0000_s7183" style="position:absolute;left:3016;top:672;width:92;height:2" coordorigin="3016,672" coordsize="92,0" path="m3016,672r91,e" filled="f" strokeweight=".48pt">
                <v:path arrowok="t"/>
              </v:shape>
            </v:group>
            <v:group id="_x0000_s7184" style="position:absolute;left:3016;top:939;width:63;height:2" coordorigin="3016,939" coordsize="63,2">
              <v:shape id="_x0000_s7185" style="position:absolute;left:3016;top:939;width:63;height:2" coordorigin="3016,939" coordsize="63,0" path="m3016,939r62,e" filled="f" strokeweight=".48pt">
                <v:path arrowok="t"/>
              </v:shape>
            </v:group>
            <v:group id="_x0000_s7186" style="position:absolute;left:3016;top:1206;width:63;height:2" coordorigin="3016,1206" coordsize="63,2">
              <v:shape id="_x0000_s7187" style="position:absolute;left:3016;top:1206;width:63;height:2" coordorigin="3016,1206" coordsize="63,0" path="m3016,1206r62,e" filled="f" strokeweight=".48pt">
                <v:path arrowok="t"/>
              </v:shape>
            </v:group>
            <v:group id="_x0000_s7188" style="position:absolute;left:3016;top:50;width:63;height:2" coordorigin="3016,50" coordsize="63,2">
              <v:shape id="_x0000_s7189" style="position:absolute;left:3016;top:50;width:63;height:2" coordorigin="3016,50" coordsize="63,0" path="m3016,50r62,e" filled="f" strokeweight=".48pt">
                <v:path arrowok="t"/>
              </v:shape>
            </v:group>
            <v:group id="_x0000_s7190" style="position:absolute;left:3016;top:316;width:63;height:2" coordorigin="3016,316" coordsize="63,2">
              <v:shape id="_x0000_s7191" style="position:absolute;left:3016;top:316;width:63;height:2" coordorigin="3016,316" coordsize="63,0" path="m3016,316r62,e" filled="f" strokeweight=".48pt">
                <v:path arrowok="t"/>
              </v:shape>
            </v:group>
            <v:group id="_x0000_s7192" style="position:absolute;left:3016;top:584;width:63;height:2" coordorigin="3016,584" coordsize="63,2">
              <v:shape id="_x0000_s7193" style="position:absolute;left:3016;top:584;width:63;height:2" coordorigin="3016,584" coordsize="63,0" path="m3016,584r62,e" filled="f" strokeweight=".48pt">
                <v:path arrowok="t"/>
              </v:shape>
            </v:group>
            <v:group id="_x0000_s7194" style="position:absolute;left:3016;top:850;width:63;height:2" coordorigin="3016,850" coordsize="63,2">
              <v:shape id="_x0000_s7195" style="position:absolute;left:3016;top:850;width:63;height:2" coordorigin="3016,850" coordsize="63,0" path="m3016,850r62,e" filled="f" strokeweight=".48pt">
                <v:path arrowok="t"/>
              </v:shape>
            </v:group>
            <v:group id="_x0000_s7196" style="position:absolute;left:3016;top:1118;width:113;height:2" coordorigin="3016,1118" coordsize="113,2">
              <v:shape id="_x0000_s7197" style="position:absolute;left:3016;top:1118;width:113;height:2" coordorigin="3016,1118" coordsize="113,0" path="m3016,1118r112,e" filled="f" strokeweight=".48pt">
                <v:path arrowok="t"/>
              </v:shape>
            </v:group>
            <v:group id="_x0000_s7198" style="position:absolute;left:3016;top:227;width:113;height:2" coordorigin="3016,227" coordsize="113,2">
              <v:shape id="_x0000_s7199" style="position:absolute;left:3016;top:227;width:113;height:2" coordorigin="3016,227" coordsize="113,0" path="m3016,227r112,e" filled="f" strokeweight=".48pt">
                <v:path arrowok="t"/>
              </v:shape>
            </v:group>
            <v:group id="_x0000_s7200" style="position:absolute;left:3016;top:495;width:63;height:2" coordorigin="3016,495" coordsize="63,2">
              <v:shape id="_x0000_s7201" style="position:absolute;left:3016;top:495;width:63;height:2" coordorigin="3016,495" coordsize="63,0" path="m3016,495r62,e" filled="f" strokeweight=".48pt">
                <v:path arrowok="t"/>
              </v:shape>
            </v:group>
            <v:group id="_x0000_s7202" style="position:absolute;left:3016;top:761;width:63;height:2" coordorigin="3016,761" coordsize="63,2">
              <v:shape id="_x0000_s7203" style="position:absolute;left:3016;top:761;width:63;height:2" coordorigin="3016,761" coordsize="63,0" path="m3016,761r62,e" filled="f" strokeweight=".48pt">
                <v:path arrowok="t"/>
              </v:shape>
            </v:group>
            <v:group id="_x0000_s7204" style="position:absolute;left:3016;top:1028;width:63;height:2" coordorigin="3016,1028" coordsize="63,2">
              <v:shape id="_x0000_s7205" style="position:absolute;left:3016;top:1028;width:63;height:2" coordorigin="3016,1028" coordsize="63,0" path="m3016,1028r62,e" filled="f" strokeweight=".48pt">
                <v:path arrowok="t"/>
              </v:shape>
            </v:group>
            <v:group id="_x0000_s7206" style="position:absolute;left:3016;top:1295;width:63;height:2" coordorigin="3016,1295" coordsize="63,2">
              <v:shape id="_x0000_s7207" style="position:absolute;left:3016;top:1295;width:63;height:2" coordorigin="3016,1295" coordsize="63,0" path="m3016,1295r62,e" filled="f" strokeweight=".48pt">
                <v:path arrowok="t"/>
              </v:shape>
            </v:group>
            <v:group id="_x0000_s7208" style="position:absolute;left:3016;top:27;width:2;height:1301" coordorigin="3016,27" coordsize="2,1301">
              <v:shape id="_x0000_s7209" style="position:absolute;left:3016;top:27;width:2;height:1301" coordorigin="3016,27" coordsize="0,1301" path="m3016,27r,1301e" filled="f" strokeweight=".48pt">
                <v:path arrowok="t"/>
              </v:shape>
            </v:group>
            <v:group id="_x0000_s7210" style="position:absolute;left:3280;top:137;width:63;height:2" coordorigin="3280,137" coordsize="63,2">
              <v:shape id="_x0000_s7211" style="position:absolute;left:3280;top:137;width:63;height:2" coordorigin="3280,137" coordsize="63,0" path="m3342,137r-62,e" filled="f" strokeweight=".48pt">
                <v:path arrowok="t"/>
              </v:shape>
            </v:group>
            <v:group id="_x0000_s7212" style="position:absolute;left:3280;top:405;width:63;height:2" coordorigin="3280,405" coordsize="63,2">
              <v:shape id="_x0000_s7213" style="position:absolute;left:3280;top:405;width:63;height:2" coordorigin="3280,405" coordsize="63,0" path="m3342,405r-62,e" filled="f" strokeweight=".48pt">
                <v:path arrowok="t"/>
              </v:shape>
            </v:group>
            <v:group id="_x0000_s7214" style="position:absolute;left:3251;top:672;width:92;height:2" coordorigin="3251,672" coordsize="92,2">
              <v:shape id="_x0000_s7215" style="position:absolute;left:3251;top:672;width:92;height:2" coordorigin="3251,672" coordsize="92,0" path="m3342,672r-91,e" filled="f" strokeweight=".48pt">
                <v:path arrowok="t"/>
              </v:shape>
            </v:group>
            <v:group id="_x0000_s7216" style="position:absolute;left:3280;top:939;width:63;height:2" coordorigin="3280,939" coordsize="63,2">
              <v:shape id="_x0000_s7217" style="position:absolute;left:3280;top:939;width:63;height:2" coordorigin="3280,939" coordsize="63,0" path="m3342,939r-62,e" filled="f" strokeweight=".48pt">
                <v:path arrowok="t"/>
              </v:shape>
            </v:group>
            <v:group id="_x0000_s7218" style="position:absolute;left:3280;top:1206;width:63;height:2" coordorigin="3280,1206" coordsize="63,2">
              <v:shape id="_x0000_s7219" style="position:absolute;left:3280;top:1206;width:63;height:2" coordorigin="3280,1206" coordsize="63,0" path="m3342,1206r-62,e" filled="f" strokeweight=".48pt">
                <v:path arrowok="t"/>
              </v:shape>
            </v:group>
            <v:group id="_x0000_s7220" style="position:absolute;left:3280;top:50;width:63;height:2" coordorigin="3280,50" coordsize="63,2">
              <v:shape id="_x0000_s7221" style="position:absolute;left:3280;top:50;width:63;height:2" coordorigin="3280,50" coordsize="63,0" path="m3342,50r-62,e" filled="f" strokeweight=".48pt">
                <v:path arrowok="t"/>
              </v:shape>
            </v:group>
            <v:group id="_x0000_s7222" style="position:absolute;left:3280;top:316;width:63;height:2" coordorigin="3280,316" coordsize="63,2">
              <v:shape id="_x0000_s7223" style="position:absolute;left:3280;top:316;width:63;height:2" coordorigin="3280,316" coordsize="63,0" path="m3342,316r-62,e" filled="f" strokeweight=".48pt">
                <v:path arrowok="t"/>
              </v:shape>
            </v:group>
            <v:group id="_x0000_s7224" style="position:absolute;left:3280;top:584;width:63;height:2" coordorigin="3280,584" coordsize="63,2">
              <v:shape id="_x0000_s7225" style="position:absolute;left:3280;top:584;width:63;height:2" coordorigin="3280,584" coordsize="63,0" path="m3342,584r-62,e" filled="f" strokeweight=".48pt">
                <v:path arrowok="t"/>
              </v:shape>
            </v:group>
            <v:group id="_x0000_s7226" style="position:absolute;left:3280;top:850;width:63;height:2" coordorigin="3280,850" coordsize="63,2">
              <v:shape id="_x0000_s7227" style="position:absolute;left:3280;top:850;width:63;height:2" coordorigin="3280,850" coordsize="63,0" path="m3342,850r-62,e" filled="f" strokeweight=".48pt">
                <v:path arrowok="t"/>
              </v:shape>
            </v:group>
            <v:group id="_x0000_s7228" style="position:absolute;left:3229;top:1118;width:113;height:2" coordorigin="3229,1118" coordsize="113,2">
              <v:shape id="_x0000_s7229" style="position:absolute;left:3229;top:1118;width:113;height:2" coordorigin="3229,1118" coordsize="113,0" path="m3342,1118r-113,e" filled="f" strokeweight=".48pt">
                <v:path arrowok="t"/>
              </v:shape>
            </v:group>
            <v:group id="_x0000_s7230" style="position:absolute;left:3229;top:227;width:113;height:2" coordorigin="3229,227" coordsize="113,2">
              <v:shape id="_x0000_s7231" style="position:absolute;left:3229;top:227;width:113;height:2" coordorigin="3229,227" coordsize="113,0" path="m3342,227r-113,e" filled="f" strokeweight=".48pt">
                <v:path arrowok="t"/>
              </v:shape>
            </v:group>
            <v:group id="_x0000_s7232" style="position:absolute;left:3280;top:495;width:63;height:2" coordorigin="3280,495" coordsize="63,2">
              <v:shape id="_x0000_s7233" style="position:absolute;left:3280;top:495;width:63;height:2" coordorigin="3280,495" coordsize="63,0" path="m3342,495r-62,e" filled="f" strokeweight=".48pt">
                <v:path arrowok="t"/>
              </v:shape>
            </v:group>
            <v:group id="_x0000_s7234" style="position:absolute;left:3280;top:761;width:63;height:2" coordorigin="3280,761" coordsize="63,2">
              <v:shape id="_x0000_s7235" style="position:absolute;left:3280;top:761;width:63;height:2" coordorigin="3280,761" coordsize="63,0" path="m3342,761r-62,e" filled="f" strokeweight=".48pt">
                <v:path arrowok="t"/>
              </v:shape>
            </v:group>
            <v:group id="_x0000_s7236" style="position:absolute;left:3280;top:1028;width:63;height:2" coordorigin="3280,1028" coordsize="63,2">
              <v:shape id="_x0000_s7237" style="position:absolute;left:3280;top:1028;width:63;height:2" coordorigin="3280,1028" coordsize="63,0" path="m3342,1028r-62,e" filled="f" strokeweight=".48pt">
                <v:path arrowok="t"/>
              </v:shape>
            </v:group>
            <v:group id="_x0000_s7238" style="position:absolute;left:3280;top:1295;width:63;height:2" coordorigin="3280,1295" coordsize="63,2">
              <v:shape id="_x0000_s7239" style="position:absolute;left:3280;top:1295;width:63;height:2" coordorigin="3280,1295" coordsize="63,0" path="m3342,1295r-62,e" filled="f" strokeweight=".48pt">
                <v:path arrowok="t"/>
              </v:shape>
            </v:group>
            <v:group id="_x0000_s7240" style="position:absolute;left:3342;top:27;width:2;height:1301" coordorigin="3342,27" coordsize="2,1301">
              <v:shape id="_x0000_s7241" style="position:absolute;left:3342;top:27;width:2;height:1301" coordorigin="3342,27" coordsize="0,1301" path="m3342,27r,1301e" filled="f" strokeweight=".48pt">
                <v:path arrowok="t"/>
              </v:shape>
              <v:shape id="_x0000_s7242" type="#_x0000_t75" style="position:absolute;left:3150;top:309;width:56;height:1037">
                <v:imagedata r:id="rId47" o:title=""/>
              </v:shape>
            </v:group>
            <v:group id="_x0000_s7243" style="position:absolute;left:3208;top:17;width:2;height:1328" coordorigin="3208,17" coordsize="2,1328">
              <v:shape id="_x0000_s7244" style="position:absolute;left:3208;top:17;width:2;height:1328" coordorigin="3208,17" coordsize="0,1328" path="m3208,17r,1327e" filled="f" strokeweight=".48pt">
                <v:path arrowok="t"/>
              </v:shape>
            </v:group>
            <v:group id="_x0000_s7245" style="position:absolute;left:3150;top:17;width:2;height:1328" coordorigin="3150,17" coordsize="2,1328">
              <v:shape id="_x0000_s7246" style="position:absolute;left:3150;top:17;width:2;height:1328" coordorigin="3150,17" coordsize="0,1328" path="m3150,17r,1327e" filled="f" strokeweight=".48pt">
                <v:path arrowok="t"/>
              </v:shape>
            </v:group>
            <v:group id="_x0000_s7247" style="position:absolute;left:2537;top:8;width:1464;height:1342" coordorigin="2537,8" coordsize="1464,1342">
              <v:shape id="_x0000_s7248" style="position:absolute;left:2537;top:8;width:1464;height:1342" coordorigin="2537,8" coordsize="1464,1342" path="m3646,1149r-58,54l3525,1249r-68,37l3386,1316r-74,20l3236,1347r-52,2l3131,1347r-103,-17l2932,1297r-89,-48l2763,1188r-71,-73l2634,1032r-46,-92l2556,840,2539,733r-2,-55l2539,623r17,-106l2588,417r46,-92l2692,242r71,-73l2843,108r89,-48l3028,27,3131,10r53,-2l3237,10r102,17l3435,60r89,48l3604,169r70,73l3733,325r46,92l3812,517r16,106l3830,678r,20l3826,759r-10,59l3801,877r-19,57l4001,1239r-355,-90xe" filled="f" strokeweight=".48pt">
                <v:path arrowok="t"/>
              </v:shape>
            </v:group>
            <v:group id="_x0000_s7249" style="position:absolute;left:4012;top:1123;width:41;height:2" coordorigin="4012,1123" coordsize="41,2">
              <v:shape id="_x0000_s7250" style="position:absolute;left:4012;top:1123;width:41;height:2" coordorigin="4012,1123" coordsize="41,0" path="m4012,1123r40,e" filled="f" strokeweight=".3pt">
                <v:path arrowok="t"/>
              </v:shape>
            </v:group>
            <v:group id="_x0000_s7251" style="position:absolute;left:4012;top:1307;width:41;height:2" coordorigin="4012,1307" coordsize="41,2">
              <v:shape id="_x0000_s7252" style="position:absolute;left:4012;top:1307;width:41;height:2" coordorigin="4012,1307" coordsize="41,0" path="m4012,1307r40,e" filled="f" strokeweight=".24pt">
                <v:path arrowok="t"/>
              </v:shape>
            </v:group>
            <v:group id="_x0000_s7253" style="position:absolute;left:4012;top:1062;width:41;height:2" coordorigin="4012,1062" coordsize="41,2">
              <v:shape id="_x0000_s7254" style="position:absolute;left:4012;top:1062;width:41;height:2" coordorigin="4012,1062" coordsize="41,0" path="m4012,1062r40,e" filled="f" strokeweight=".24pt">
                <v:path arrowok="t"/>
              </v:shape>
            </v:group>
            <v:group id="_x0000_s7255" style="position:absolute;left:4012;top:1246;width:41;height:2" coordorigin="4012,1246" coordsize="41,2">
              <v:shape id="_x0000_s7256" style="position:absolute;left:4012;top:1246;width:41;height:2" coordorigin="4012,1246" coordsize="41,0" path="m4012,1246r40,e" filled="f" strokeweight=".24pt">
                <v:path arrowok="t"/>
              </v:shape>
            </v:group>
            <v:group id="_x0000_s7257" style="position:absolute;left:4012;top:1185;width:76;height:2" coordorigin="4012,1185" coordsize="76,2">
              <v:shape id="_x0000_s7258" style="position:absolute;left:4012;top:1185;width:76;height:2" coordorigin="4012,1185" coordsize="76,0" path="m4012,1185r75,e" filled="f" strokeweight=".24pt">
                <v:path arrowok="t"/>
              </v:shape>
            </v:group>
            <v:group id="_x0000_s7259" style="position:absolute;left:4012;top:1492;width:60;height:2" coordorigin="4012,1492" coordsize="60,2">
              <v:shape id="_x0000_s7260" style="position:absolute;left:4012;top:1492;width:60;height:2" coordorigin="4012,1492" coordsize="60,0" path="m4012,1492r60,e" filled="f" strokeweight=".24pt">
                <v:path arrowok="t"/>
              </v:shape>
            </v:group>
            <v:group id="_x0000_s7261" style="position:absolute;left:4012;top:1431;width:41;height:2" coordorigin="4012,1431" coordsize="41,2">
              <v:shape id="_x0000_s7262" style="position:absolute;left:4012;top:1431;width:41;height:2" coordorigin="4012,1431" coordsize="41,0" path="m4012,1431r40,e" filled="f" strokeweight=".24pt">
                <v:path arrowok="t"/>
              </v:shape>
            </v:group>
            <v:group id="_x0000_s7263" style="position:absolute;left:4012;top:1369;width:41;height:2" coordorigin="4012,1369" coordsize="41,2">
              <v:shape id="_x0000_s7264" style="position:absolute;left:4012;top:1369;width:41;height:2" coordorigin="4012,1369" coordsize="41,0" path="m4012,1369r40,e" filled="f" strokeweight=".3pt">
                <v:path arrowok="t"/>
              </v:shape>
            </v:group>
            <v:group id="_x0000_s7265" style="position:absolute;left:4012;top:1675;width:41;height:2" coordorigin="4012,1675" coordsize="41,2">
              <v:shape id="_x0000_s7266" style="position:absolute;left:4012;top:1675;width:41;height:2" coordorigin="4012,1675" coordsize="41,0" path="m4012,1675r40,e" filled="f" strokeweight=".3pt">
                <v:path arrowok="t"/>
              </v:shape>
            </v:group>
            <v:group id="_x0000_s7267" style="position:absolute;left:4012;top:1613;width:41;height:2" coordorigin="4012,1613" coordsize="41,2">
              <v:shape id="_x0000_s7268" style="position:absolute;left:4012;top:1613;width:41;height:2" coordorigin="4012,1613" coordsize="41,0" path="m4012,1613r40,e" filled="f" strokeweight=".24pt">
                <v:path arrowok="t"/>
              </v:shape>
            </v:group>
            <v:group id="_x0000_s7269" style="position:absolute;left:4012;top:1553;width:41;height:2" coordorigin="4012,1553" coordsize="41,2">
              <v:shape id="_x0000_s7270" style="position:absolute;left:4012;top:1553;width:41;height:2" coordorigin="4012,1553" coordsize="41,0" path="m4012,1553r40,e" filled="f" strokeweight=".24pt">
                <v:path arrowok="t"/>
              </v:shape>
            </v:group>
            <v:group id="_x0000_s7271" style="position:absolute;left:4012;top:1859;width:41;height:2" coordorigin="4012,1859" coordsize="41,2">
              <v:shape id="_x0000_s7272" style="position:absolute;left:4012;top:1859;width:41;height:2" coordorigin="4012,1859" coordsize="41,0" path="m4012,1859r40,e" filled="f" strokeweight=".24pt">
                <v:path arrowok="t"/>
              </v:shape>
            </v:group>
            <v:group id="_x0000_s7273" style="position:absolute;left:4012;top:1798;width:76;height:2" coordorigin="4012,1798" coordsize="76,2">
              <v:shape id="_x0000_s7274" style="position:absolute;left:4012;top:1798;width:76;height:2" coordorigin="4012,1798" coordsize="76,0" path="m4012,1798r75,e" filled="f" strokeweight=".24pt">
                <v:path arrowok="t"/>
              </v:shape>
            </v:group>
            <v:group id="_x0000_s7275" style="position:absolute;left:4012;top:1736;width:41;height:2" coordorigin="4012,1736" coordsize="41,2">
              <v:shape id="_x0000_s7276" style="position:absolute;left:4012;top:1736;width:41;height:2" coordorigin="4012,1736" coordsize="41,0" path="m4012,1736r40,e" filled="f" strokeweight=".3pt">
                <v:path arrowok="t"/>
              </v:shape>
            </v:group>
            <v:group id="_x0000_s7277" style="position:absolute;left:4012;top:1921;width:41;height:2" coordorigin="4012,1921" coordsize="41,2">
              <v:shape id="_x0000_s7278" style="position:absolute;left:4012;top:1921;width:41;height:2" coordorigin="4012,1921" coordsize="41,0" path="m4012,1921r40,e" filled="f" strokeweight=".3pt">
                <v:path arrowok="t"/>
              </v:shape>
            </v:group>
            <v:group id="_x0000_s7279" style="position:absolute;left:4012;top:424;width:2;height:1520" coordorigin="4012,424" coordsize="2,1520">
              <v:shape id="_x0000_s7280" style="position:absolute;left:4012;top:424;width:2;height:1520" coordorigin="4012,424" coordsize="0,1520" path="m4012,424r,1519e" filled="f" strokeweight=".24pt">
                <v:path arrowok="t"/>
              </v:shape>
              <v:shape id="_x0000_s7281" type="#_x0000_t75" style="position:absolute;left:4100;top:1241;width:38;height:714">
                <v:imagedata r:id="rId48" o:title=""/>
              </v:shape>
            </v:group>
            <v:group id="_x0000_s7282" style="position:absolute;left:4139;top:437;width:2;height:1516" coordorigin="4139,437" coordsize="2,1516">
              <v:shape id="_x0000_s7283" style="position:absolute;left:4139;top:437;width:2;height:1516" coordorigin="4139,437" coordsize="0,1516" path="m4139,437r,1516e" filled="f" strokeweight=".24pt">
                <v:path arrowok="t"/>
              </v:shape>
            </v:group>
            <v:group id="_x0000_s7284" style="position:absolute;left:4100;top:437;width:2;height:1516" coordorigin="4100,437" coordsize="2,1516">
              <v:shape id="_x0000_s7285" style="position:absolute;left:4100;top:437;width:2;height:1516" coordorigin="4100,437" coordsize="0,1516" path="m4100,437r,1516e" filled="f" strokeweight=".24pt">
                <v:path arrowok="t"/>
              </v:shape>
            </v:group>
            <v:group id="_x0000_s7286" style="position:absolute;left:4186;top:508;width:41;height:2" coordorigin="4186,508" coordsize="41,2">
              <v:shape id="_x0000_s7287" style="position:absolute;left:4186;top:508;width:41;height:2" coordorigin="4186,508" coordsize="41,0" path="m4226,508r-40,e" filled="f" strokeweight=".24pt">
                <v:path arrowok="t"/>
              </v:shape>
            </v:group>
            <v:group id="_x0000_s7288" style="position:absolute;left:4186;top:690;width:41;height:2" coordorigin="4186,690" coordsize="41,2">
              <v:shape id="_x0000_s7289" style="position:absolute;left:4186;top:690;width:41;height:2" coordorigin="4186,690" coordsize="41,0" path="m4226,690r-40,e" filled="f" strokeweight=".24pt">
                <v:path arrowok="t"/>
              </v:shape>
            </v:group>
            <v:group id="_x0000_s7290" style="position:absolute;left:4166;top:875;width:60;height:2" coordorigin="4166,875" coordsize="60,2">
              <v:shape id="_x0000_s7291" style="position:absolute;left:4166;top:875;width:60;height:2" coordorigin="4166,875" coordsize="60,0" path="m4226,875r-60,e" filled="f" strokeweight=".24pt">
                <v:path arrowok="t"/>
              </v:shape>
            </v:group>
            <v:group id="_x0000_s7292" style="position:absolute;left:4186;top:447;width:41;height:2" coordorigin="4186,447" coordsize="41,2">
              <v:shape id="_x0000_s7293" style="position:absolute;left:4186;top:447;width:41;height:2" coordorigin="4186,447" coordsize="41,0" path="m4226,447r-40,e" filled="f" strokeweight=".24pt">
                <v:path arrowok="t"/>
              </v:shape>
            </v:group>
            <v:group id="_x0000_s7294" style="position:absolute;left:4186;top:629;width:41;height:2" coordorigin="4186,629" coordsize="41,2">
              <v:shape id="_x0000_s7295" style="position:absolute;left:4186;top:629;width:41;height:2" coordorigin="4186,629" coordsize="41,0" path="m4226,629r-40,e" filled="f" strokeweight=".24pt">
                <v:path arrowok="t"/>
              </v:shape>
            </v:group>
            <v:group id="_x0000_s7296" style="position:absolute;left:4186;top:815;width:41;height:2" coordorigin="4186,815" coordsize="41,2">
              <v:shape id="_x0000_s7297" style="position:absolute;left:4186;top:815;width:41;height:2" coordorigin="4186,815" coordsize="41,0" path="m4226,815r-40,e" filled="f" strokeweight=".24pt">
                <v:path arrowok="t"/>
              </v:shape>
            </v:group>
            <v:group id="_x0000_s7298" style="position:absolute;left:4186;top:999;width:41;height:2" coordorigin="4186,999" coordsize="41,2">
              <v:shape id="_x0000_s7299" style="position:absolute;left:4186;top:999;width:41;height:2" coordorigin="4186,999" coordsize="41,0" path="m4226,999r-40,e" filled="f" strokeweight=".24pt">
                <v:path arrowok="t"/>
              </v:shape>
            </v:group>
            <v:group id="_x0000_s7300" style="position:absolute;left:4152;top:569;width:75;height:2" coordorigin="4152,569" coordsize="75,2">
              <v:shape id="_x0000_s7301" style="position:absolute;left:4152;top:569;width:75;height:2" coordorigin="4152,569" coordsize="75,0" path="m4226,569r-74,e" filled="f" strokeweight=".24pt">
                <v:path arrowok="t"/>
              </v:shape>
            </v:group>
            <v:group id="_x0000_s7302" style="position:absolute;left:4186;top:754;width:41;height:2" coordorigin="4186,754" coordsize="41,2">
              <v:shape id="_x0000_s7303" style="position:absolute;left:4186;top:754;width:41;height:2" coordorigin="4186,754" coordsize="41,0" path="m4226,754r-40,e" filled="f" strokeweight=".24pt">
                <v:path arrowok="t"/>
              </v:shape>
            </v:group>
            <v:group id="_x0000_s7304" style="position:absolute;left:4186;top:936;width:41;height:2" coordorigin="4186,936" coordsize="41,2">
              <v:shape id="_x0000_s7305" style="position:absolute;left:4186;top:936;width:41;height:2" coordorigin="4186,936" coordsize="41,0" path="m4226,936r-40,e" filled="f" strokeweight=".24pt">
                <v:path arrowok="t"/>
              </v:shape>
            </v:group>
            <v:group id="_x0000_s7306" style="position:absolute;left:4186;top:1124;width:41;height:2" coordorigin="4186,1124" coordsize="41,2">
              <v:shape id="_x0000_s7307" style="position:absolute;left:4186;top:1124;width:41;height:2" coordorigin="4186,1124" coordsize="41,0" path="m4226,1124r-40,e" filled="f" strokeweight=".24pt">
                <v:path arrowok="t"/>
              </v:shape>
            </v:group>
            <v:group id="_x0000_s7308" style="position:absolute;left:4186;top:1307;width:41;height:2" coordorigin="4186,1307" coordsize="41,2">
              <v:shape id="_x0000_s7309" style="position:absolute;left:4186;top:1307;width:41;height:2" coordorigin="4186,1307" coordsize="41,0" path="m4226,1307r-40,e" filled="f" strokeweight=".24pt">
                <v:path arrowok="t"/>
              </v:shape>
            </v:group>
            <v:group id="_x0000_s7310" style="position:absolute;left:4166;top:1492;width:60;height:2" coordorigin="4166,1492" coordsize="60,2">
              <v:shape id="_x0000_s7311" style="position:absolute;left:4166;top:1492;width:60;height:2" coordorigin="4166,1492" coordsize="60,0" path="m4226,1492r-60,e" filled="f" strokeweight=".24pt">
                <v:path arrowok="t"/>
              </v:shape>
            </v:group>
            <v:group id="_x0000_s7312" style="position:absolute;left:4186;top:1676;width:41;height:2" coordorigin="4186,1676" coordsize="41,2">
              <v:shape id="_x0000_s7313" style="position:absolute;left:4186;top:1676;width:41;height:2" coordorigin="4186,1676" coordsize="41,0" path="m4226,1676r-40,e" filled="f" strokeweight=".24pt">
                <v:path arrowok="t"/>
              </v:shape>
            </v:group>
            <v:group id="_x0000_s7314" style="position:absolute;left:4186;top:1859;width:41;height:2" coordorigin="4186,1859" coordsize="41,2">
              <v:shape id="_x0000_s7315" style="position:absolute;left:4186;top:1859;width:41;height:2" coordorigin="4186,1859" coordsize="41,0" path="m4226,1859r-40,e" filled="f" strokeweight=".24pt">
                <v:path arrowok="t"/>
              </v:shape>
            </v:group>
            <v:group id="_x0000_s7316" style="position:absolute;left:4186;top:1062;width:41;height:2" coordorigin="4186,1062" coordsize="41,2">
              <v:shape id="_x0000_s7317" style="position:absolute;left:4186;top:1062;width:41;height:2" coordorigin="4186,1062" coordsize="41,0" path="m4226,1062r-40,e" filled="f" strokeweight=".24pt">
                <v:path arrowok="t"/>
              </v:shape>
              <v:shape id="_x0000_s7318" type="#_x0000_t75" style="position:absolute;left:4670;top:1089;width:227;height:218">
                <v:imagedata r:id="rId49" o:title=""/>
              </v:shape>
            </v:group>
            <v:group id="_x0000_s7319" style="position:absolute;left:4134;top:1245;width:504;height:2" coordorigin="4134,1245" coordsize="504,2">
              <v:shape id="_x0000_s7320" style="position:absolute;left:4134;top:1245;width:504;height:2" coordorigin="4134,1245" coordsize="504,0" path="m4134,1245r504,e" filled="f" strokeweight=".58pt">
                <v:path arrowok="t"/>
              </v:shape>
            </v:group>
            <v:group id="_x0000_s7321" style="position:absolute;left:4186;top:1431;width:41;height:2" coordorigin="4186,1431" coordsize="41,2">
              <v:shape id="_x0000_s7322" style="position:absolute;left:4186;top:1431;width:41;height:2" coordorigin="4186,1431" coordsize="41,0" path="m4226,1431r-40,e" filled="f" strokeweight=".24pt">
                <v:path arrowok="t"/>
              </v:shape>
            </v:group>
            <v:group id="_x0000_s7323" style="position:absolute;left:4186;top:1613;width:41;height:2" coordorigin="4186,1613" coordsize="41,2">
              <v:shape id="_x0000_s7324" style="position:absolute;left:4186;top:1613;width:41;height:2" coordorigin="4186,1613" coordsize="41,0" path="m4226,1613r-40,e" filled="f" strokeweight=".24pt">
                <v:path arrowok="t"/>
              </v:shape>
            </v:group>
            <v:group id="_x0000_s7325" style="position:absolute;left:4152;top:1798;width:75;height:2" coordorigin="4152,1798" coordsize="75,2">
              <v:shape id="_x0000_s7326" style="position:absolute;left:4152;top:1798;width:75;height:2" coordorigin="4152,1798" coordsize="75,0" path="m4226,1798r-74,e" filled="f" strokeweight=".24pt">
                <v:path arrowok="t"/>
              </v:shape>
            </v:group>
            <v:group id="_x0000_s7327" style="position:absolute;left:4152;top:1185;width:75;height:2" coordorigin="4152,1185" coordsize="75,2">
              <v:shape id="_x0000_s7328" style="position:absolute;left:4152;top:1185;width:75;height:2" coordorigin="4152,1185" coordsize="75,0" path="m4226,1185r-74,e" filled="f" strokeweight=".24pt">
                <v:path arrowok="t"/>
              </v:shape>
            </v:group>
            <v:group id="_x0000_s7329" style="position:absolute;left:4186;top:1370;width:41;height:2" coordorigin="4186,1370" coordsize="41,2">
              <v:shape id="_x0000_s7330" style="position:absolute;left:4186;top:1370;width:41;height:2" coordorigin="4186,1370" coordsize="41,0" path="m4226,1370r-40,e" filled="f" strokeweight=".24pt">
                <v:path arrowok="t"/>
              </v:shape>
            </v:group>
            <v:group id="_x0000_s7331" style="position:absolute;left:4186;top:1553;width:41;height:2" coordorigin="4186,1553" coordsize="41,2">
              <v:shape id="_x0000_s7332" style="position:absolute;left:4186;top:1553;width:41;height:2" coordorigin="4186,1553" coordsize="41,0" path="m4226,1553r-40,e" filled="f" strokeweight=".24pt">
                <v:path arrowok="t"/>
              </v:shape>
            </v:group>
            <v:group id="_x0000_s7333" style="position:absolute;left:4186;top:1737;width:41;height:2" coordorigin="4186,1737" coordsize="41,2">
              <v:shape id="_x0000_s7334" style="position:absolute;left:4186;top:1737;width:41;height:2" coordorigin="4186,1737" coordsize="41,0" path="m4226,1737r-40,e" filled="f" strokeweight=".24pt">
                <v:path arrowok="t"/>
              </v:shape>
            </v:group>
            <v:group id="_x0000_s7335" style="position:absolute;left:4186;top:1922;width:41;height:2" coordorigin="4186,1922" coordsize="41,2">
              <v:shape id="_x0000_s7336" style="position:absolute;left:4186;top:1922;width:41;height:2" coordorigin="4186,1922" coordsize="41,0" path="m4226,1922r-40,e" filled="f" strokeweight=".24pt">
                <v:path arrowok="t"/>
              </v:shape>
            </v:group>
            <v:group id="_x0000_s7337" style="position:absolute;left:4226;top:424;width:2;height:1516" coordorigin="4226,424" coordsize="2,1516">
              <v:shape id="_x0000_s7338" style="position:absolute;left:4226;top:424;width:2;height:1516" coordorigin="4226,424" coordsize="0,1516" path="m4226,424r,1516e" filled="f" strokeweight=".24pt">
                <v:path arrowok="t"/>
              </v:shape>
            </v:group>
            <v:group id="_x0000_s7339" style="position:absolute;left:4012;top:508;width:41;height:2" coordorigin="4012,508" coordsize="41,2">
              <v:shape id="_x0000_s7340" style="position:absolute;left:4012;top:508;width:41;height:2" coordorigin="4012,508" coordsize="41,0" path="m4012,508r40,e" filled="f" strokeweight=".24pt">
                <v:path arrowok="t"/>
              </v:shape>
            </v:group>
            <v:group id="_x0000_s7341" style="position:absolute;left:4012;top:690;width:41;height:2" coordorigin="4012,690" coordsize="41,2">
              <v:shape id="_x0000_s7342" style="position:absolute;left:4012;top:690;width:41;height:2" coordorigin="4012,690" coordsize="41,0" path="m4012,690r40,e" filled="f" strokeweight=".24pt">
                <v:path arrowok="t"/>
              </v:shape>
            </v:group>
            <v:group id="_x0000_s7343" style="position:absolute;left:4012;top:875;width:60;height:2" coordorigin="4012,875" coordsize="60,2">
              <v:shape id="_x0000_s7344" style="position:absolute;left:4012;top:875;width:60;height:2" coordorigin="4012,875" coordsize="60,0" path="m4012,875r60,e" filled="f" strokeweight=".24pt">
                <v:path arrowok="t"/>
              </v:shape>
            </v:group>
            <v:group id="_x0000_s7345" style="position:absolute;left:4012;top:447;width:41;height:2" coordorigin="4012,447" coordsize="41,2">
              <v:shape id="_x0000_s7346" style="position:absolute;left:4012;top:447;width:41;height:2" coordorigin="4012,447" coordsize="41,0" path="m4012,447r40,e" filled="f" strokeweight=".24pt">
                <v:path arrowok="t"/>
              </v:shape>
            </v:group>
            <v:group id="_x0000_s7347" style="position:absolute;left:4012;top:629;width:41;height:2" coordorigin="4012,629" coordsize="41,2">
              <v:shape id="_x0000_s7348" style="position:absolute;left:4012;top:629;width:41;height:2" coordorigin="4012,629" coordsize="41,0" path="m4012,629r40,e" filled="f" strokeweight=".24pt">
                <v:path arrowok="t"/>
              </v:shape>
            </v:group>
            <v:group id="_x0000_s7349" style="position:absolute;left:4012;top:815;width:41;height:2" coordorigin="4012,815" coordsize="41,2">
              <v:shape id="_x0000_s7350" style="position:absolute;left:4012;top:815;width:41;height:2" coordorigin="4012,815" coordsize="41,0" path="m4012,815r40,e" filled="f" strokeweight=".24pt">
                <v:path arrowok="t"/>
              </v:shape>
            </v:group>
            <v:group id="_x0000_s7351" style="position:absolute;left:4012;top:999;width:41;height:2" coordorigin="4012,999" coordsize="41,2">
              <v:shape id="_x0000_s7352" style="position:absolute;left:4012;top:999;width:41;height:2" coordorigin="4012,999" coordsize="41,0" path="m4012,999r40,e" filled="f" strokeweight=".24pt">
                <v:path arrowok="t"/>
              </v:shape>
            </v:group>
            <v:group id="_x0000_s7353" style="position:absolute;left:4012;top:569;width:76;height:2" coordorigin="4012,569" coordsize="76,2">
              <v:shape id="_x0000_s7354" style="position:absolute;left:4012;top:569;width:76;height:2" coordorigin="4012,569" coordsize="76,0" path="m4012,569r75,e" filled="f" strokeweight=".24pt">
                <v:path arrowok="t"/>
              </v:shape>
            </v:group>
            <v:group id="_x0000_s7355" style="position:absolute;left:4012;top:754;width:41;height:2" coordorigin="4012,754" coordsize="41,2">
              <v:shape id="_x0000_s7356" style="position:absolute;left:4012;top:754;width:41;height:2" coordorigin="4012,754" coordsize="41,0" path="m4012,754r40,e" filled="f" strokeweight=".24pt">
                <v:path arrowok="t"/>
              </v:shape>
            </v:group>
            <v:group id="_x0000_s7357" style="position:absolute;left:4012;top:936;width:41;height:2" coordorigin="4012,936" coordsize="41,2">
              <v:shape id="_x0000_s7358" style="position:absolute;left:4012;top:936;width:41;height:2" coordorigin="4012,936" coordsize="41,0" path="m4012,936r40,e" filled="f" strokeweight=".24pt">
                <v:path arrowok="t"/>
              </v:shape>
              <v:shape id="_x0000_s7359" type="#_x0000_t75" style="position:absolute;left:4450;top:626;width:314;height:310">
                <v:imagedata r:id="rId50" o:title=""/>
              </v:shape>
            </v:group>
            <v:group id="_x0000_s7360" style="position:absolute;left:4134;top:893;width:399;height:357" coordorigin="4134,893" coordsize="399,357">
              <v:shape id="_x0000_s7361" style="position:absolute;left:4134;top:893;width:399;height:357" coordorigin="4134,893" coordsize="399,357" path="m4162,1220r-4,1l4135,1241r-1,4l4135,1248r4,2l4142,1248r23,-20l4166,1226r-1,-4l4162,1220xe" fillcolor="black" stroked="f">
                <v:path arrowok="t"/>
              </v:shape>
              <v:shape id="_x0000_s7362" style="position:absolute;left:4134;top:893;width:399;height:357" coordorigin="4134,893" coordsize="399,357" path="m4214,1173r-3,1l4188,1194r-1,4l4188,1202r2,1l4194,1202r23,-20l4218,1179r-1,-4l4214,1173xe" fillcolor="black" stroked="f">
                <v:path arrowok="t"/>
              </v:shape>
              <v:shape id="_x0000_s7363" style="position:absolute;left:4134;top:893;width:399;height:357" coordorigin="4134,893" coordsize="399,357" path="m4266,1127r-4,1l4240,1148r-2,3l4240,1155r3,1l4247,1155r23,-19l4271,1132r-1,-4l4266,1127xe" fillcolor="black" stroked="f">
                <v:path arrowok="t"/>
              </v:shape>
              <v:shape id="_x0000_s7364" style="position:absolute;left:4134;top:893;width:399;height:357" coordorigin="4134,893" coordsize="399,357" path="m4319,1080r-4,2l4292,1101r-1,3l4292,1108r4,2l4300,1109r21,-20l4324,1085r-2,-3l4319,1080xe" fillcolor="black" stroked="f">
                <v:path arrowok="t"/>
              </v:shape>
              <v:shape id="_x0000_s7365" style="position:absolute;left:4134;top:893;width:399;height:357" coordorigin="4134,893" coordsize="399,357" path="m4370,1034r-3,1l4345,1055r-2,3l4344,1061r4,3l4351,1062r23,-20l4375,1038r-1,-3l4370,1034xe" fillcolor="black" stroked="f">
                <v:path arrowok="t"/>
              </v:shape>
              <v:shape id="_x0000_s7366" style="position:absolute;left:4134;top:893;width:399;height:357" coordorigin="4134,893" coordsize="399,357" path="m4423,987r-3,1l4397,1008r-1,4l4397,1016r3,1l4404,1016r22,-21l4428,992r-1,-4l4423,987xe" fillcolor="black" stroked="f">
                <v:path arrowok="t"/>
              </v:shape>
              <v:shape id="_x0000_s7367" style="position:absolute;left:4134;top:893;width:399;height:357" coordorigin="4134,893" coordsize="399,357" path="m4475,940r-4,1l4450,962r-3,3l4448,969r4,1l4456,969r22,-21l4480,946r-2,-4l4475,940xe" fillcolor="black" stroked="f">
                <v:path arrowok="t"/>
              </v:shape>
              <v:shape id="_x0000_s7368" style="position:absolute;left:4134;top:893;width:399;height:357" coordorigin="4134,893" coordsize="399,357" path="m4528,893r-4,1l4501,915r-1,3l4501,922r4,1l4508,922r22,-19l4532,899r-1,-3l4528,893xe" fillcolor="black" stroked="f">
                <v:path arrowok="t"/>
              </v:shape>
              <v:shape id="_x0000_s7369" type="#_x0000_t75" style="position:absolute;left:4495;top:1481;width:312;height:311">
                <v:imagedata r:id="rId51" o:title=""/>
              </v:shape>
            </v:group>
            <v:group id="_x0000_s7370" style="position:absolute;left:4153;top:1257;width:398;height:357" coordorigin="4153,1257" coordsize="398,357">
              <v:shape id="_x0000_s7371" style="position:absolute;left:4153;top:1257;width:398;height:357" coordorigin="4153,1257" coordsize="398,357" path="m4523,1583r-3,1l4519,1588r1,4l4543,1612r4,1l4549,1611r1,-4l4549,1604r-23,-20l4523,1583xe" fillcolor="black" stroked="f">
                <v:path arrowok="t"/>
              </v:shape>
              <v:shape id="_x0000_s7372" style="position:absolute;left:4153;top:1257;width:398;height:357" coordorigin="4153,1257" coordsize="398,357" path="m4471,1536r-3,2l4466,1541r2,4l4490,1565r4,1l4498,1564r1,-4l4498,1558r-23,-20l4471,1536xe" fillcolor="black" stroked="f">
                <v:path arrowok="t"/>
              </v:shape>
              <v:shape id="_x0000_s7373" style="position:absolute;left:4153;top:1257;width:398;height:357" coordorigin="4153,1257" coordsize="398,357" path="m4418,1490r-3,1l4414,1494r2,4l4438,1518r3,2l4445,1518r1,-3l4445,1511r-23,-20l4418,1490xe" fillcolor="black" stroked="f">
                <v:path arrowok="t"/>
              </v:shape>
              <v:shape id="_x0000_s7374" style="position:absolute;left:4153;top:1257;width:398;height:357" coordorigin="4153,1257" coordsize="398,357" path="m4367,1443r-4,2l4362,1449r1,2l4386,1472r4,1l4393,1472r1,-4l4392,1464r-22,-20l4367,1443xe" fillcolor="black" stroked="f">
                <v:path arrowok="t"/>
              </v:shape>
              <v:shape id="_x0000_s7375" style="position:absolute;left:4153;top:1257;width:398;height:357" coordorigin="4153,1257" coordsize="398,357" path="m4314,1396r-4,2l4309,1402r3,4l4333,1425r4,1l4340,1425r2,-4l4340,1418r-22,-21l4314,1396xe" fillcolor="black" stroked="f">
                <v:path arrowok="t"/>
              </v:shape>
              <v:shape id="_x0000_s7376" style="position:absolute;left:4153;top:1257;width:398;height:357" coordorigin="4153,1257" coordsize="398,357" path="m4262,1350r-3,2l4258,1355r1,4l4282,1378r3,1l4289,1378r1,-4l4288,1371r-22,-19l4262,1350xe" fillcolor="black" stroked="f">
                <v:path arrowok="t"/>
              </v:shape>
              <v:shape id="_x0000_s7377" style="position:absolute;left:4153;top:1257;width:398;height:357" coordorigin="4153,1257" coordsize="398,357" path="m4210,1304r-4,1l4205,1308r2,4l4229,1332r3,2l4236,1331r1,-3l4236,1324r-23,-19l4210,1304xe" fillcolor="black" stroked="f">
                <v:path arrowok="t"/>
              </v:shape>
              <v:shape id="_x0000_s7378" style="position:absolute;left:4153;top:1257;width:398;height:357" coordorigin="4153,1257" coordsize="398,357" path="m4158,1257r-4,1l4153,1262r1,3l4177,1286r4,1l4184,1284r2,-2l4183,1278r-21,-20l4158,1257xe" fillcolor="black" stroked="f">
                <v:path arrowok="t"/>
              </v:shape>
            </v:group>
            <w10:wrap anchorx="page"/>
          </v:group>
        </w:pict>
      </w:r>
      <w:r>
        <w:rPr>
          <w:rFonts w:ascii="Times New Roman"/>
          <w:position w:val="-3"/>
          <w:sz w:val="21"/>
        </w:rPr>
        <w:t>40</w:t>
      </w:r>
      <w:r>
        <w:rPr>
          <w:rFonts w:ascii="Times New Roman"/>
          <w:position w:val="-3"/>
          <w:sz w:val="21"/>
        </w:rPr>
        <w:tab/>
      </w:r>
      <w:r>
        <w:rPr>
          <w:rFonts w:ascii="Times New Roman"/>
          <w:w w:val="95"/>
          <w:sz w:val="19"/>
        </w:rPr>
        <w:t>100</w:t>
      </w:r>
      <w:r>
        <w:rPr>
          <w:rFonts w:ascii="Times New Roman"/>
          <w:w w:val="95"/>
          <w:sz w:val="19"/>
        </w:rPr>
        <w:tab/>
      </w:r>
      <w:r>
        <w:rPr>
          <w:rFonts w:ascii="Times New Roman"/>
          <w:position w:val="-10"/>
          <w:sz w:val="19"/>
        </w:rPr>
        <w:t>D</w:t>
      </w:r>
      <w:r>
        <w:rPr>
          <w:rFonts w:ascii="Times New Roman"/>
          <w:position w:val="-10"/>
          <w:sz w:val="19"/>
        </w:rPr>
        <w:tab/>
      </w:r>
      <w:r>
        <w:rPr>
          <w:rFonts w:ascii="Times New Roman"/>
          <w:position w:val="-8"/>
          <w:sz w:val="19"/>
        </w:rPr>
        <w:t>E</w:t>
      </w:r>
    </w:p>
    <w:p w:rsidR="001B72D3" w:rsidRDefault="001B72D3">
      <w:pPr>
        <w:tabs>
          <w:tab w:val="right" w:pos="1982"/>
        </w:tabs>
        <w:spacing w:before="43" w:line="309" w:lineRule="exact"/>
        <w:ind w:left="986"/>
        <w:jc w:val="center"/>
        <w:rPr>
          <w:rFonts w:ascii="Times New Roman" w:hAnsi="Times New Roman"/>
          <w:sz w:val="19"/>
          <w:szCs w:val="19"/>
        </w:rPr>
      </w:pPr>
      <w:r>
        <w:rPr>
          <w:noProof/>
          <w:lang w:eastAsia="zh-CN"/>
        </w:rPr>
        <w:pict>
          <v:shape id="_x0000_s7379" type="#_x0000_t202" style="position:absolute;left:0;text-align:left;margin-left:346.25pt;margin-top:26.65pt;width:6.35pt;height:9.5pt;z-index:-251656704;mso-position-horizontal-relative:page" filled="f" stroked="f">
            <v:textbox inset="0,0,0,0">
              <w:txbxContent>
                <w:p w:rsidR="001B72D3" w:rsidRDefault="001B72D3">
                  <w:pPr>
                    <w:spacing w:line="190" w:lineRule="exact"/>
                    <w:rPr>
                      <w:rFonts w:ascii="Times New Roman" w:hAnsi="Times New Roman"/>
                      <w:sz w:val="19"/>
                      <w:szCs w:val="19"/>
                    </w:rPr>
                  </w:pPr>
                  <w:r>
                    <w:rPr>
                      <w:rFonts w:ascii="Times New Roman"/>
                      <w:w w:val="95"/>
                      <w:sz w:val="19"/>
                    </w:rPr>
                    <w:t>C</w:t>
                  </w:r>
                </w:p>
              </w:txbxContent>
            </v:textbox>
            <w10:wrap anchorx="page"/>
          </v:shape>
        </w:pict>
      </w:r>
      <w:r>
        <w:rPr>
          <w:rFonts w:ascii="Times New Roman"/>
          <w:position w:val="-11"/>
          <w:sz w:val="21"/>
        </w:rPr>
        <w:t>A</w:t>
      </w:r>
      <w:r>
        <w:rPr>
          <w:rFonts w:ascii="Times New Roman"/>
          <w:sz w:val="19"/>
        </w:rPr>
        <w:tab/>
      </w:r>
      <w:r>
        <w:rPr>
          <w:rFonts w:ascii="Times New Roman"/>
          <w:spacing w:val="2"/>
          <w:sz w:val="19"/>
        </w:rPr>
        <w:t>80</w:t>
      </w:r>
    </w:p>
    <w:p w:rsidR="001B72D3" w:rsidRDefault="001B72D3">
      <w:pPr>
        <w:spacing w:line="309" w:lineRule="exact"/>
        <w:jc w:val="center"/>
        <w:rPr>
          <w:rFonts w:ascii="Times New Roman" w:hAnsi="Times New Roman"/>
          <w:sz w:val="19"/>
          <w:szCs w:val="19"/>
        </w:rPr>
        <w:sectPr w:rsidR="001B72D3">
          <w:type w:val="continuous"/>
          <w:pgSz w:w="9520" w:h="13840"/>
          <w:pgMar w:top="660" w:right="440" w:bottom="520" w:left="460" w:header="720" w:footer="720" w:gutter="0"/>
          <w:cols w:space="720"/>
        </w:sectPr>
      </w:pPr>
    </w:p>
    <w:p w:rsidR="001B72D3" w:rsidRDefault="001B72D3">
      <w:pPr>
        <w:pStyle w:val="BodyText"/>
        <w:tabs>
          <w:tab w:val="left" w:pos="4503"/>
        </w:tabs>
        <w:spacing w:before="236"/>
        <w:ind w:left="2902"/>
        <w:rPr>
          <w:rFonts w:ascii="Times New Roman" w:hAnsi="Times New Roman"/>
        </w:rPr>
      </w:pPr>
      <w:r>
        <w:rPr>
          <w:rFonts w:ascii="Times New Roman"/>
          <w:spacing w:val="1"/>
        </w:rPr>
        <w:t>3</w:t>
      </w:r>
      <w:r>
        <w:rPr>
          <w:rFonts w:ascii="Times New Roman"/>
        </w:rPr>
        <w:t>0</w:t>
      </w:r>
      <w:r>
        <w:rPr>
          <w:rFonts w:ascii="Times New Roman"/>
        </w:rPr>
        <w:tab/>
      </w:r>
      <w:r>
        <w:rPr>
          <w:rFonts w:ascii="Times New Roman"/>
          <w:position w:val="-11"/>
        </w:rPr>
        <w:t>B</w:t>
      </w:r>
    </w:p>
    <w:p w:rsidR="001B72D3" w:rsidRDefault="001B72D3">
      <w:pPr>
        <w:pStyle w:val="BodyText"/>
        <w:spacing w:before="299" w:line="76" w:lineRule="exact"/>
        <w:ind w:left="0" w:right="157"/>
        <w:jc w:val="right"/>
        <w:rPr>
          <w:rFonts w:ascii="Times New Roman" w:hAnsi="Times New Roman"/>
        </w:rPr>
      </w:pPr>
      <w:r>
        <w:rPr>
          <w:rFonts w:ascii="Times New Roman"/>
        </w:rPr>
        <w:t>C</w:t>
      </w:r>
    </w:p>
    <w:p w:rsidR="001B72D3" w:rsidRDefault="001B72D3">
      <w:pPr>
        <w:tabs>
          <w:tab w:val="left" w:pos="1071"/>
        </w:tabs>
        <w:spacing w:line="282" w:lineRule="exact"/>
        <w:ind w:left="409"/>
        <w:rPr>
          <w:rFonts w:ascii="Times New Roman" w:hAnsi="Times New Roman"/>
          <w:sz w:val="19"/>
          <w:szCs w:val="19"/>
        </w:rPr>
      </w:pPr>
      <w:r>
        <w:rPr>
          <w:w w:val="95"/>
        </w:rPr>
        <w:br w:type="column"/>
      </w:r>
      <w:r>
        <w:rPr>
          <w:rFonts w:ascii="Times New Roman"/>
          <w:w w:val="95"/>
          <w:sz w:val="19"/>
        </w:rPr>
        <w:t>60</w:t>
      </w:r>
      <w:r>
        <w:rPr>
          <w:rFonts w:ascii="Times New Roman"/>
          <w:w w:val="95"/>
          <w:sz w:val="19"/>
        </w:rPr>
        <w:tab/>
      </w:r>
      <w:r>
        <w:rPr>
          <w:rFonts w:ascii="Times New Roman"/>
          <w:position w:val="9"/>
          <w:sz w:val="19"/>
        </w:rPr>
        <w:t>B</w:t>
      </w:r>
    </w:p>
    <w:p w:rsidR="001B72D3" w:rsidRDefault="001B72D3">
      <w:pPr>
        <w:spacing w:before="154" w:line="173" w:lineRule="exact"/>
        <w:ind w:left="411"/>
        <w:rPr>
          <w:rFonts w:ascii="Times New Roman" w:hAnsi="Times New Roman"/>
          <w:sz w:val="19"/>
          <w:szCs w:val="19"/>
        </w:rPr>
      </w:pPr>
      <w:r>
        <w:rPr>
          <w:rFonts w:ascii="Times New Roman"/>
          <w:spacing w:val="2"/>
          <w:sz w:val="19"/>
        </w:rPr>
        <w:t>40</w:t>
      </w:r>
    </w:p>
    <w:p w:rsidR="001B72D3" w:rsidRDefault="001B72D3">
      <w:pPr>
        <w:spacing w:line="173" w:lineRule="exact"/>
        <w:ind w:left="411" w:firstLine="244"/>
        <w:rPr>
          <w:rFonts w:ascii="Times New Roman" w:hAnsi="Times New Roman"/>
          <w:sz w:val="19"/>
          <w:szCs w:val="19"/>
        </w:rPr>
      </w:pPr>
      <w:r>
        <w:rPr>
          <w:rFonts w:ascii="Times New Roman"/>
          <w:sz w:val="19"/>
        </w:rPr>
        <w:t>A</w:t>
      </w:r>
    </w:p>
    <w:p w:rsidR="001B72D3" w:rsidRDefault="001B72D3">
      <w:pPr>
        <w:spacing w:before="27" w:line="169" w:lineRule="exact"/>
        <w:ind w:left="411"/>
        <w:rPr>
          <w:rFonts w:ascii="Times New Roman" w:hAnsi="Times New Roman"/>
          <w:sz w:val="19"/>
          <w:szCs w:val="19"/>
        </w:rPr>
      </w:pPr>
      <w:r>
        <w:rPr>
          <w:rFonts w:ascii="Times New Roman"/>
          <w:spacing w:val="2"/>
          <w:sz w:val="19"/>
        </w:rPr>
        <w:t>20</w:t>
      </w:r>
    </w:p>
    <w:p w:rsidR="001B72D3" w:rsidRDefault="001B72D3">
      <w:pPr>
        <w:tabs>
          <w:tab w:val="left" w:pos="1337"/>
          <w:tab w:val="left" w:pos="1705"/>
          <w:tab w:val="left" w:pos="2074"/>
          <w:tab w:val="left" w:pos="2392"/>
        </w:tabs>
        <w:spacing w:line="6" w:lineRule="atLeast"/>
        <w:ind w:left="964"/>
        <w:rPr>
          <w:rFonts w:ascii="Times New Roman" w:hAnsi="Times New Roman"/>
          <w:sz w:val="19"/>
          <w:szCs w:val="19"/>
        </w:rPr>
      </w:pPr>
      <w:r>
        <w:rPr>
          <w:rFonts w:ascii="Times New Roman"/>
          <w:sz w:val="19"/>
        </w:rPr>
        <w:t>2</w:t>
      </w:r>
      <w:r>
        <w:rPr>
          <w:rFonts w:ascii="Times New Roman"/>
          <w:sz w:val="19"/>
        </w:rPr>
        <w:tab/>
        <w:t>4</w:t>
      </w:r>
      <w:r>
        <w:rPr>
          <w:rFonts w:ascii="Times New Roman"/>
          <w:sz w:val="19"/>
        </w:rPr>
        <w:tab/>
      </w:r>
      <w:r>
        <w:rPr>
          <w:rFonts w:ascii="Times New Roman"/>
          <w:w w:val="95"/>
          <w:position w:val="2"/>
          <w:sz w:val="19"/>
        </w:rPr>
        <w:t>6</w:t>
      </w:r>
      <w:r>
        <w:rPr>
          <w:rFonts w:ascii="Times New Roman"/>
          <w:w w:val="95"/>
          <w:position w:val="2"/>
          <w:sz w:val="19"/>
        </w:rPr>
        <w:tab/>
        <w:t>8</w:t>
      </w:r>
      <w:r>
        <w:rPr>
          <w:rFonts w:ascii="Times New Roman"/>
          <w:w w:val="95"/>
          <w:position w:val="2"/>
          <w:sz w:val="19"/>
        </w:rPr>
        <w:tab/>
      </w:r>
      <w:r>
        <w:rPr>
          <w:rFonts w:ascii="Times New Roman"/>
          <w:spacing w:val="1"/>
          <w:position w:val="2"/>
          <w:sz w:val="19"/>
        </w:rPr>
        <w:t>10</w:t>
      </w:r>
    </w:p>
    <w:p w:rsidR="001B72D3" w:rsidRDefault="001B72D3">
      <w:pPr>
        <w:spacing w:before="3" w:line="110" w:lineRule="atLeast"/>
        <w:rPr>
          <w:rFonts w:ascii="Times New Roman" w:hAnsi="Times New Roman"/>
          <w:sz w:val="9"/>
          <w:szCs w:val="9"/>
        </w:rPr>
      </w:pPr>
      <w:r>
        <w:br w:type="column"/>
      </w:r>
    </w:p>
    <w:p w:rsidR="001B72D3" w:rsidRDefault="001B72D3">
      <w:pPr>
        <w:spacing w:line="200" w:lineRule="atLeast"/>
        <w:rPr>
          <w:rFonts w:ascii="Times New Roman" w:hAnsi="Times New Roman"/>
          <w:sz w:val="17"/>
          <w:szCs w:val="17"/>
        </w:rPr>
      </w:pPr>
    </w:p>
    <w:p w:rsidR="001B72D3" w:rsidRDefault="001B72D3">
      <w:pPr>
        <w:spacing w:line="200" w:lineRule="atLeast"/>
        <w:rPr>
          <w:rFonts w:ascii="Times New Roman" w:hAnsi="Times New Roman"/>
          <w:sz w:val="17"/>
          <w:szCs w:val="17"/>
        </w:rPr>
      </w:pPr>
    </w:p>
    <w:p w:rsidR="001B72D3" w:rsidRDefault="001B72D3">
      <w:pPr>
        <w:spacing w:line="200" w:lineRule="atLeast"/>
        <w:rPr>
          <w:rFonts w:ascii="Times New Roman" w:hAnsi="Times New Roman"/>
          <w:sz w:val="17"/>
          <w:szCs w:val="17"/>
        </w:rPr>
      </w:pPr>
    </w:p>
    <w:p w:rsidR="001B72D3" w:rsidRDefault="001B72D3">
      <w:pPr>
        <w:spacing w:line="200" w:lineRule="atLeast"/>
        <w:rPr>
          <w:rFonts w:ascii="Times New Roman" w:hAnsi="Times New Roman"/>
          <w:sz w:val="17"/>
          <w:szCs w:val="17"/>
        </w:rPr>
      </w:pPr>
    </w:p>
    <w:p w:rsidR="001B72D3" w:rsidRDefault="001B72D3">
      <w:pPr>
        <w:spacing w:line="60" w:lineRule="exact"/>
        <w:ind w:left="135"/>
        <w:rPr>
          <w:rFonts w:ascii="Times New Roman" w:hAnsi="Times New Roman"/>
          <w:sz w:val="19"/>
          <w:szCs w:val="19"/>
        </w:rPr>
      </w:pPr>
      <w:r>
        <w:rPr>
          <w:rFonts w:ascii="宋体" w:hAnsi="宋体" w:cs="宋体" w:hint="eastAsia"/>
          <w:spacing w:val="1"/>
          <w:sz w:val="19"/>
          <w:szCs w:val="19"/>
        </w:rPr>
        <w:t>时间</w:t>
      </w:r>
      <w:r>
        <w:rPr>
          <w:rFonts w:ascii="宋体" w:hAnsi="宋体" w:cs="宋体"/>
          <w:spacing w:val="-72"/>
          <w:sz w:val="19"/>
          <w:szCs w:val="19"/>
        </w:rPr>
        <w:t xml:space="preserve"> </w:t>
      </w:r>
      <w:r>
        <w:rPr>
          <w:rFonts w:ascii="Times New Roman" w:hAnsi="Times New Roman"/>
          <w:sz w:val="19"/>
          <w:szCs w:val="19"/>
        </w:rPr>
        <w:t>/</w:t>
      </w:r>
      <w:r>
        <w:rPr>
          <w:rFonts w:ascii="Times New Roman" w:hAnsi="Times New Roman"/>
          <w:spacing w:val="-13"/>
          <w:sz w:val="19"/>
          <w:szCs w:val="19"/>
        </w:rPr>
        <w:t xml:space="preserve"> </w:t>
      </w:r>
      <w:r>
        <w:rPr>
          <w:rFonts w:ascii="Times New Roman" w:hAnsi="Times New Roman"/>
          <w:sz w:val="19"/>
          <w:szCs w:val="19"/>
        </w:rPr>
        <w:t>min</w:t>
      </w:r>
    </w:p>
    <w:p w:rsidR="001B72D3" w:rsidRDefault="001B72D3">
      <w:pPr>
        <w:spacing w:line="60" w:lineRule="exact"/>
        <w:rPr>
          <w:rFonts w:ascii="Times New Roman" w:hAnsi="Times New Roman"/>
          <w:sz w:val="19"/>
          <w:szCs w:val="19"/>
        </w:rPr>
        <w:sectPr w:rsidR="001B72D3">
          <w:type w:val="continuous"/>
          <w:pgSz w:w="9520" w:h="13840"/>
          <w:pgMar w:top="660" w:right="440" w:bottom="520" w:left="460" w:header="720" w:footer="720" w:gutter="0"/>
          <w:cols w:num="3" w:space="720" w:equalWidth="0">
            <w:col w:w="4649" w:space="40"/>
            <w:col w:w="2585" w:space="40"/>
            <w:col w:w="1306"/>
          </w:cols>
        </w:sectPr>
      </w:pPr>
    </w:p>
    <w:p w:rsidR="001B72D3" w:rsidRDefault="001B72D3">
      <w:pPr>
        <w:spacing w:line="1" w:lineRule="atLeast"/>
        <w:ind w:left="2041"/>
        <w:jc w:val="center"/>
        <w:rPr>
          <w:rFonts w:ascii="Times New Roman" w:hAnsi="Times New Roman"/>
          <w:sz w:val="19"/>
          <w:szCs w:val="19"/>
        </w:rPr>
      </w:pPr>
      <w:r>
        <w:rPr>
          <w:rFonts w:ascii="Times New Roman"/>
          <w:sz w:val="19"/>
        </w:rPr>
        <w:t>0</w:t>
      </w:r>
    </w:p>
    <w:p w:rsidR="001B72D3" w:rsidRDefault="001B72D3">
      <w:pPr>
        <w:pStyle w:val="BodyText"/>
        <w:tabs>
          <w:tab w:val="left" w:pos="3521"/>
          <w:tab w:val="left" w:pos="6342"/>
        </w:tabs>
        <w:spacing w:before="28"/>
        <w:ind w:left="952"/>
        <w:rPr>
          <w:rFonts w:cs="宋体"/>
        </w:rPr>
      </w:pPr>
      <w:r>
        <w:rPr>
          <w:rFonts w:cs="宋体" w:hint="eastAsia"/>
        </w:rPr>
        <w:t>甲</w:t>
      </w:r>
      <w:r>
        <w:rPr>
          <w:rFonts w:cs="宋体"/>
        </w:rPr>
        <w:tab/>
      </w:r>
      <w:r>
        <w:rPr>
          <w:rFonts w:cs="宋体" w:hint="eastAsia"/>
          <w:position w:val="2"/>
        </w:rPr>
        <w:t>乙</w:t>
      </w:r>
      <w:r>
        <w:rPr>
          <w:rFonts w:cs="宋体"/>
          <w:position w:val="2"/>
        </w:rPr>
        <w:tab/>
      </w:r>
      <w:r>
        <w:rPr>
          <w:rFonts w:cs="宋体" w:hint="eastAsia"/>
          <w:w w:val="105"/>
        </w:rPr>
        <w:t>丙</w:t>
      </w:r>
    </w:p>
    <w:p w:rsidR="001B72D3" w:rsidRDefault="001B72D3">
      <w:pPr>
        <w:spacing w:before="16" w:line="100" w:lineRule="atLeast"/>
        <w:rPr>
          <w:rFonts w:ascii="宋体" w:cs="宋体"/>
          <w:sz w:val="7"/>
          <w:szCs w:val="7"/>
        </w:rPr>
      </w:pPr>
    </w:p>
    <w:p w:rsidR="001B72D3" w:rsidRDefault="001B72D3">
      <w:pPr>
        <w:pStyle w:val="BodyText"/>
        <w:spacing w:before="35"/>
        <w:ind w:left="590"/>
      </w:pPr>
      <w:r>
        <w:rPr>
          <w:rFonts w:ascii="Times New Roman" w:hAnsi="Times New Roman"/>
          <w:spacing w:val="11"/>
        </w:rPr>
        <w:t>(1)</w:t>
      </w:r>
      <w:r>
        <w:rPr>
          <w:rFonts w:cs="宋体" w:hint="eastAsia"/>
          <w:spacing w:val="11"/>
        </w:rPr>
        <w:t>试</w:t>
      </w:r>
      <w:r>
        <w:rPr>
          <w:rFonts w:cs="宋体"/>
          <w:spacing w:val="-75"/>
        </w:rPr>
        <w:t xml:space="preserve"> </w:t>
      </w:r>
      <w:r>
        <w:rPr>
          <w:rFonts w:cs="宋体" w:hint="eastAsia"/>
          <w:spacing w:val="15"/>
        </w:rPr>
        <w:t>管内</w:t>
      </w:r>
      <w:r>
        <w:rPr>
          <w:rFonts w:cs="宋体"/>
          <w:spacing w:val="-75"/>
        </w:rPr>
        <w:t xml:space="preserve"> </w:t>
      </w:r>
      <w:r>
        <w:rPr>
          <w:rFonts w:hint="eastAsia"/>
          <w:spacing w:val="30"/>
        </w:rPr>
        <w:t>物质</w:t>
      </w:r>
      <w:r>
        <w:rPr>
          <w:rFonts w:hint="eastAsia"/>
        </w:rPr>
        <w:t>在</w:t>
      </w:r>
      <w:r>
        <w:rPr>
          <w:spacing w:val="-75"/>
        </w:rPr>
        <w:t xml:space="preserve"> </w:t>
      </w:r>
      <w:r>
        <w:rPr>
          <w:rFonts w:cs="宋体" w:hint="eastAsia"/>
          <w:spacing w:val="15"/>
        </w:rPr>
        <w:t>熔化</w:t>
      </w:r>
      <w:r>
        <w:rPr>
          <w:rFonts w:cs="宋体"/>
          <w:spacing w:val="-75"/>
        </w:rPr>
        <w:t xml:space="preserve"> </w:t>
      </w:r>
      <w:r>
        <w:rPr>
          <w:rFonts w:hint="eastAsia"/>
        </w:rPr>
        <w:t>过</w:t>
      </w:r>
      <w:r>
        <w:rPr>
          <w:spacing w:val="-75"/>
        </w:rPr>
        <w:t xml:space="preserve"> </w:t>
      </w:r>
      <w:r>
        <w:rPr>
          <w:rFonts w:cs="宋体" w:hint="eastAsia"/>
        </w:rPr>
        <w:t>程</w:t>
      </w:r>
      <w:r>
        <w:rPr>
          <w:rFonts w:cs="宋体"/>
          <w:spacing w:val="-75"/>
        </w:rPr>
        <w:t xml:space="preserve"> </w:t>
      </w:r>
      <w:r>
        <w:rPr>
          <w:rFonts w:hint="eastAsia"/>
          <w:spacing w:val="30"/>
        </w:rPr>
        <w:t>中，某</w:t>
      </w:r>
      <w:r>
        <w:rPr>
          <w:rFonts w:hint="eastAsia"/>
        </w:rPr>
        <w:t>时</w:t>
      </w:r>
      <w:r>
        <w:rPr>
          <w:spacing w:val="-75"/>
        </w:rPr>
        <w:t xml:space="preserve"> </w:t>
      </w:r>
      <w:r>
        <w:rPr>
          <w:rFonts w:cs="宋体" w:hint="eastAsia"/>
          <w:spacing w:val="15"/>
        </w:rPr>
        <w:t>刻温</w:t>
      </w:r>
      <w:r>
        <w:rPr>
          <w:rFonts w:cs="宋体"/>
          <w:spacing w:val="-75"/>
        </w:rPr>
        <w:t xml:space="preserve"> </w:t>
      </w:r>
      <w:r>
        <w:rPr>
          <w:rFonts w:hint="eastAsia"/>
        </w:rPr>
        <w:t>度</w:t>
      </w:r>
      <w:r>
        <w:rPr>
          <w:spacing w:val="-75"/>
        </w:rPr>
        <w:t xml:space="preserve"> </w:t>
      </w:r>
      <w:r>
        <w:rPr>
          <w:rFonts w:cs="宋体" w:hint="eastAsia"/>
          <w:spacing w:val="15"/>
        </w:rPr>
        <w:t>如图</w:t>
      </w:r>
      <w:r>
        <w:rPr>
          <w:rFonts w:cs="宋体"/>
          <w:spacing w:val="-75"/>
        </w:rPr>
        <w:t xml:space="preserve"> </w:t>
      </w:r>
      <w:r>
        <w:rPr>
          <w:rFonts w:cs="宋体" w:hint="eastAsia"/>
          <w:spacing w:val="30"/>
        </w:rPr>
        <w:t>乙所</w:t>
      </w:r>
      <w:r>
        <w:rPr>
          <w:rFonts w:cs="宋体" w:hint="eastAsia"/>
        </w:rPr>
        <w:t>示</w:t>
      </w:r>
      <w:r>
        <w:rPr>
          <w:rFonts w:cs="宋体"/>
          <w:spacing w:val="-75"/>
        </w:rPr>
        <w:t xml:space="preserve"> </w:t>
      </w:r>
      <w:r>
        <w:rPr>
          <w:rFonts w:hint="eastAsia"/>
        </w:rPr>
        <w:t>，</w:t>
      </w:r>
      <w:r>
        <w:rPr>
          <w:spacing w:val="-75"/>
        </w:rPr>
        <w:t xml:space="preserve"> </w:t>
      </w:r>
      <w:r>
        <w:rPr>
          <w:rFonts w:cs="宋体" w:hint="eastAsia"/>
        </w:rPr>
        <w:t>读</w:t>
      </w:r>
      <w:r>
        <w:rPr>
          <w:rFonts w:cs="宋体"/>
          <w:spacing w:val="-75"/>
        </w:rPr>
        <w:t xml:space="preserve"> </w:t>
      </w:r>
      <w:r>
        <w:rPr>
          <w:rFonts w:cs="宋体" w:hint="eastAsia"/>
        </w:rPr>
        <w:t>数</w:t>
      </w:r>
      <w:r>
        <w:rPr>
          <w:rFonts w:cs="宋体"/>
          <w:spacing w:val="-75"/>
        </w:rPr>
        <w:t xml:space="preserve"> </w:t>
      </w:r>
      <w:r>
        <w:rPr>
          <w:rFonts w:cs="宋体" w:hint="eastAsia"/>
        </w:rPr>
        <w:t>方</w:t>
      </w:r>
      <w:r>
        <w:rPr>
          <w:rFonts w:cs="宋体"/>
          <w:spacing w:val="-75"/>
        </w:rPr>
        <w:t xml:space="preserve"> </w:t>
      </w:r>
      <w:r>
        <w:rPr>
          <w:rFonts w:cs="宋体" w:hint="eastAsia"/>
        </w:rPr>
        <w:t>法</w:t>
      </w:r>
      <w:r>
        <w:rPr>
          <w:rFonts w:cs="宋体"/>
          <w:spacing w:val="-75"/>
        </w:rPr>
        <w:t xml:space="preserve"> </w:t>
      </w:r>
      <w:r>
        <w:rPr>
          <w:rFonts w:cs="宋体" w:hint="eastAsia"/>
          <w:spacing w:val="15"/>
        </w:rPr>
        <w:t>正确</w:t>
      </w:r>
      <w:r>
        <w:rPr>
          <w:rFonts w:cs="宋体"/>
          <w:spacing w:val="-75"/>
        </w:rPr>
        <w:t xml:space="preserve"> </w:t>
      </w:r>
      <w:r>
        <w:rPr>
          <w:rFonts w:hint="eastAsia"/>
          <w:spacing w:val="15"/>
        </w:rPr>
        <w:t>的是</w:t>
      </w:r>
      <w:r>
        <w:rPr>
          <w:spacing w:val="-75"/>
        </w:rPr>
        <w:t xml:space="preserve"> </w:t>
      </w:r>
    </w:p>
    <w:p w:rsidR="001B72D3" w:rsidRDefault="001B72D3">
      <w:pPr>
        <w:pStyle w:val="BodyText"/>
        <w:tabs>
          <w:tab w:val="left" w:pos="1399"/>
          <w:tab w:val="left" w:pos="3244"/>
          <w:tab w:val="left" w:pos="5869"/>
        </w:tabs>
        <w:spacing w:line="309" w:lineRule="auto"/>
        <w:ind w:left="830" w:right="153" w:firstLine="30"/>
        <w:rPr>
          <w:lang w:eastAsia="zh-CN"/>
        </w:rPr>
      </w:pPr>
      <w:r>
        <w:rPr>
          <w:rFonts w:ascii="Times New Roman" w:hAnsi="Times New Roman"/>
          <w:u w:val="single" w:color="000000"/>
        </w:rPr>
        <w:t xml:space="preserve"> </w:t>
      </w:r>
      <w:r>
        <w:rPr>
          <w:rFonts w:ascii="Times New Roman" w:hAnsi="Times New Roman"/>
          <w:u w:val="single" w:color="000000"/>
        </w:rPr>
        <w:tab/>
      </w:r>
      <w:r>
        <w:rPr>
          <w:rFonts w:hint="eastAsia"/>
          <w:lang w:eastAsia="zh-CN"/>
        </w:rPr>
        <w:t>（</w:t>
      </w:r>
      <w:r>
        <w:rPr>
          <w:spacing w:val="-77"/>
          <w:lang w:eastAsia="zh-CN"/>
        </w:rPr>
        <w:t xml:space="preserve"> </w:t>
      </w:r>
      <w:r>
        <w:rPr>
          <w:rFonts w:cs="宋体" w:hint="eastAsia"/>
          <w:lang w:eastAsia="zh-CN"/>
        </w:rPr>
        <w:t>选</w:t>
      </w:r>
      <w:r>
        <w:rPr>
          <w:rFonts w:cs="宋体"/>
          <w:spacing w:val="-76"/>
          <w:lang w:eastAsia="zh-CN"/>
        </w:rPr>
        <w:t xml:space="preserve"> </w:t>
      </w:r>
      <w:r>
        <w:rPr>
          <w:rFonts w:cs="宋体" w:hint="eastAsia"/>
          <w:lang w:eastAsia="zh-CN"/>
        </w:rPr>
        <w:t>填</w:t>
      </w:r>
      <w:r>
        <w:rPr>
          <w:rFonts w:cs="宋体"/>
          <w:spacing w:val="-75"/>
          <w:lang w:eastAsia="zh-CN"/>
        </w:rPr>
        <w:t xml:space="preserve"> </w:t>
      </w:r>
      <w:r>
        <w:rPr>
          <w:rFonts w:ascii="Times New Roman" w:hAnsi="Times New Roman"/>
          <w:spacing w:val="10"/>
          <w:lang w:eastAsia="zh-CN"/>
        </w:rPr>
        <w:t>“A”</w:t>
      </w:r>
      <w:r>
        <w:rPr>
          <w:rFonts w:cs="宋体" w:hint="eastAsia"/>
          <w:spacing w:val="10"/>
          <w:lang w:eastAsia="zh-CN"/>
        </w:rPr>
        <w:t>、</w:t>
      </w:r>
      <w:r>
        <w:rPr>
          <w:rFonts w:cs="宋体"/>
          <w:spacing w:val="-75"/>
          <w:lang w:eastAsia="zh-CN"/>
        </w:rPr>
        <w:t xml:space="preserve"> </w:t>
      </w:r>
      <w:r>
        <w:rPr>
          <w:rFonts w:ascii="Times New Roman" w:hAnsi="Times New Roman"/>
          <w:spacing w:val="10"/>
          <w:lang w:eastAsia="zh-CN"/>
        </w:rPr>
        <w:t>“B”</w:t>
      </w:r>
      <w:r>
        <w:rPr>
          <w:rFonts w:cs="宋体" w:hint="eastAsia"/>
          <w:spacing w:val="10"/>
          <w:lang w:eastAsia="zh-CN"/>
        </w:rPr>
        <w:t>或</w:t>
      </w:r>
      <w:r>
        <w:rPr>
          <w:rFonts w:cs="宋体"/>
          <w:spacing w:val="-75"/>
          <w:lang w:eastAsia="zh-CN"/>
        </w:rPr>
        <w:t xml:space="preserve"> </w:t>
      </w:r>
      <w:r>
        <w:rPr>
          <w:rFonts w:ascii="Times New Roman" w:hAnsi="Times New Roman"/>
          <w:spacing w:val="14"/>
          <w:lang w:eastAsia="zh-CN"/>
        </w:rPr>
        <w:t>“C”</w:t>
      </w:r>
      <w:r>
        <w:rPr>
          <w:rFonts w:hint="eastAsia"/>
          <w:spacing w:val="14"/>
          <w:lang w:eastAsia="zh-CN"/>
        </w:rPr>
        <w:t>），</w:t>
      </w:r>
      <w:r>
        <w:rPr>
          <w:spacing w:val="-76"/>
          <w:lang w:eastAsia="zh-CN"/>
        </w:rPr>
        <w:t xml:space="preserve"> </w:t>
      </w:r>
      <w:r>
        <w:rPr>
          <w:rFonts w:cs="宋体" w:hint="eastAsia"/>
          <w:lang w:eastAsia="zh-CN"/>
        </w:rPr>
        <w:t>示</w:t>
      </w:r>
      <w:r>
        <w:rPr>
          <w:rFonts w:cs="宋体"/>
          <w:spacing w:val="-76"/>
          <w:lang w:eastAsia="zh-CN"/>
        </w:rPr>
        <w:t xml:space="preserve"> </w:t>
      </w:r>
      <w:r>
        <w:rPr>
          <w:rFonts w:cs="宋体" w:hint="eastAsia"/>
          <w:lang w:eastAsia="zh-CN"/>
        </w:rPr>
        <w:t>数</w:t>
      </w:r>
      <w:r>
        <w:rPr>
          <w:rFonts w:cs="宋体"/>
          <w:spacing w:val="-76"/>
          <w:lang w:eastAsia="zh-CN"/>
        </w:rPr>
        <w:t xml:space="preserve"> </w:t>
      </w:r>
      <w:r>
        <w:rPr>
          <w:rFonts w:hint="eastAsia"/>
          <w:lang w:eastAsia="zh-CN"/>
        </w:rPr>
        <w:t>为</w:t>
      </w:r>
      <w:r>
        <w:rPr>
          <w:rFonts w:ascii="Times New Roman" w:hAnsi="Times New Roman"/>
          <w:u w:val="single" w:color="000000"/>
          <w:lang w:eastAsia="zh-CN"/>
        </w:rPr>
        <w:tab/>
      </w:r>
      <w:r>
        <w:rPr>
          <w:rFonts w:ascii="新宋体" w:eastAsia="新宋体" w:hAnsi="新宋体" w:cs="新宋体" w:hint="eastAsia"/>
          <w:spacing w:val="14"/>
          <w:lang w:eastAsia="zh-CN"/>
        </w:rPr>
        <w:t>℃</w:t>
      </w:r>
      <w:r>
        <w:rPr>
          <w:rFonts w:hint="eastAsia"/>
          <w:spacing w:val="14"/>
          <w:lang w:eastAsia="zh-CN"/>
        </w:rPr>
        <w:t>，某</w:t>
      </w:r>
      <w:r>
        <w:rPr>
          <w:spacing w:val="-75"/>
          <w:lang w:eastAsia="zh-CN"/>
        </w:rPr>
        <w:t xml:space="preserve"> </w:t>
      </w:r>
      <w:r>
        <w:rPr>
          <w:rFonts w:cs="宋体" w:hint="eastAsia"/>
          <w:lang w:eastAsia="zh-CN"/>
        </w:rPr>
        <w:t>同</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lang w:eastAsia="zh-CN"/>
        </w:rPr>
        <w:t>根</w:t>
      </w:r>
      <w:r>
        <w:rPr>
          <w:rFonts w:cs="宋体"/>
          <w:spacing w:val="-75"/>
          <w:lang w:eastAsia="zh-CN"/>
        </w:rPr>
        <w:t xml:space="preserve"> </w:t>
      </w:r>
      <w:r>
        <w:rPr>
          <w:rFonts w:cs="宋体" w:hint="eastAsia"/>
          <w:spacing w:val="15"/>
          <w:lang w:eastAsia="zh-CN"/>
        </w:rPr>
        <w:t>据实</w:t>
      </w:r>
      <w:r>
        <w:rPr>
          <w:rFonts w:cs="宋体"/>
          <w:spacing w:val="-75"/>
          <w:lang w:eastAsia="zh-CN"/>
        </w:rPr>
        <w:t xml:space="preserve"> </w:t>
      </w:r>
      <w:r>
        <w:rPr>
          <w:rFonts w:cs="宋体" w:hint="eastAsia"/>
          <w:lang w:eastAsia="zh-CN"/>
        </w:rPr>
        <w:t>验</w:t>
      </w:r>
      <w:r>
        <w:rPr>
          <w:rFonts w:cs="宋体"/>
          <w:spacing w:val="-75"/>
          <w:lang w:eastAsia="zh-CN"/>
        </w:rPr>
        <w:t xml:space="preserve"> </w:t>
      </w:r>
      <w:r>
        <w:rPr>
          <w:rFonts w:cs="宋体" w:hint="eastAsia"/>
          <w:lang w:eastAsia="zh-CN"/>
        </w:rPr>
        <w:t>记</w:t>
      </w:r>
      <w:r>
        <w:rPr>
          <w:rFonts w:cs="宋体"/>
          <w:spacing w:val="-75"/>
          <w:lang w:eastAsia="zh-CN"/>
        </w:rPr>
        <w:t xml:space="preserve"> </w:t>
      </w:r>
      <w:r>
        <w:rPr>
          <w:rFonts w:cs="宋体" w:hint="eastAsia"/>
          <w:lang w:eastAsia="zh-CN"/>
        </w:rPr>
        <w:t>录</w:t>
      </w:r>
      <w:r>
        <w:rPr>
          <w:rFonts w:cs="宋体"/>
          <w:spacing w:val="26"/>
          <w:lang w:eastAsia="zh-CN"/>
        </w:rPr>
        <w:t xml:space="preserve"> </w:t>
      </w:r>
      <w:r>
        <w:rPr>
          <w:rFonts w:hint="eastAsia"/>
          <w:lang w:eastAsia="zh-CN"/>
        </w:rPr>
        <w:t>的</w:t>
      </w:r>
      <w:r>
        <w:rPr>
          <w:spacing w:val="-76"/>
          <w:lang w:eastAsia="zh-CN"/>
        </w:rPr>
        <w:t xml:space="preserve"> </w:t>
      </w:r>
      <w:r>
        <w:rPr>
          <w:rFonts w:cs="宋体" w:hint="eastAsia"/>
          <w:spacing w:val="15"/>
          <w:lang w:eastAsia="zh-CN"/>
        </w:rPr>
        <w:t>数据</w:t>
      </w:r>
      <w:r>
        <w:rPr>
          <w:rFonts w:cs="宋体"/>
          <w:spacing w:val="-75"/>
          <w:lang w:eastAsia="zh-CN"/>
        </w:rPr>
        <w:t xml:space="preserve"> </w:t>
      </w:r>
      <w:r>
        <w:rPr>
          <w:rFonts w:cs="宋体" w:hint="eastAsia"/>
          <w:lang w:eastAsia="zh-CN"/>
        </w:rPr>
        <w:t>描</w:t>
      </w:r>
      <w:r>
        <w:rPr>
          <w:rFonts w:cs="宋体"/>
          <w:spacing w:val="-75"/>
          <w:lang w:eastAsia="zh-CN"/>
        </w:rPr>
        <w:t xml:space="preserve"> </w:t>
      </w:r>
      <w:r>
        <w:rPr>
          <w:rFonts w:cs="宋体" w:hint="eastAsia"/>
          <w:lang w:eastAsia="zh-CN"/>
        </w:rPr>
        <w:t>绘</w:t>
      </w:r>
      <w:r>
        <w:rPr>
          <w:rFonts w:cs="宋体"/>
          <w:spacing w:val="-75"/>
          <w:lang w:eastAsia="zh-CN"/>
        </w:rPr>
        <w:t xml:space="preserve"> </w:t>
      </w:r>
      <w:r>
        <w:rPr>
          <w:rFonts w:hint="eastAsia"/>
          <w:lang w:eastAsia="zh-CN"/>
        </w:rPr>
        <w:t>出</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30"/>
          <w:lang w:eastAsia="zh-CN"/>
        </w:rPr>
        <w:t>物质</w:t>
      </w:r>
      <w:r>
        <w:rPr>
          <w:rFonts w:hint="eastAsia"/>
          <w:lang w:eastAsia="zh-CN"/>
        </w:rPr>
        <w:t>的</w:t>
      </w:r>
      <w:r>
        <w:rPr>
          <w:spacing w:val="-75"/>
          <w:lang w:eastAsia="zh-CN"/>
        </w:rPr>
        <w:t xml:space="preserve"> </w:t>
      </w:r>
      <w:r>
        <w:rPr>
          <w:rFonts w:cs="宋体" w:hint="eastAsia"/>
          <w:lang w:eastAsia="zh-CN"/>
        </w:rPr>
        <w:t>温</w:t>
      </w:r>
      <w:r>
        <w:rPr>
          <w:rFonts w:cs="宋体"/>
          <w:spacing w:val="-75"/>
          <w:lang w:eastAsia="zh-CN"/>
        </w:rPr>
        <w:t xml:space="preserve"> </w:t>
      </w:r>
      <w:r>
        <w:rPr>
          <w:rFonts w:hint="eastAsia"/>
          <w:lang w:eastAsia="zh-CN"/>
        </w:rPr>
        <w:t>度</w:t>
      </w:r>
      <w:r>
        <w:rPr>
          <w:spacing w:val="-76"/>
          <w:lang w:eastAsia="zh-CN"/>
        </w:rPr>
        <w:t xml:space="preserve"> </w:t>
      </w:r>
      <w:r>
        <w:rPr>
          <w:rFonts w:cs="宋体" w:hint="eastAsia"/>
          <w:lang w:eastAsia="zh-CN"/>
        </w:rPr>
        <w:t>随</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间</w:t>
      </w:r>
      <w:r>
        <w:rPr>
          <w:rFonts w:cs="宋体"/>
          <w:spacing w:val="-75"/>
          <w:lang w:eastAsia="zh-CN"/>
        </w:rPr>
        <w:t xml:space="preserve"> </w:t>
      </w:r>
      <w:r>
        <w:rPr>
          <w:rFonts w:cs="宋体" w:hint="eastAsia"/>
          <w:spacing w:val="15"/>
          <w:lang w:eastAsia="zh-CN"/>
        </w:rPr>
        <w:t>变化</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图象</w:t>
      </w:r>
      <w:r>
        <w:rPr>
          <w:rFonts w:cs="宋体"/>
          <w:spacing w:val="-75"/>
          <w:lang w:eastAsia="zh-CN"/>
        </w:rPr>
        <w:t xml:space="preserve"> </w:t>
      </w:r>
      <w:r>
        <w:rPr>
          <w:rFonts w:hint="eastAsia"/>
          <w:lang w:eastAsia="zh-CN"/>
        </w:rPr>
        <w:t>（</w:t>
      </w:r>
      <w:r>
        <w:rPr>
          <w:spacing w:val="-76"/>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lang w:eastAsia="zh-CN"/>
        </w:rPr>
        <w:t>丙</w:t>
      </w:r>
      <w:r>
        <w:rPr>
          <w:rFonts w:cs="宋体"/>
          <w:spacing w:val="-14"/>
          <w:lang w:eastAsia="zh-CN"/>
        </w:rPr>
        <w:t xml:space="preserve"> </w:t>
      </w:r>
      <w:r>
        <w:rPr>
          <w:rFonts w:ascii="Times New Roman" w:hAnsi="Times New Roman"/>
          <w:spacing w:val="14"/>
          <w:lang w:eastAsia="zh-CN"/>
        </w:rPr>
        <w:t>ABCDE</w:t>
      </w:r>
      <w:r>
        <w:rPr>
          <w:rFonts w:hint="eastAsia"/>
          <w:spacing w:val="14"/>
          <w:lang w:eastAsia="zh-CN"/>
        </w:rPr>
        <w:t>），</w:t>
      </w:r>
      <w:r>
        <w:rPr>
          <w:spacing w:val="-75"/>
          <w:lang w:eastAsia="zh-CN"/>
        </w:rPr>
        <w:t xml:space="preserve"> </w:t>
      </w:r>
      <w:r>
        <w:rPr>
          <w:rFonts w:cs="宋体" w:hint="eastAsia"/>
          <w:lang w:eastAsia="zh-CN"/>
        </w:rPr>
        <w:t>则</w:t>
      </w:r>
      <w:r>
        <w:rPr>
          <w:rFonts w:cs="宋体"/>
          <w:spacing w:val="-75"/>
          <w:lang w:eastAsia="zh-CN"/>
        </w:rPr>
        <w:t xml:space="preserve"> </w:t>
      </w:r>
      <w:r>
        <w:rPr>
          <w:rFonts w:cs="宋体" w:hint="eastAsia"/>
          <w:lang w:eastAsia="zh-CN"/>
        </w:rPr>
        <w:t>可</w:t>
      </w:r>
      <w:r>
        <w:rPr>
          <w:rFonts w:cs="宋体"/>
          <w:spacing w:val="126"/>
          <w:lang w:eastAsia="zh-CN"/>
        </w:rPr>
        <w:t xml:space="preserve"> </w:t>
      </w:r>
      <w:r>
        <w:rPr>
          <w:rFonts w:hint="eastAsia"/>
          <w:lang w:eastAsia="zh-CN"/>
        </w:rPr>
        <w:t>知</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30"/>
          <w:lang w:eastAsia="zh-CN"/>
        </w:rPr>
        <w:t>物质</w:t>
      </w:r>
      <w:r>
        <w:rPr>
          <w:rFonts w:hint="eastAsia"/>
          <w:lang w:eastAsia="zh-CN"/>
        </w:rPr>
        <w:t>是</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选</w:t>
      </w:r>
      <w:r>
        <w:rPr>
          <w:rFonts w:cs="宋体"/>
          <w:spacing w:val="-75"/>
          <w:lang w:eastAsia="zh-CN"/>
        </w:rPr>
        <w:t xml:space="preserve"> </w:t>
      </w:r>
      <w:r>
        <w:rPr>
          <w:rFonts w:cs="宋体" w:hint="eastAsia"/>
          <w:lang w:eastAsia="zh-CN"/>
        </w:rPr>
        <w:t>填</w:t>
      </w:r>
      <w:r>
        <w:rPr>
          <w:rFonts w:cs="宋体"/>
          <w:spacing w:val="-75"/>
          <w:lang w:eastAsia="zh-CN"/>
        </w:rPr>
        <w:t xml:space="preserve"> </w:t>
      </w:r>
      <w:r>
        <w:rPr>
          <w:rFonts w:ascii="Times New Roman" w:hAnsi="Times New Roman"/>
          <w:spacing w:val="6"/>
          <w:lang w:eastAsia="zh-CN"/>
        </w:rPr>
        <w:t>“</w:t>
      </w:r>
      <w:r>
        <w:rPr>
          <w:rFonts w:cs="宋体" w:hint="eastAsia"/>
          <w:spacing w:val="6"/>
          <w:lang w:eastAsia="zh-CN"/>
        </w:rPr>
        <w:t>晶</w:t>
      </w:r>
      <w:r>
        <w:rPr>
          <w:rFonts w:cs="宋体"/>
          <w:spacing w:val="-75"/>
          <w:lang w:eastAsia="zh-CN"/>
        </w:rPr>
        <w:t xml:space="preserve"> </w:t>
      </w:r>
      <w:r>
        <w:rPr>
          <w:rFonts w:cs="宋体" w:hint="eastAsia"/>
          <w:lang w:eastAsia="zh-CN"/>
        </w:rPr>
        <w:t>体</w:t>
      </w:r>
      <w:r>
        <w:rPr>
          <w:rFonts w:cs="宋体"/>
          <w:spacing w:val="-76"/>
          <w:lang w:eastAsia="zh-CN"/>
        </w:rPr>
        <w:t xml:space="preserve"> </w:t>
      </w:r>
      <w:r>
        <w:rPr>
          <w:rFonts w:ascii="Times New Roman" w:hAnsi="Times New Roman"/>
          <w:spacing w:val="7"/>
          <w:lang w:eastAsia="zh-CN"/>
        </w:rPr>
        <w:t>”</w:t>
      </w:r>
      <w:r>
        <w:rPr>
          <w:rFonts w:cs="宋体" w:hint="eastAsia"/>
          <w:spacing w:val="7"/>
          <w:lang w:eastAsia="zh-CN"/>
        </w:rPr>
        <w:t>或</w:t>
      </w:r>
      <w:r>
        <w:rPr>
          <w:rFonts w:cs="宋体"/>
          <w:spacing w:val="-74"/>
          <w:lang w:eastAsia="zh-CN"/>
        </w:rPr>
        <w:t xml:space="preserve"> </w:t>
      </w:r>
      <w:r>
        <w:rPr>
          <w:rFonts w:ascii="Times New Roman" w:hAnsi="Times New Roman"/>
          <w:spacing w:val="14"/>
          <w:lang w:eastAsia="zh-CN"/>
        </w:rPr>
        <w:t>“</w:t>
      </w:r>
      <w:r>
        <w:rPr>
          <w:rFonts w:cs="宋体" w:hint="eastAsia"/>
          <w:spacing w:val="14"/>
          <w:lang w:eastAsia="zh-CN"/>
        </w:rPr>
        <w:t>非晶</w:t>
      </w:r>
      <w:r>
        <w:rPr>
          <w:rFonts w:cs="宋体"/>
          <w:spacing w:val="-76"/>
          <w:lang w:eastAsia="zh-CN"/>
        </w:rPr>
        <w:t xml:space="preserve"> </w:t>
      </w:r>
      <w:r>
        <w:rPr>
          <w:rFonts w:cs="宋体" w:hint="eastAsia"/>
          <w:lang w:eastAsia="zh-CN"/>
        </w:rPr>
        <w:t>体</w:t>
      </w:r>
      <w:r>
        <w:rPr>
          <w:rFonts w:cs="宋体"/>
          <w:spacing w:val="-75"/>
          <w:lang w:eastAsia="zh-CN"/>
        </w:rPr>
        <w:t xml:space="preserve"> </w:t>
      </w:r>
      <w:r>
        <w:rPr>
          <w:rFonts w:ascii="Times New Roman" w:hAnsi="Times New Roman"/>
          <w:spacing w:val="14"/>
          <w:lang w:eastAsia="zh-CN"/>
        </w:rPr>
        <w:t>”</w:t>
      </w:r>
      <w:r>
        <w:rPr>
          <w:rFonts w:hint="eastAsia"/>
          <w:spacing w:val="14"/>
          <w:lang w:eastAsia="zh-CN"/>
        </w:rPr>
        <w:t>）．</w:t>
      </w:r>
      <w:r>
        <w:rPr>
          <w:spacing w:val="-75"/>
          <w:lang w:eastAsia="zh-CN"/>
        </w:rPr>
        <w:t xml:space="preserve"> </w:t>
      </w:r>
    </w:p>
    <w:p w:rsidR="001B72D3" w:rsidRDefault="001B72D3">
      <w:pPr>
        <w:spacing w:line="309" w:lineRule="auto"/>
        <w:rPr>
          <w:lang w:eastAsia="zh-CN"/>
        </w:rPr>
        <w:sectPr w:rsidR="001B72D3">
          <w:type w:val="continuous"/>
          <w:pgSz w:w="9520" w:h="13840"/>
          <w:pgMar w:top="660" w:right="440" w:bottom="520" w:left="460" w:header="720" w:footer="720" w:gutter="0"/>
          <w:cols w:space="720"/>
        </w:sectPr>
      </w:pPr>
    </w:p>
    <w:p w:rsidR="001B72D3" w:rsidRDefault="001B72D3">
      <w:pPr>
        <w:pStyle w:val="BodyText"/>
        <w:tabs>
          <w:tab w:val="left" w:pos="8019"/>
        </w:tabs>
        <w:spacing w:before="10" w:line="317" w:lineRule="auto"/>
        <w:ind w:left="830" w:right="228" w:hanging="240"/>
        <w:rPr>
          <w:lang w:eastAsia="zh-CN"/>
        </w:rPr>
      </w:pPr>
      <w:r>
        <w:rPr>
          <w:rFonts w:ascii="Times New Roman" w:hAnsi="Times New Roman"/>
          <w:spacing w:val="15"/>
          <w:lang w:eastAsia="zh-CN"/>
        </w:rPr>
        <w:t>(</w:t>
      </w:r>
      <w:r>
        <w:rPr>
          <w:rFonts w:ascii="Times New Roman" w:hAnsi="Times New Roman"/>
          <w:spacing w:val="16"/>
          <w:lang w:eastAsia="zh-CN"/>
        </w:rPr>
        <w:t>2</w:t>
      </w:r>
      <w:r>
        <w:rPr>
          <w:rFonts w:ascii="Times New Roman" w:hAnsi="Times New Roman"/>
          <w:spacing w:val="14"/>
          <w:lang w:eastAsia="zh-CN"/>
        </w:rPr>
        <w:t>)</w:t>
      </w:r>
      <w:r>
        <w:rPr>
          <w:rFonts w:hint="eastAsia"/>
          <w:lang w:eastAsia="zh-CN"/>
        </w:rPr>
        <w:t>在</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30"/>
          <w:lang w:eastAsia="zh-CN"/>
        </w:rPr>
        <w:t>物</w:t>
      </w:r>
      <w:r>
        <w:rPr>
          <w:rFonts w:hint="eastAsia"/>
          <w:lang w:eastAsia="zh-CN"/>
        </w:rPr>
        <w:t>质</w:t>
      </w:r>
      <w:r>
        <w:rPr>
          <w:spacing w:val="-75"/>
          <w:lang w:eastAsia="zh-CN"/>
        </w:rPr>
        <w:t xml:space="preserve"> </w:t>
      </w:r>
      <w:r>
        <w:rPr>
          <w:rFonts w:cs="宋体" w:hint="eastAsia"/>
          <w:spacing w:val="30"/>
          <w:lang w:eastAsia="zh-CN"/>
        </w:rPr>
        <w:t>熔</w:t>
      </w:r>
      <w:r>
        <w:rPr>
          <w:rFonts w:cs="宋体" w:hint="eastAsia"/>
          <w:lang w:eastAsia="zh-CN"/>
        </w:rPr>
        <w:t>化</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lang w:eastAsia="zh-CN"/>
        </w:rPr>
        <w:t>中</w:t>
      </w:r>
      <w:r>
        <w:rPr>
          <w:spacing w:val="-75"/>
          <w:lang w:eastAsia="zh-CN"/>
        </w:rPr>
        <w:t xml:space="preserve"> </w:t>
      </w:r>
      <w:r>
        <w:rPr>
          <w:rFonts w:hint="eastAsia"/>
          <w:spacing w:val="-71"/>
          <w:lang w:eastAsia="zh-CN"/>
        </w:rPr>
        <w:t>，</w:t>
      </w:r>
      <w:r>
        <w:rPr>
          <w:rFonts w:cs="宋体" w:hint="eastAsia"/>
          <w:lang w:eastAsia="zh-CN"/>
        </w:rPr>
        <w:t>如</w:t>
      </w:r>
      <w:r>
        <w:rPr>
          <w:rFonts w:cs="宋体"/>
          <w:spacing w:val="-75"/>
          <w:lang w:eastAsia="zh-CN"/>
        </w:rPr>
        <w:t xml:space="preserve"> </w:t>
      </w:r>
      <w:r>
        <w:rPr>
          <w:rFonts w:cs="宋体" w:hint="eastAsia"/>
          <w:lang w:eastAsia="zh-CN"/>
        </w:rPr>
        <w:t>果</w:t>
      </w:r>
      <w:r>
        <w:rPr>
          <w:rFonts w:cs="宋体"/>
          <w:spacing w:val="-75"/>
          <w:lang w:eastAsia="zh-CN"/>
        </w:rPr>
        <w:t xml:space="preserve"> </w:t>
      </w:r>
      <w:r>
        <w:rPr>
          <w:rFonts w:hint="eastAsia"/>
          <w:lang w:eastAsia="zh-CN"/>
        </w:rPr>
        <w:t>将</w:t>
      </w:r>
      <w:r>
        <w:rPr>
          <w:spacing w:val="-75"/>
          <w:lang w:eastAsia="zh-CN"/>
        </w:rPr>
        <w:t xml:space="preserve"> </w:t>
      </w:r>
      <w:r>
        <w:rPr>
          <w:rFonts w:cs="宋体" w:hint="eastAsia"/>
          <w:lang w:eastAsia="zh-CN"/>
        </w:rPr>
        <w:t>试</w:t>
      </w:r>
      <w:r>
        <w:rPr>
          <w:rFonts w:cs="宋体"/>
          <w:spacing w:val="-75"/>
          <w:lang w:eastAsia="zh-CN"/>
        </w:rPr>
        <w:t xml:space="preserve"> </w:t>
      </w:r>
      <w:r>
        <w:rPr>
          <w:rFonts w:cs="宋体" w:hint="eastAsia"/>
          <w:lang w:eastAsia="zh-CN"/>
        </w:rPr>
        <w:t>管</w:t>
      </w:r>
      <w:r>
        <w:rPr>
          <w:rFonts w:cs="宋体"/>
          <w:spacing w:val="-75"/>
          <w:lang w:eastAsia="zh-CN"/>
        </w:rPr>
        <w:t xml:space="preserve"> </w:t>
      </w:r>
      <w:r>
        <w:rPr>
          <w:rFonts w:hint="eastAsia"/>
          <w:lang w:eastAsia="zh-CN"/>
        </w:rPr>
        <w:t>从</w:t>
      </w:r>
      <w:r>
        <w:rPr>
          <w:spacing w:val="-75"/>
          <w:lang w:eastAsia="zh-CN"/>
        </w:rPr>
        <w:t xml:space="preserve"> </w:t>
      </w:r>
      <w:r>
        <w:rPr>
          <w:rFonts w:cs="宋体" w:hint="eastAsia"/>
          <w:spacing w:val="30"/>
          <w:lang w:eastAsia="zh-CN"/>
        </w:rPr>
        <w:t>烧</w:t>
      </w:r>
      <w:r>
        <w:rPr>
          <w:rFonts w:cs="宋体" w:hint="eastAsia"/>
          <w:lang w:eastAsia="zh-CN"/>
        </w:rPr>
        <w:t>杯</w:t>
      </w:r>
      <w:r>
        <w:rPr>
          <w:rFonts w:cs="宋体"/>
          <w:spacing w:val="-75"/>
          <w:lang w:eastAsia="zh-CN"/>
        </w:rPr>
        <w:t xml:space="preserve"> </w:t>
      </w:r>
      <w:r>
        <w:rPr>
          <w:rFonts w:hint="eastAsia"/>
          <w:lang w:eastAsia="zh-CN"/>
        </w:rPr>
        <w:t>中</w:t>
      </w:r>
      <w:r>
        <w:rPr>
          <w:spacing w:val="-75"/>
          <w:lang w:eastAsia="zh-CN"/>
        </w:rPr>
        <w:t xml:space="preserve"> </w:t>
      </w:r>
      <w:r>
        <w:rPr>
          <w:rFonts w:cs="宋体" w:hint="eastAsia"/>
          <w:lang w:eastAsia="zh-CN"/>
        </w:rPr>
        <w:t>拿</w:t>
      </w:r>
      <w:r>
        <w:rPr>
          <w:rFonts w:cs="宋体"/>
          <w:spacing w:val="-75"/>
          <w:lang w:eastAsia="zh-CN"/>
        </w:rPr>
        <w:t xml:space="preserve"> </w:t>
      </w:r>
      <w:r>
        <w:rPr>
          <w:rFonts w:hint="eastAsia"/>
          <w:spacing w:val="30"/>
          <w:lang w:eastAsia="zh-CN"/>
        </w:rPr>
        <w:t>出</w:t>
      </w:r>
      <w:r>
        <w:rPr>
          <w:rFonts w:hint="eastAsia"/>
          <w:lang w:eastAsia="zh-CN"/>
        </w:rPr>
        <w:t>来</w:t>
      </w:r>
      <w:r>
        <w:rPr>
          <w:spacing w:val="-75"/>
          <w:lang w:eastAsia="zh-CN"/>
        </w:rPr>
        <w:t xml:space="preserve"> </w:t>
      </w:r>
      <w:r>
        <w:rPr>
          <w:rFonts w:hint="eastAsia"/>
          <w:spacing w:val="-71"/>
          <w:lang w:eastAsia="zh-CN"/>
        </w:rPr>
        <w:t>，</w:t>
      </w:r>
      <w:r>
        <w:rPr>
          <w:rFonts w:cs="宋体" w:hint="eastAsia"/>
          <w:lang w:eastAsia="zh-CN"/>
        </w:rPr>
        <w:t>该</w:t>
      </w:r>
      <w:r>
        <w:rPr>
          <w:rFonts w:cs="宋体"/>
          <w:spacing w:val="-75"/>
          <w:lang w:eastAsia="zh-CN"/>
        </w:rPr>
        <w:t xml:space="preserve"> </w:t>
      </w:r>
      <w:r>
        <w:rPr>
          <w:rFonts w:hint="eastAsia"/>
          <w:spacing w:val="30"/>
          <w:lang w:eastAsia="zh-CN"/>
        </w:rPr>
        <w:t>物质</w:t>
      </w:r>
      <w:r>
        <w:rPr>
          <w:rFonts w:hint="eastAsia"/>
          <w:lang w:eastAsia="zh-CN"/>
        </w:rPr>
        <w:t>将</w:t>
      </w:r>
      <w:r>
        <w:rPr>
          <w:spacing w:val="-75"/>
          <w:lang w:eastAsia="zh-CN"/>
        </w:rPr>
        <w:t xml:space="preserve"> </w:t>
      </w:r>
      <w:r>
        <w:rPr>
          <w:rFonts w:cs="宋体" w:hint="eastAsia"/>
          <w:lang w:eastAsia="zh-CN"/>
        </w:rPr>
        <w:t>停</w:t>
      </w:r>
      <w:r>
        <w:rPr>
          <w:rFonts w:cs="宋体"/>
          <w:spacing w:val="-75"/>
          <w:lang w:eastAsia="zh-CN"/>
        </w:rPr>
        <w:t xml:space="preserve"> </w:t>
      </w:r>
      <w:r>
        <w:rPr>
          <w:rFonts w:cs="宋体" w:hint="eastAsia"/>
          <w:lang w:eastAsia="zh-CN"/>
        </w:rPr>
        <w:t>止</w:t>
      </w:r>
      <w:r>
        <w:rPr>
          <w:rFonts w:cs="宋体"/>
          <w:spacing w:val="-75"/>
          <w:lang w:eastAsia="zh-CN"/>
        </w:rPr>
        <w:t xml:space="preserve"> </w:t>
      </w:r>
      <w:r>
        <w:rPr>
          <w:rFonts w:cs="宋体" w:hint="eastAsia"/>
          <w:spacing w:val="30"/>
          <w:lang w:eastAsia="zh-CN"/>
        </w:rPr>
        <w:t>熔</w:t>
      </w:r>
      <w:r>
        <w:rPr>
          <w:rFonts w:cs="宋体" w:hint="eastAsia"/>
          <w:lang w:eastAsia="zh-CN"/>
        </w:rPr>
        <w:t>化</w:t>
      </w:r>
      <w:r>
        <w:rPr>
          <w:rFonts w:cs="宋体"/>
          <w:spacing w:val="-75"/>
          <w:lang w:eastAsia="zh-CN"/>
        </w:rPr>
        <w:t xml:space="preserve"> </w:t>
      </w:r>
      <w:r>
        <w:rPr>
          <w:rFonts w:hint="eastAsia"/>
          <w:spacing w:val="-71"/>
          <w:lang w:eastAsia="zh-CN"/>
        </w:rPr>
        <w:t>．将</w:t>
      </w:r>
      <w:r>
        <w:rPr>
          <w:spacing w:val="-71"/>
          <w:lang w:eastAsia="zh-CN"/>
        </w:rPr>
        <w:t xml:space="preserve"> </w:t>
      </w:r>
      <w:r>
        <w:rPr>
          <w:rFonts w:cs="宋体" w:hint="eastAsia"/>
          <w:lang w:eastAsia="zh-CN"/>
        </w:rPr>
        <w:t>试</w:t>
      </w:r>
      <w:r>
        <w:rPr>
          <w:rFonts w:cs="宋体"/>
          <w:spacing w:val="-75"/>
          <w:lang w:eastAsia="zh-CN"/>
        </w:rPr>
        <w:t xml:space="preserve"> </w:t>
      </w:r>
      <w:r>
        <w:rPr>
          <w:rFonts w:cs="宋体" w:hint="eastAsia"/>
          <w:lang w:eastAsia="zh-CN"/>
        </w:rPr>
        <w:t>管</w:t>
      </w:r>
      <w:r>
        <w:rPr>
          <w:rFonts w:cs="宋体"/>
          <w:spacing w:val="-75"/>
          <w:lang w:eastAsia="zh-CN"/>
        </w:rPr>
        <w:t xml:space="preserve"> </w:t>
      </w:r>
      <w:r>
        <w:rPr>
          <w:rFonts w:cs="宋体" w:hint="eastAsia"/>
          <w:lang w:eastAsia="zh-CN"/>
        </w:rPr>
        <w:t>放</w:t>
      </w:r>
      <w:r>
        <w:rPr>
          <w:rFonts w:cs="宋体"/>
          <w:spacing w:val="-75"/>
          <w:lang w:eastAsia="zh-CN"/>
        </w:rPr>
        <w:t xml:space="preserve"> </w:t>
      </w:r>
      <w:r>
        <w:rPr>
          <w:rFonts w:cs="宋体" w:hint="eastAsia"/>
          <w:lang w:eastAsia="zh-CN"/>
        </w:rPr>
        <w:t>回</w:t>
      </w:r>
      <w:r>
        <w:rPr>
          <w:rFonts w:cs="宋体"/>
          <w:spacing w:val="-75"/>
          <w:lang w:eastAsia="zh-CN"/>
        </w:rPr>
        <w:t xml:space="preserve"> </w:t>
      </w:r>
      <w:r>
        <w:rPr>
          <w:rFonts w:cs="宋体" w:hint="eastAsia"/>
          <w:spacing w:val="15"/>
          <w:lang w:eastAsia="zh-CN"/>
        </w:rPr>
        <w:t>烧杯</w:t>
      </w:r>
      <w:r>
        <w:rPr>
          <w:rFonts w:cs="宋体"/>
          <w:spacing w:val="-75"/>
          <w:lang w:eastAsia="zh-CN"/>
        </w:rPr>
        <w:t xml:space="preserve"> </w:t>
      </w:r>
      <w:r>
        <w:rPr>
          <w:rFonts w:cs="宋体" w:hint="eastAsia"/>
          <w:lang w:eastAsia="zh-CN"/>
        </w:rPr>
        <w:t>后</w:t>
      </w:r>
      <w:r>
        <w:rPr>
          <w:rFonts w:cs="宋体"/>
          <w:spacing w:val="-75"/>
          <w:lang w:eastAsia="zh-CN"/>
        </w:rPr>
        <w:t xml:space="preserve"> </w:t>
      </w:r>
      <w:r>
        <w:rPr>
          <w:rFonts w:hint="eastAsia"/>
          <w:spacing w:val="-7"/>
          <w:lang w:eastAsia="zh-CN"/>
        </w:rPr>
        <w:t>，</w:t>
      </w:r>
      <w:r>
        <w:rPr>
          <w:rFonts w:cs="宋体" w:hint="eastAsia"/>
          <w:spacing w:val="-7"/>
          <w:lang w:eastAsia="zh-CN"/>
        </w:rPr>
        <w:t>该</w:t>
      </w:r>
      <w:r>
        <w:rPr>
          <w:rFonts w:cs="宋体"/>
          <w:spacing w:val="-75"/>
          <w:lang w:eastAsia="zh-CN"/>
        </w:rPr>
        <w:t xml:space="preserve"> </w:t>
      </w:r>
      <w:r>
        <w:rPr>
          <w:rFonts w:hint="eastAsia"/>
          <w:spacing w:val="15"/>
          <w:lang w:eastAsia="zh-CN"/>
        </w:rPr>
        <w:t>物质</w:t>
      </w:r>
      <w:r>
        <w:rPr>
          <w:spacing w:val="-75"/>
          <w:lang w:eastAsia="zh-CN"/>
        </w:rPr>
        <w:t xml:space="preserve"> </w:t>
      </w:r>
      <w:r>
        <w:rPr>
          <w:rFonts w:cs="宋体" w:hint="eastAsia"/>
          <w:lang w:eastAsia="zh-CN"/>
        </w:rPr>
        <w:t>又</w:t>
      </w:r>
      <w:r>
        <w:rPr>
          <w:rFonts w:cs="宋体"/>
          <w:spacing w:val="-75"/>
          <w:lang w:eastAsia="zh-CN"/>
        </w:rPr>
        <w:t xml:space="preserve"> </w:t>
      </w:r>
      <w:r>
        <w:rPr>
          <w:rFonts w:cs="宋体" w:hint="eastAsia"/>
          <w:spacing w:val="15"/>
          <w:lang w:eastAsia="zh-CN"/>
        </w:rPr>
        <w:t>继续</w:t>
      </w:r>
      <w:r>
        <w:rPr>
          <w:rFonts w:cs="宋体"/>
          <w:spacing w:val="-75"/>
          <w:lang w:eastAsia="zh-CN"/>
        </w:rPr>
        <w:t xml:space="preserve"> </w:t>
      </w:r>
      <w:r>
        <w:rPr>
          <w:rFonts w:cs="宋体" w:hint="eastAsia"/>
          <w:spacing w:val="15"/>
          <w:lang w:eastAsia="zh-CN"/>
        </w:rPr>
        <w:t>熔化</w:t>
      </w:r>
      <w:r>
        <w:rPr>
          <w:rFonts w:cs="宋体"/>
          <w:spacing w:val="-75"/>
          <w:lang w:eastAsia="zh-CN"/>
        </w:rPr>
        <w:t xml:space="preserve"> </w:t>
      </w:r>
      <w:r>
        <w:rPr>
          <w:rFonts w:hint="eastAsia"/>
          <w:spacing w:val="-7"/>
          <w:lang w:eastAsia="zh-CN"/>
        </w:rPr>
        <w:t>．</w:t>
      </w:r>
      <w:r>
        <w:rPr>
          <w:rFonts w:cs="宋体" w:hint="eastAsia"/>
          <w:spacing w:val="-7"/>
          <w:lang w:eastAsia="zh-CN"/>
        </w:rPr>
        <w:t>说</w:t>
      </w:r>
      <w:r>
        <w:rPr>
          <w:rFonts w:cs="宋体"/>
          <w:spacing w:val="-75"/>
          <w:lang w:eastAsia="zh-CN"/>
        </w:rPr>
        <w:t xml:space="preserve"> </w:t>
      </w:r>
      <w:r>
        <w:rPr>
          <w:rFonts w:cs="宋体" w:hint="eastAsia"/>
          <w:lang w:eastAsia="zh-CN"/>
        </w:rPr>
        <w:t>明</w:t>
      </w:r>
      <w:r>
        <w:rPr>
          <w:rFonts w:cs="宋体"/>
          <w:spacing w:val="-75"/>
          <w:lang w:eastAsia="zh-CN"/>
        </w:rPr>
        <w:t xml:space="preserve"> </w:t>
      </w:r>
      <w:r>
        <w:rPr>
          <w:rFonts w:cs="宋体" w:hint="eastAsia"/>
          <w:lang w:eastAsia="zh-CN"/>
        </w:rPr>
        <w:t>固</w:t>
      </w:r>
      <w:r>
        <w:rPr>
          <w:rFonts w:cs="宋体"/>
          <w:spacing w:val="-75"/>
          <w:lang w:eastAsia="zh-CN"/>
        </w:rPr>
        <w:t xml:space="preserve"> </w:t>
      </w:r>
      <w:r>
        <w:rPr>
          <w:rFonts w:cs="宋体" w:hint="eastAsia"/>
          <w:lang w:eastAsia="zh-CN"/>
        </w:rPr>
        <w:t>体</w:t>
      </w:r>
      <w:r>
        <w:rPr>
          <w:rFonts w:cs="宋体"/>
          <w:spacing w:val="-75"/>
          <w:lang w:eastAsia="zh-CN"/>
        </w:rPr>
        <w:t xml:space="preserve"> </w:t>
      </w:r>
      <w:r>
        <w:rPr>
          <w:rFonts w:cs="宋体" w:hint="eastAsia"/>
          <w:spacing w:val="15"/>
          <w:lang w:eastAsia="zh-CN"/>
        </w:rPr>
        <w:t>熔化</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需</w:t>
      </w:r>
      <w:r>
        <w:rPr>
          <w:rFonts w:cs="宋体"/>
          <w:spacing w:val="-75"/>
          <w:lang w:eastAsia="zh-CN"/>
        </w:rPr>
        <w:t xml:space="preserve"> </w:t>
      </w:r>
      <w:r>
        <w:rPr>
          <w:rFonts w:cs="宋体" w:hint="eastAsia"/>
          <w:lang w:eastAsia="zh-CN"/>
        </w:rPr>
        <w:t>要</w:t>
      </w:r>
      <w:r>
        <w:rPr>
          <w:rFonts w:ascii="Times New Roman" w:hAnsi="Times New Roman"/>
          <w:u w:val="single" w:color="000000"/>
          <w:lang w:eastAsia="zh-CN"/>
        </w:rPr>
        <w:tab/>
      </w:r>
      <w:r>
        <w:rPr>
          <w:rFonts w:hint="eastAsia"/>
          <w:u w:val="single" w:color="000000"/>
          <w:lang w:eastAsia="zh-CN"/>
        </w:rPr>
        <w:t>（</w:t>
      </w:r>
      <w:r>
        <w:rPr>
          <w:spacing w:val="-75"/>
          <w:u w:val="single" w:color="000000"/>
          <w:lang w:eastAsia="zh-CN"/>
        </w:rPr>
        <w:t xml:space="preserve"> </w:t>
      </w:r>
      <w:r>
        <w:rPr>
          <w:rFonts w:cs="宋体" w:hint="eastAsia"/>
          <w:lang w:eastAsia="zh-CN"/>
        </w:rPr>
        <w:t>选</w:t>
      </w:r>
      <w:r>
        <w:rPr>
          <w:rFonts w:cs="宋体"/>
          <w:spacing w:val="21"/>
          <w:lang w:eastAsia="zh-CN"/>
        </w:rPr>
        <w:t xml:space="preserve"> </w:t>
      </w:r>
      <w:r>
        <w:rPr>
          <w:rFonts w:cs="宋体" w:hint="eastAsia"/>
          <w:lang w:eastAsia="zh-CN"/>
        </w:rPr>
        <w:t>填</w:t>
      </w:r>
      <w:r>
        <w:rPr>
          <w:rFonts w:cs="宋体"/>
          <w:spacing w:val="-75"/>
          <w:lang w:eastAsia="zh-CN"/>
        </w:rPr>
        <w:t xml:space="preserve"> </w:t>
      </w:r>
      <w:r>
        <w:rPr>
          <w:rFonts w:ascii="Times New Roman" w:hAnsi="Times New Roman"/>
          <w:spacing w:val="6"/>
          <w:lang w:eastAsia="zh-CN"/>
        </w:rPr>
        <w:t>“</w:t>
      </w:r>
      <w:r>
        <w:rPr>
          <w:rFonts w:cs="宋体" w:hint="eastAsia"/>
          <w:spacing w:val="6"/>
          <w:lang w:eastAsia="zh-CN"/>
        </w:rPr>
        <w:t>吸</w:t>
      </w:r>
      <w:r>
        <w:rPr>
          <w:rFonts w:cs="宋体"/>
          <w:spacing w:val="-75"/>
          <w:lang w:eastAsia="zh-CN"/>
        </w:rPr>
        <w:t xml:space="preserve"> </w:t>
      </w:r>
      <w:r>
        <w:rPr>
          <w:rFonts w:cs="宋体" w:hint="eastAsia"/>
          <w:lang w:eastAsia="zh-CN"/>
        </w:rPr>
        <w:t>收</w:t>
      </w:r>
      <w:r>
        <w:rPr>
          <w:rFonts w:cs="宋体"/>
          <w:spacing w:val="-76"/>
          <w:lang w:eastAsia="zh-CN"/>
        </w:rPr>
        <w:t xml:space="preserve"> </w:t>
      </w:r>
      <w:r>
        <w:rPr>
          <w:rFonts w:ascii="Times New Roman" w:hAnsi="Times New Roman"/>
          <w:spacing w:val="7"/>
          <w:lang w:eastAsia="zh-CN"/>
        </w:rPr>
        <w:t>”</w:t>
      </w:r>
      <w:r>
        <w:rPr>
          <w:rFonts w:cs="宋体" w:hint="eastAsia"/>
          <w:spacing w:val="7"/>
          <w:lang w:eastAsia="zh-CN"/>
        </w:rPr>
        <w:t>或</w:t>
      </w:r>
      <w:r>
        <w:rPr>
          <w:rFonts w:cs="宋体"/>
          <w:spacing w:val="-75"/>
          <w:lang w:eastAsia="zh-CN"/>
        </w:rPr>
        <w:t xml:space="preserve"> </w:t>
      </w:r>
      <w:r>
        <w:rPr>
          <w:rFonts w:ascii="Times New Roman" w:hAnsi="Times New Roman"/>
          <w:spacing w:val="7"/>
          <w:lang w:eastAsia="zh-CN"/>
        </w:rPr>
        <w:t>“</w:t>
      </w:r>
      <w:r>
        <w:rPr>
          <w:rFonts w:cs="宋体" w:hint="eastAsia"/>
          <w:spacing w:val="7"/>
          <w:lang w:eastAsia="zh-CN"/>
        </w:rPr>
        <w:t>放</w:t>
      </w:r>
      <w:r>
        <w:rPr>
          <w:rFonts w:cs="宋体"/>
          <w:spacing w:val="-76"/>
          <w:lang w:eastAsia="zh-CN"/>
        </w:rPr>
        <w:t xml:space="preserve"> </w:t>
      </w:r>
      <w:r>
        <w:rPr>
          <w:rFonts w:hint="eastAsia"/>
          <w:lang w:eastAsia="zh-CN"/>
        </w:rPr>
        <w:t>出</w:t>
      </w:r>
      <w:r>
        <w:rPr>
          <w:spacing w:val="-75"/>
          <w:lang w:eastAsia="zh-CN"/>
        </w:rPr>
        <w:t xml:space="preserve"> </w:t>
      </w:r>
      <w:r>
        <w:rPr>
          <w:rFonts w:ascii="Times New Roman" w:hAnsi="Times New Roman"/>
          <w:spacing w:val="7"/>
          <w:lang w:eastAsia="zh-CN"/>
        </w:rPr>
        <w:t>”</w:t>
      </w:r>
      <w:r>
        <w:rPr>
          <w:rFonts w:hint="eastAsia"/>
          <w:spacing w:val="7"/>
          <w:lang w:eastAsia="zh-CN"/>
        </w:rPr>
        <w:t>）</w:t>
      </w:r>
      <w:r>
        <w:rPr>
          <w:spacing w:val="-76"/>
          <w:lang w:eastAsia="zh-CN"/>
        </w:rPr>
        <w:t xml:space="preserve"> </w:t>
      </w:r>
      <w:r>
        <w:rPr>
          <w:rFonts w:cs="宋体" w:hint="eastAsia"/>
          <w:lang w:eastAsia="zh-CN"/>
        </w:rPr>
        <w:t>热</w:t>
      </w:r>
      <w:r>
        <w:rPr>
          <w:rFonts w:cs="宋体"/>
          <w:spacing w:val="-75"/>
          <w:lang w:eastAsia="zh-CN"/>
        </w:rPr>
        <w:t xml:space="preserve"> </w:t>
      </w:r>
      <w:r>
        <w:rPr>
          <w:rFonts w:hint="eastAsia"/>
          <w:spacing w:val="15"/>
          <w:lang w:eastAsia="zh-CN"/>
        </w:rPr>
        <w:t>量．</w:t>
      </w:r>
      <w:r>
        <w:rPr>
          <w:spacing w:val="-75"/>
          <w:lang w:eastAsia="zh-CN"/>
        </w:rPr>
        <w:t xml:space="preserve"> </w:t>
      </w:r>
    </w:p>
    <w:p w:rsidR="001B72D3" w:rsidRDefault="001B72D3">
      <w:pPr>
        <w:pStyle w:val="BodyText"/>
        <w:tabs>
          <w:tab w:val="left" w:pos="6816"/>
        </w:tabs>
        <w:spacing w:before="8"/>
        <w:ind w:left="590"/>
        <w:rPr>
          <w:rFonts w:cs="宋体"/>
          <w:lang w:eastAsia="zh-CN"/>
        </w:rPr>
      </w:pPr>
      <w:r>
        <w:rPr>
          <w:rFonts w:ascii="Times New Roman" w:hAnsi="Times New Roman"/>
          <w:spacing w:val="11"/>
          <w:lang w:eastAsia="zh-CN"/>
        </w:rPr>
        <w:t>(3)</w:t>
      </w:r>
      <w:r>
        <w:rPr>
          <w:rFonts w:cs="宋体" w:hint="eastAsia"/>
          <w:spacing w:val="11"/>
          <w:lang w:eastAsia="zh-CN"/>
        </w:rPr>
        <w:t>根</w:t>
      </w:r>
      <w:r>
        <w:rPr>
          <w:rFonts w:cs="宋体"/>
          <w:spacing w:val="-76"/>
          <w:lang w:eastAsia="zh-CN"/>
        </w:rPr>
        <w:t xml:space="preserve"> </w:t>
      </w:r>
      <w:r>
        <w:rPr>
          <w:rFonts w:cs="宋体" w:hint="eastAsia"/>
          <w:lang w:eastAsia="zh-CN"/>
        </w:rPr>
        <w:t>据</w:t>
      </w:r>
      <w:r>
        <w:rPr>
          <w:rFonts w:cs="宋体"/>
          <w:spacing w:val="-75"/>
          <w:lang w:eastAsia="zh-CN"/>
        </w:rPr>
        <w:t xml:space="preserve"> </w:t>
      </w:r>
      <w:r>
        <w:rPr>
          <w:rFonts w:cs="宋体" w:hint="eastAsia"/>
          <w:lang w:eastAsia="zh-CN"/>
        </w:rPr>
        <w:t>描</w:t>
      </w:r>
      <w:r>
        <w:rPr>
          <w:rFonts w:cs="宋体"/>
          <w:spacing w:val="-75"/>
          <w:lang w:eastAsia="zh-CN"/>
        </w:rPr>
        <w:t xml:space="preserve"> </w:t>
      </w:r>
      <w:r>
        <w:rPr>
          <w:rFonts w:cs="宋体" w:hint="eastAsia"/>
          <w:lang w:eastAsia="zh-CN"/>
        </w:rPr>
        <w:t>绘</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图</w:t>
      </w:r>
      <w:r>
        <w:rPr>
          <w:rFonts w:cs="宋体"/>
          <w:spacing w:val="-76"/>
          <w:lang w:eastAsia="zh-CN"/>
        </w:rPr>
        <w:t xml:space="preserve"> </w:t>
      </w:r>
      <w:r>
        <w:rPr>
          <w:rFonts w:cs="宋体" w:hint="eastAsia"/>
          <w:lang w:eastAsia="zh-CN"/>
        </w:rPr>
        <w:t>线</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30"/>
          <w:lang w:eastAsia="zh-CN"/>
        </w:rPr>
        <w:t>物质在</w:t>
      </w:r>
      <w:r>
        <w:rPr>
          <w:rFonts w:hint="eastAsia"/>
          <w:lang w:eastAsia="zh-CN"/>
        </w:rPr>
        <w:t>第</w:t>
      </w:r>
      <w:r>
        <w:rPr>
          <w:spacing w:val="-16"/>
          <w:lang w:eastAsia="zh-CN"/>
        </w:rPr>
        <w:t xml:space="preserve"> </w:t>
      </w:r>
      <w:r>
        <w:rPr>
          <w:rFonts w:ascii="Times New Roman" w:hAnsi="Times New Roman"/>
          <w:spacing w:val="11"/>
          <w:lang w:eastAsia="zh-CN"/>
        </w:rPr>
        <w:t>7min</w:t>
      </w:r>
      <w:r>
        <w:rPr>
          <w:rFonts w:ascii="Times New Roman" w:hAnsi="Times New Roman"/>
          <w:spacing w:val="22"/>
          <w:lang w:eastAsia="zh-CN"/>
        </w:rPr>
        <w:t xml:space="preserve"> </w:t>
      </w:r>
      <w:r>
        <w:rPr>
          <w:rFonts w:hint="eastAsia"/>
          <w:lang w:eastAsia="zh-CN"/>
        </w:rPr>
        <w:t>时</w:t>
      </w:r>
      <w:r>
        <w:rPr>
          <w:spacing w:val="-76"/>
          <w:lang w:eastAsia="zh-CN"/>
        </w:rPr>
        <w:t xml:space="preserve"> </w:t>
      </w:r>
      <w:r>
        <w:rPr>
          <w:rFonts w:cs="宋体" w:hint="eastAsia"/>
          <w:lang w:eastAsia="zh-CN"/>
        </w:rPr>
        <w:t>处</w:t>
      </w:r>
      <w:r>
        <w:rPr>
          <w:rFonts w:cs="宋体"/>
          <w:spacing w:val="-75"/>
          <w:lang w:eastAsia="zh-CN"/>
        </w:rPr>
        <w:t xml:space="preserve"> </w:t>
      </w:r>
      <w:r>
        <w:rPr>
          <w:rFonts w:hint="eastAsia"/>
          <w:lang w:eastAsia="zh-CN"/>
        </w:rPr>
        <w:t>于</w:t>
      </w:r>
      <w:r>
        <w:rPr>
          <w:rFonts w:ascii="Times New Roman" w:hAnsi="Times New Roman"/>
          <w:u w:val="single" w:color="000000"/>
          <w:lang w:eastAsia="zh-CN"/>
        </w:rPr>
        <w:tab/>
      </w:r>
      <w:r>
        <w:rPr>
          <w:rFonts w:cs="宋体" w:hint="eastAsia"/>
          <w:lang w:eastAsia="zh-CN"/>
        </w:rPr>
        <w:t>态</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30"/>
          <w:lang w:eastAsia="zh-CN"/>
        </w:rPr>
        <w:t>物质</w:t>
      </w:r>
      <w:r>
        <w:rPr>
          <w:rFonts w:hint="eastAsia"/>
          <w:lang w:eastAsia="zh-CN"/>
        </w:rPr>
        <w:t>的</w:t>
      </w:r>
      <w:r>
        <w:rPr>
          <w:spacing w:val="-75"/>
          <w:lang w:eastAsia="zh-CN"/>
        </w:rPr>
        <w:t xml:space="preserve"> </w:t>
      </w:r>
      <w:r>
        <w:rPr>
          <w:rFonts w:cs="宋体" w:hint="eastAsia"/>
          <w:lang w:eastAsia="zh-CN"/>
        </w:rPr>
        <w:t>熔</w:t>
      </w:r>
    </w:p>
    <w:p w:rsidR="001B72D3" w:rsidRDefault="001B72D3">
      <w:pPr>
        <w:pStyle w:val="BodyText"/>
        <w:tabs>
          <w:tab w:val="left" w:pos="2388"/>
          <w:tab w:val="left" w:pos="5884"/>
        </w:tabs>
        <w:ind w:left="830"/>
        <w:rPr>
          <w:lang w:eastAsia="zh-CN"/>
        </w:rPr>
      </w:pPr>
      <w:r>
        <w:rPr>
          <w:rFonts w:cs="宋体" w:hint="eastAsia"/>
          <w:lang w:eastAsia="zh-CN"/>
        </w:rPr>
        <w:t>点</w:t>
      </w:r>
      <w:r>
        <w:rPr>
          <w:rFonts w:cs="宋体"/>
          <w:spacing w:val="-75"/>
          <w:lang w:eastAsia="zh-CN"/>
        </w:rPr>
        <w:t xml:space="preserve"> </w:t>
      </w:r>
      <w:r>
        <w:rPr>
          <w:rFonts w:hint="eastAsia"/>
          <w:lang w:eastAsia="zh-CN"/>
        </w:rPr>
        <w:t>为</w:t>
      </w:r>
      <w:r>
        <w:rPr>
          <w:rFonts w:ascii="Times New Roman" w:hAnsi="Times New Roman"/>
          <w:u w:val="single" w:color="000000"/>
          <w:lang w:eastAsia="zh-CN"/>
        </w:rPr>
        <w:tab/>
      </w:r>
      <w:r>
        <w:rPr>
          <w:rFonts w:ascii="新宋体" w:eastAsia="新宋体" w:hAnsi="新宋体" w:cs="新宋体" w:hint="eastAsia"/>
          <w:spacing w:val="7"/>
          <w:lang w:eastAsia="zh-CN"/>
        </w:rPr>
        <w:t>℃</w:t>
      </w:r>
      <w:r>
        <w:rPr>
          <w:rFonts w:hint="eastAsia"/>
          <w:spacing w:val="7"/>
          <w:lang w:eastAsia="zh-CN"/>
        </w:rPr>
        <w:t>，</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15"/>
          <w:lang w:eastAsia="zh-CN"/>
        </w:rPr>
        <w:t>物质</w:t>
      </w:r>
      <w:r>
        <w:rPr>
          <w:spacing w:val="-75"/>
          <w:lang w:eastAsia="zh-CN"/>
        </w:rPr>
        <w:t xml:space="preserve"> </w:t>
      </w:r>
      <w:r>
        <w:rPr>
          <w:rFonts w:cs="宋体" w:hint="eastAsia"/>
          <w:spacing w:val="15"/>
          <w:lang w:eastAsia="zh-CN"/>
        </w:rPr>
        <w:t>熔化</w:t>
      </w:r>
      <w:r>
        <w:rPr>
          <w:rFonts w:cs="宋体"/>
          <w:spacing w:val="-75"/>
          <w:lang w:eastAsia="zh-CN"/>
        </w:rPr>
        <w:t xml:space="preserve"> </w:t>
      </w:r>
      <w:r>
        <w:rPr>
          <w:rFonts w:cs="宋体" w:hint="eastAsia"/>
          <w:lang w:eastAsia="zh-CN"/>
        </w:rPr>
        <w:t>用</w:t>
      </w:r>
      <w:r>
        <w:rPr>
          <w:rFonts w:cs="宋体"/>
          <w:spacing w:val="-75"/>
          <w:lang w:eastAsia="zh-CN"/>
        </w:rPr>
        <w:t xml:space="preserve"> </w:t>
      </w:r>
      <w:r>
        <w:rPr>
          <w:rFonts w:hint="eastAsia"/>
          <w:lang w:eastAsia="zh-CN"/>
        </w:rPr>
        <w:t>了</w:t>
      </w:r>
      <w:r>
        <w:rPr>
          <w:rFonts w:ascii="Times New Roman" w:hAnsi="Times New Roman"/>
          <w:u w:val="single" w:color="000000"/>
          <w:lang w:eastAsia="zh-CN"/>
        </w:rPr>
        <w:tab/>
      </w:r>
      <w:r>
        <w:rPr>
          <w:rFonts w:ascii="Times New Roman" w:hAnsi="Times New Roman"/>
          <w:spacing w:val="11"/>
          <w:lang w:eastAsia="zh-CN"/>
        </w:rPr>
        <w:t>min</w:t>
      </w:r>
      <w:r>
        <w:rPr>
          <w:rFonts w:hint="eastAsia"/>
          <w:spacing w:val="11"/>
          <w:lang w:eastAsia="zh-CN"/>
        </w:rPr>
        <w:t>．</w:t>
      </w:r>
    </w:p>
    <w:p w:rsidR="001B72D3" w:rsidRDefault="001B72D3">
      <w:pPr>
        <w:pStyle w:val="BodyText"/>
        <w:ind w:left="590"/>
        <w:rPr>
          <w:rFonts w:cs="宋体"/>
          <w:lang w:eastAsia="zh-CN"/>
        </w:rPr>
      </w:pPr>
      <w:r>
        <w:rPr>
          <w:rFonts w:ascii="Times New Roman" w:hAnsi="Times New Roman"/>
          <w:spacing w:val="11"/>
          <w:lang w:eastAsia="zh-CN"/>
        </w:rPr>
        <w:t>(4)</w:t>
      </w:r>
      <w:r>
        <w:rPr>
          <w:rFonts w:cs="宋体" w:hint="eastAsia"/>
          <w:spacing w:val="11"/>
          <w:lang w:eastAsia="zh-CN"/>
        </w:rPr>
        <w:t>仔</w:t>
      </w:r>
      <w:r>
        <w:rPr>
          <w:rFonts w:cs="宋体"/>
          <w:spacing w:val="-75"/>
          <w:lang w:eastAsia="zh-CN"/>
        </w:rPr>
        <w:t xml:space="preserve"> </w:t>
      </w:r>
      <w:r>
        <w:rPr>
          <w:rFonts w:cs="宋体" w:hint="eastAsia"/>
          <w:lang w:eastAsia="zh-CN"/>
        </w:rPr>
        <w:t>细</w:t>
      </w:r>
      <w:r>
        <w:rPr>
          <w:rFonts w:cs="宋体"/>
          <w:spacing w:val="-75"/>
          <w:lang w:eastAsia="zh-CN"/>
        </w:rPr>
        <w:t xml:space="preserve"> </w:t>
      </w:r>
      <w:r>
        <w:rPr>
          <w:rFonts w:hint="eastAsia"/>
          <w:lang w:eastAsia="zh-CN"/>
        </w:rPr>
        <w:t>观</w:t>
      </w:r>
      <w:r>
        <w:rPr>
          <w:spacing w:val="-75"/>
          <w:lang w:eastAsia="zh-CN"/>
        </w:rPr>
        <w:t xml:space="preserve"> </w:t>
      </w:r>
      <w:r>
        <w:rPr>
          <w:rFonts w:cs="宋体" w:hint="eastAsia"/>
          <w:lang w:eastAsia="zh-CN"/>
        </w:rPr>
        <w:t>察</w:t>
      </w:r>
      <w:r>
        <w:rPr>
          <w:rFonts w:cs="宋体"/>
          <w:spacing w:val="-75"/>
          <w:lang w:eastAsia="zh-CN"/>
        </w:rPr>
        <w:t xml:space="preserve"> </w:t>
      </w:r>
      <w:r>
        <w:rPr>
          <w:rFonts w:cs="宋体" w:hint="eastAsia"/>
          <w:spacing w:val="15"/>
          <w:lang w:eastAsia="zh-CN"/>
        </w:rPr>
        <w:t>图象</w:t>
      </w:r>
      <w:r>
        <w:rPr>
          <w:rFonts w:cs="宋体"/>
          <w:spacing w:val="-75"/>
          <w:lang w:eastAsia="zh-CN"/>
        </w:rPr>
        <w:t xml:space="preserve"> </w:t>
      </w:r>
      <w:r>
        <w:rPr>
          <w:rFonts w:hint="eastAsia"/>
          <w:lang w:eastAsia="zh-CN"/>
        </w:rPr>
        <w:t>发</w:t>
      </w:r>
      <w:r>
        <w:rPr>
          <w:spacing w:val="-75"/>
          <w:lang w:eastAsia="zh-CN"/>
        </w:rPr>
        <w:t xml:space="preserve"> </w:t>
      </w:r>
      <w:r>
        <w:rPr>
          <w:rFonts w:cs="宋体" w:hint="eastAsia"/>
          <w:lang w:eastAsia="zh-CN"/>
        </w:rPr>
        <w:t>现</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该</w:t>
      </w:r>
      <w:r>
        <w:rPr>
          <w:rFonts w:cs="宋体"/>
          <w:spacing w:val="-75"/>
          <w:lang w:eastAsia="zh-CN"/>
        </w:rPr>
        <w:t xml:space="preserve"> </w:t>
      </w:r>
      <w:r>
        <w:rPr>
          <w:rFonts w:hint="eastAsia"/>
          <w:spacing w:val="15"/>
          <w:lang w:eastAsia="zh-CN"/>
        </w:rPr>
        <w:t>物质</w:t>
      </w:r>
      <w:r>
        <w:rPr>
          <w:spacing w:val="-75"/>
          <w:lang w:eastAsia="zh-CN"/>
        </w:rPr>
        <w:t xml:space="preserve"> </w:t>
      </w:r>
      <w:r>
        <w:rPr>
          <w:rFonts w:cs="宋体" w:hint="eastAsia"/>
          <w:spacing w:val="15"/>
          <w:lang w:eastAsia="zh-CN"/>
        </w:rPr>
        <w:t>熔化</w:t>
      </w:r>
      <w:r>
        <w:rPr>
          <w:rFonts w:cs="宋体"/>
          <w:spacing w:val="-75"/>
          <w:lang w:eastAsia="zh-CN"/>
        </w:rPr>
        <w:t xml:space="preserve"> </w:t>
      </w:r>
      <w:r>
        <w:rPr>
          <w:rFonts w:cs="宋体" w:hint="eastAsia"/>
          <w:lang w:eastAsia="zh-CN"/>
        </w:rPr>
        <w:t>前</w:t>
      </w:r>
      <w:r>
        <w:rPr>
          <w:rFonts w:cs="宋体"/>
          <w:spacing w:val="-74"/>
          <w:lang w:eastAsia="zh-CN"/>
        </w:rPr>
        <w:t xml:space="preserve"> </w:t>
      </w:r>
      <w:r>
        <w:rPr>
          <w:rFonts w:ascii="Times New Roman" w:hAnsi="Times New Roman"/>
          <w:spacing w:val="9"/>
          <w:lang w:eastAsia="zh-CN"/>
        </w:rPr>
        <w:t>(AB</w:t>
      </w:r>
      <w:r>
        <w:rPr>
          <w:rFonts w:ascii="Times New Roman" w:hAnsi="Times New Roman"/>
          <w:spacing w:val="22"/>
          <w:lang w:eastAsia="zh-CN"/>
        </w:rPr>
        <w:t xml:space="preserve"> </w:t>
      </w:r>
      <w:r>
        <w:rPr>
          <w:rFonts w:cs="宋体" w:hint="eastAsia"/>
          <w:lang w:eastAsia="zh-CN"/>
        </w:rPr>
        <w:t>段</w:t>
      </w:r>
      <w:r>
        <w:rPr>
          <w:rFonts w:cs="宋体"/>
          <w:spacing w:val="-75"/>
          <w:lang w:eastAsia="zh-CN"/>
        </w:rPr>
        <w:t xml:space="preserve"> </w:t>
      </w:r>
      <w:r>
        <w:rPr>
          <w:rFonts w:ascii="Times New Roman" w:hAnsi="Times New Roman"/>
          <w:spacing w:val="7"/>
          <w:lang w:eastAsia="zh-CN"/>
        </w:rPr>
        <w:t>)</w:t>
      </w:r>
      <w:r>
        <w:rPr>
          <w:rFonts w:cs="宋体" w:hint="eastAsia"/>
          <w:spacing w:val="7"/>
          <w:lang w:eastAsia="zh-CN"/>
        </w:rPr>
        <w:t>升</w:t>
      </w:r>
      <w:r>
        <w:rPr>
          <w:rFonts w:cs="宋体"/>
          <w:spacing w:val="-75"/>
          <w:lang w:eastAsia="zh-CN"/>
        </w:rPr>
        <w:t xml:space="preserve"> </w:t>
      </w:r>
      <w:r>
        <w:rPr>
          <w:rFonts w:cs="宋体" w:hint="eastAsia"/>
          <w:lang w:eastAsia="zh-CN"/>
        </w:rPr>
        <w:t>温</w:t>
      </w:r>
      <w:r>
        <w:rPr>
          <w:rFonts w:cs="宋体"/>
          <w:spacing w:val="-75"/>
          <w:lang w:eastAsia="zh-CN"/>
        </w:rPr>
        <w:t xml:space="preserve"> </w:t>
      </w:r>
      <w:r>
        <w:rPr>
          <w:rFonts w:cs="宋体" w:hint="eastAsia"/>
          <w:spacing w:val="30"/>
          <w:lang w:eastAsia="zh-CN"/>
        </w:rPr>
        <w:t>比熔化</w:t>
      </w:r>
      <w:r>
        <w:rPr>
          <w:rFonts w:cs="宋体" w:hint="eastAsia"/>
          <w:lang w:eastAsia="zh-CN"/>
        </w:rPr>
        <w:t>后</w:t>
      </w:r>
      <w:r>
        <w:rPr>
          <w:rFonts w:cs="宋体"/>
          <w:spacing w:val="-74"/>
          <w:lang w:eastAsia="zh-CN"/>
        </w:rPr>
        <w:t xml:space="preserve"> </w:t>
      </w:r>
      <w:r>
        <w:rPr>
          <w:rFonts w:ascii="Times New Roman" w:hAnsi="Times New Roman"/>
          <w:spacing w:val="9"/>
          <w:lang w:eastAsia="zh-CN"/>
        </w:rPr>
        <w:t>(CD</w:t>
      </w:r>
      <w:r>
        <w:rPr>
          <w:rFonts w:ascii="Times New Roman" w:hAnsi="Times New Roman"/>
          <w:spacing w:val="21"/>
          <w:lang w:eastAsia="zh-CN"/>
        </w:rPr>
        <w:t xml:space="preserve"> </w:t>
      </w:r>
      <w:r>
        <w:rPr>
          <w:rFonts w:cs="宋体" w:hint="eastAsia"/>
          <w:lang w:eastAsia="zh-CN"/>
        </w:rPr>
        <w:t>段</w:t>
      </w:r>
      <w:r>
        <w:rPr>
          <w:rFonts w:cs="宋体"/>
          <w:spacing w:val="-75"/>
          <w:lang w:eastAsia="zh-CN"/>
        </w:rPr>
        <w:t xml:space="preserve"> </w:t>
      </w:r>
      <w:r>
        <w:rPr>
          <w:rFonts w:ascii="Times New Roman" w:hAnsi="Times New Roman"/>
          <w:spacing w:val="7"/>
          <w:lang w:eastAsia="zh-CN"/>
        </w:rPr>
        <w:t>)</w:t>
      </w:r>
      <w:r>
        <w:rPr>
          <w:rFonts w:cs="宋体" w:hint="eastAsia"/>
          <w:spacing w:val="7"/>
          <w:lang w:eastAsia="zh-CN"/>
        </w:rPr>
        <w:t>升</w:t>
      </w:r>
      <w:r>
        <w:rPr>
          <w:rFonts w:cs="宋体"/>
          <w:spacing w:val="-75"/>
          <w:lang w:eastAsia="zh-CN"/>
        </w:rPr>
        <w:t xml:space="preserve"> </w:t>
      </w:r>
      <w:r>
        <w:rPr>
          <w:rFonts w:cs="宋体" w:hint="eastAsia"/>
          <w:lang w:eastAsia="zh-CN"/>
        </w:rPr>
        <w:t>温</w:t>
      </w:r>
    </w:p>
    <w:p w:rsidR="001B72D3" w:rsidRDefault="001B72D3">
      <w:pPr>
        <w:pStyle w:val="BodyText"/>
        <w:tabs>
          <w:tab w:val="left" w:pos="1804"/>
        </w:tabs>
        <w:ind w:left="107" w:firstLine="888"/>
        <w:rPr>
          <w:lang w:eastAsia="zh-CN"/>
        </w:rPr>
      </w:pPr>
      <w:r>
        <w:rPr>
          <w:rFonts w:ascii="Times New Roman" w:hAnsi="Times New Roman"/>
          <w:u w:val="single" w:color="000000"/>
          <w:lang w:eastAsia="zh-CN"/>
        </w:rPr>
        <w:t xml:space="preserve"> </w:t>
      </w:r>
      <w:r>
        <w:rPr>
          <w:rFonts w:ascii="Times New Roman" w:hAnsi="Times New Roman"/>
          <w:u w:val="single" w:color="000000"/>
          <w:lang w:eastAsia="zh-CN"/>
        </w:rPr>
        <w:tab/>
      </w:r>
      <w:r>
        <w:rPr>
          <w:rFonts w:hint="eastAsia"/>
          <w:lang w:eastAsia="zh-CN"/>
        </w:rPr>
        <w:t>（</w:t>
      </w:r>
      <w:r>
        <w:rPr>
          <w:spacing w:val="-76"/>
          <w:lang w:eastAsia="zh-CN"/>
        </w:rPr>
        <w:t xml:space="preserve"> </w:t>
      </w:r>
      <w:r>
        <w:rPr>
          <w:rFonts w:cs="宋体" w:hint="eastAsia"/>
          <w:lang w:eastAsia="zh-CN"/>
        </w:rPr>
        <w:t>选</w:t>
      </w:r>
      <w:r>
        <w:rPr>
          <w:rFonts w:cs="宋体"/>
          <w:spacing w:val="-76"/>
          <w:lang w:eastAsia="zh-CN"/>
        </w:rPr>
        <w:t xml:space="preserve"> </w:t>
      </w:r>
      <w:r>
        <w:rPr>
          <w:rFonts w:cs="宋体" w:hint="eastAsia"/>
          <w:lang w:eastAsia="zh-CN"/>
        </w:rPr>
        <w:t>填</w:t>
      </w:r>
      <w:r>
        <w:rPr>
          <w:rFonts w:cs="宋体"/>
          <w:spacing w:val="-74"/>
          <w:lang w:eastAsia="zh-CN"/>
        </w:rPr>
        <w:t xml:space="preserve"> </w:t>
      </w:r>
      <w:r>
        <w:rPr>
          <w:rFonts w:ascii="Times New Roman" w:hAnsi="Times New Roman"/>
          <w:spacing w:val="6"/>
          <w:lang w:eastAsia="zh-CN"/>
        </w:rPr>
        <w:t>“</w:t>
      </w:r>
      <w:r>
        <w:rPr>
          <w:rFonts w:cs="宋体" w:hint="eastAsia"/>
          <w:spacing w:val="6"/>
          <w:lang w:eastAsia="zh-CN"/>
        </w:rPr>
        <w:t>快</w:t>
      </w:r>
      <w:r>
        <w:rPr>
          <w:rFonts w:cs="宋体"/>
          <w:spacing w:val="-76"/>
          <w:lang w:eastAsia="zh-CN"/>
        </w:rPr>
        <w:t xml:space="preserve"> </w:t>
      </w:r>
      <w:r>
        <w:rPr>
          <w:rFonts w:ascii="Times New Roman" w:hAnsi="Times New Roman"/>
          <w:spacing w:val="7"/>
          <w:lang w:eastAsia="zh-CN"/>
        </w:rPr>
        <w:t>”</w:t>
      </w:r>
      <w:r>
        <w:rPr>
          <w:rFonts w:cs="宋体" w:hint="eastAsia"/>
          <w:spacing w:val="7"/>
          <w:lang w:eastAsia="zh-CN"/>
        </w:rPr>
        <w:t>或</w:t>
      </w:r>
      <w:r>
        <w:rPr>
          <w:rFonts w:cs="宋体"/>
          <w:spacing w:val="-75"/>
          <w:lang w:eastAsia="zh-CN"/>
        </w:rPr>
        <w:t xml:space="preserve"> </w:t>
      </w:r>
      <w:r>
        <w:rPr>
          <w:rFonts w:ascii="Times New Roman" w:hAnsi="Times New Roman"/>
          <w:spacing w:val="6"/>
          <w:lang w:eastAsia="zh-CN"/>
        </w:rPr>
        <w:t>“</w:t>
      </w:r>
      <w:r>
        <w:rPr>
          <w:rFonts w:cs="宋体" w:hint="eastAsia"/>
          <w:spacing w:val="6"/>
          <w:lang w:eastAsia="zh-CN"/>
        </w:rPr>
        <w:t>慢</w:t>
      </w:r>
      <w:r>
        <w:rPr>
          <w:rFonts w:cs="宋体"/>
          <w:spacing w:val="-75"/>
          <w:lang w:eastAsia="zh-CN"/>
        </w:rPr>
        <w:t xml:space="preserve"> </w:t>
      </w:r>
      <w:r>
        <w:rPr>
          <w:rFonts w:ascii="Times New Roman" w:hAnsi="Times New Roman"/>
          <w:spacing w:val="14"/>
          <w:lang w:eastAsia="zh-CN"/>
        </w:rPr>
        <w:t>”</w:t>
      </w:r>
      <w:r>
        <w:rPr>
          <w:rFonts w:hint="eastAsia"/>
          <w:spacing w:val="14"/>
          <w:lang w:eastAsia="zh-CN"/>
        </w:rPr>
        <w:t>）．</w:t>
      </w:r>
      <w:r>
        <w:rPr>
          <w:spacing w:val="-75"/>
          <w:lang w:eastAsia="zh-CN"/>
        </w:rPr>
        <w:t xml:space="preserve"> </w:t>
      </w:r>
    </w:p>
    <w:p w:rsidR="001B72D3" w:rsidRDefault="001B72D3">
      <w:pPr>
        <w:spacing w:before="20" w:line="220" w:lineRule="atLeast"/>
        <w:rPr>
          <w:rFonts w:ascii="宋体" w:cs="宋体"/>
          <w:sz w:val="16"/>
          <w:szCs w:val="16"/>
          <w:lang w:eastAsia="zh-CN"/>
        </w:rPr>
      </w:pPr>
    </w:p>
    <w:p w:rsidR="001B72D3" w:rsidRDefault="001B72D3">
      <w:pPr>
        <w:pStyle w:val="BodyText"/>
        <w:spacing w:before="0" w:line="309" w:lineRule="auto"/>
        <w:ind w:left="587" w:right="107" w:hanging="480"/>
        <w:rPr>
          <w:lang w:eastAsia="zh-CN"/>
        </w:rPr>
      </w:pPr>
      <w:r>
        <w:rPr>
          <w:rFonts w:ascii="Times New Roman" w:hAnsi="Times New Roman"/>
          <w:spacing w:val="10"/>
          <w:lang w:eastAsia="zh-CN"/>
        </w:rPr>
        <w:t>23</w:t>
      </w:r>
      <w:r>
        <w:rPr>
          <w:rFonts w:hint="eastAsia"/>
          <w:spacing w:val="10"/>
          <w:lang w:eastAsia="zh-CN"/>
        </w:rPr>
        <w:t>．</w:t>
      </w:r>
      <w:r>
        <w:rPr>
          <w:spacing w:val="-76"/>
          <w:lang w:eastAsia="zh-CN"/>
        </w:rPr>
        <w:t xml:space="preserve"> </w:t>
      </w:r>
      <w:r>
        <w:rPr>
          <w:rFonts w:cs="宋体" w:hint="eastAsia"/>
          <w:lang w:eastAsia="zh-CN"/>
        </w:rPr>
        <w:t>用</w:t>
      </w:r>
      <w:r>
        <w:rPr>
          <w:rFonts w:cs="宋体"/>
          <w:spacing w:val="-74"/>
          <w:lang w:eastAsia="zh-CN"/>
        </w:rPr>
        <w:t xml:space="preserve"> </w:t>
      </w:r>
      <w:r>
        <w:rPr>
          <w:rFonts w:cs="宋体" w:hint="eastAsia"/>
          <w:lang w:eastAsia="zh-CN"/>
        </w:rPr>
        <w:t>斜</w:t>
      </w:r>
      <w:r>
        <w:rPr>
          <w:rFonts w:cs="宋体"/>
          <w:spacing w:val="-75"/>
          <w:lang w:eastAsia="zh-CN"/>
        </w:rPr>
        <w:t xml:space="preserve"> </w:t>
      </w:r>
      <w:r>
        <w:rPr>
          <w:rFonts w:hint="eastAsia"/>
          <w:lang w:eastAsia="zh-CN"/>
        </w:rPr>
        <w:t>面</w:t>
      </w:r>
      <w:r>
        <w:rPr>
          <w:spacing w:val="-75"/>
          <w:lang w:eastAsia="zh-CN"/>
        </w:rPr>
        <w:t xml:space="preserve"> </w:t>
      </w:r>
      <w:r>
        <w:rPr>
          <w:rFonts w:cs="宋体" w:hint="eastAsia"/>
          <w:lang w:eastAsia="zh-CN"/>
        </w:rPr>
        <w:t>和</w:t>
      </w:r>
      <w:r>
        <w:rPr>
          <w:rFonts w:cs="宋体"/>
          <w:spacing w:val="-74"/>
          <w:lang w:eastAsia="zh-CN"/>
        </w:rPr>
        <w:t xml:space="preserve"> </w:t>
      </w:r>
      <w:r>
        <w:rPr>
          <w:rFonts w:cs="宋体" w:hint="eastAsia"/>
          <w:lang w:eastAsia="zh-CN"/>
        </w:rPr>
        <w:t>滑</w:t>
      </w:r>
      <w:r>
        <w:rPr>
          <w:rFonts w:cs="宋体"/>
          <w:spacing w:val="-75"/>
          <w:lang w:eastAsia="zh-CN"/>
        </w:rPr>
        <w:t xml:space="preserve"> </w:t>
      </w:r>
      <w:r>
        <w:rPr>
          <w:rFonts w:cs="宋体" w:hint="eastAsia"/>
          <w:lang w:eastAsia="zh-CN"/>
        </w:rPr>
        <w:t>块</w:t>
      </w:r>
      <w:r>
        <w:rPr>
          <w:rFonts w:cs="宋体"/>
          <w:spacing w:val="-75"/>
          <w:lang w:eastAsia="zh-CN"/>
        </w:rPr>
        <w:t xml:space="preserve"> </w:t>
      </w:r>
      <w:r>
        <w:rPr>
          <w:rFonts w:cs="宋体" w:hint="eastAsia"/>
          <w:lang w:eastAsia="zh-CN"/>
        </w:rPr>
        <w:t>做</w:t>
      </w:r>
      <w:r>
        <w:rPr>
          <w:rFonts w:cs="宋体"/>
          <w:spacing w:val="-74"/>
          <w:lang w:eastAsia="zh-CN"/>
        </w:rPr>
        <w:t xml:space="preserve"> </w:t>
      </w:r>
      <w:r>
        <w:rPr>
          <w:rFonts w:ascii="Times New Roman" w:hAnsi="Times New Roman"/>
          <w:spacing w:val="15"/>
          <w:lang w:eastAsia="zh-CN"/>
        </w:rPr>
        <w:t>“</w:t>
      </w:r>
      <w:r>
        <w:rPr>
          <w:rFonts w:hint="eastAsia"/>
          <w:spacing w:val="15"/>
          <w:lang w:eastAsia="zh-CN"/>
        </w:rPr>
        <w:t>测物</w:t>
      </w:r>
      <w:r>
        <w:rPr>
          <w:spacing w:val="-75"/>
          <w:lang w:eastAsia="zh-CN"/>
        </w:rPr>
        <w:t xml:space="preserve"> </w:t>
      </w:r>
      <w:r>
        <w:rPr>
          <w:rFonts w:cs="宋体" w:hint="eastAsia"/>
          <w:lang w:eastAsia="zh-CN"/>
        </w:rPr>
        <w:t>体</w:t>
      </w:r>
      <w:r>
        <w:rPr>
          <w:rFonts w:cs="宋体"/>
          <w:spacing w:val="-75"/>
          <w:lang w:eastAsia="zh-CN"/>
        </w:rPr>
        <w:t xml:space="preserve"> </w:t>
      </w:r>
      <w:r>
        <w:rPr>
          <w:rFonts w:hint="eastAsia"/>
          <w:lang w:eastAsia="zh-CN"/>
        </w:rPr>
        <w:t>的</w:t>
      </w:r>
      <w:r>
        <w:rPr>
          <w:spacing w:val="-74"/>
          <w:lang w:eastAsia="zh-CN"/>
        </w:rPr>
        <w:t xml:space="preserve"> </w:t>
      </w:r>
      <w:r>
        <w:rPr>
          <w:rFonts w:cs="宋体" w:hint="eastAsia"/>
          <w:spacing w:val="15"/>
          <w:lang w:eastAsia="zh-CN"/>
        </w:rPr>
        <w:t>平均</w:t>
      </w:r>
      <w:r>
        <w:rPr>
          <w:rFonts w:cs="宋体"/>
          <w:spacing w:val="-74"/>
          <w:lang w:eastAsia="zh-CN"/>
        </w:rPr>
        <w:t xml:space="preserve"> </w:t>
      </w:r>
      <w:r>
        <w:rPr>
          <w:rFonts w:cs="宋体" w:hint="eastAsia"/>
          <w:lang w:eastAsia="zh-CN"/>
        </w:rPr>
        <w:t>速</w:t>
      </w:r>
      <w:r>
        <w:rPr>
          <w:rFonts w:cs="宋体"/>
          <w:spacing w:val="-75"/>
          <w:lang w:eastAsia="zh-CN"/>
        </w:rPr>
        <w:t xml:space="preserve"> </w:t>
      </w:r>
      <w:r>
        <w:rPr>
          <w:rFonts w:hint="eastAsia"/>
          <w:lang w:eastAsia="zh-CN"/>
        </w:rPr>
        <w:t>度</w:t>
      </w:r>
      <w:r>
        <w:rPr>
          <w:spacing w:val="-74"/>
          <w:lang w:eastAsia="zh-CN"/>
        </w:rPr>
        <w:t xml:space="preserve"> </w:t>
      </w:r>
      <w:r>
        <w:rPr>
          <w:rFonts w:ascii="Times New Roman" w:hAnsi="Times New Roman"/>
          <w:spacing w:val="7"/>
          <w:lang w:eastAsia="zh-CN"/>
        </w:rPr>
        <w:t>”</w:t>
      </w:r>
      <w:r>
        <w:rPr>
          <w:rFonts w:hint="eastAsia"/>
          <w:spacing w:val="7"/>
          <w:lang w:eastAsia="zh-CN"/>
        </w:rPr>
        <w:t>的</w:t>
      </w:r>
      <w:r>
        <w:rPr>
          <w:spacing w:val="-76"/>
          <w:lang w:eastAsia="zh-CN"/>
        </w:rPr>
        <w:t xml:space="preserve"> </w:t>
      </w:r>
      <w:r>
        <w:rPr>
          <w:rFonts w:cs="宋体" w:hint="eastAsia"/>
          <w:lang w:eastAsia="zh-CN"/>
        </w:rPr>
        <w:t>实</w:t>
      </w:r>
      <w:r>
        <w:rPr>
          <w:rFonts w:cs="宋体"/>
          <w:spacing w:val="-74"/>
          <w:lang w:eastAsia="zh-CN"/>
        </w:rPr>
        <w:t xml:space="preserve"> </w:t>
      </w:r>
      <w:r>
        <w:rPr>
          <w:rFonts w:cs="宋体" w:hint="eastAsia"/>
          <w:lang w:eastAsia="zh-CN"/>
        </w:rPr>
        <w:t>验</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15"/>
          <w:lang w:eastAsia="zh-CN"/>
        </w:rPr>
        <w:t>如图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当</w:t>
      </w:r>
      <w:r>
        <w:rPr>
          <w:rFonts w:cs="宋体"/>
          <w:spacing w:val="-74"/>
          <w:lang w:eastAsia="zh-CN"/>
        </w:rPr>
        <w:t xml:space="preserve"> </w:t>
      </w:r>
      <w:r>
        <w:rPr>
          <w:rFonts w:cs="宋体" w:hint="eastAsia"/>
          <w:lang w:eastAsia="zh-CN"/>
        </w:rPr>
        <w:t>滑</w:t>
      </w:r>
      <w:r>
        <w:rPr>
          <w:rFonts w:cs="宋体"/>
          <w:spacing w:val="-75"/>
          <w:lang w:eastAsia="zh-CN"/>
        </w:rPr>
        <w:t xml:space="preserve"> </w:t>
      </w:r>
      <w:r>
        <w:rPr>
          <w:rFonts w:cs="宋体" w:hint="eastAsia"/>
          <w:lang w:eastAsia="zh-CN"/>
        </w:rPr>
        <w:t>块</w:t>
      </w:r>
      <w:r>
        <w:rPr>
          <w:rFonts w:cs="宋体"/>
          <w:spacing w:val="-74"/>
          <w:lang w:eastAsia="zh-CN"/>
        </w:rPr>
        <w:t xml:space="preserve"> </w:t>
      </w:r>
      <w:r>
        <w:rPr>
          <w:rFonts w:hint="eastAsia"/>
          <w:lang w:eastAsia="zh-CN"/>
        </w:rPr>
        <w:t>自</w:t>
      </w:r>
      <w:r>
        <w:rPr>
          <w:spacing w:val="-75"/>
          <w:lang w:eastAsia="zh-CN"/>
        </w:rPr>
        <w:t xml:space="preserve"> </w:t>
      </w:r>
      <w:r>
        <w:rPr>
          <w:rFonts w:cs="宋体" w:hint="eastAsia"/>
          <w:lang w:eastAsia="zh-CN"/>
        </w:rPr>
        <w:t>顶</w:t>
      </w:r>
      <w:r>
        <w:rPr>
          <w:rFonts w:cs="宋体"/>
          <w:spacing w:val="-75"/>
          <w:lang w:eastAsia="zh-CN"/>
        </w:rPr>
        <w:t xml:space="preserve"> </w:t>
      </w:r>
      <w:r>
        <w:rPr>
          <w:rFonts w:cs="宋体" w:hint="eastAsia"/>
          <w:lang w:eastAsia="zh-CN"/>
        </w:rPr>
        <w:t>端</w:t>
      </w:r>
      <w:r>
        <w:rPr>
          <w:rFonts w:cs="宋体"/>
          <w:spacing w:val="-74"/>
          <w:lang w:eastAsia="zh-CN"/>
        </w:rPr>
        <w:t xml:space="preserve"> </w:t>
      </w:r>
      <w:r>
        <w:rPr>
          <w:rFonts w:hint="eastAsia"/>
          <w:spacing w:val="15"/>
          <w:lang w:eastAsia="zh-CN"/>
        </w:rPr>
        <w:t>出发</w:t>
      </w:r>
      <w:r>
        <w:rPr>
          <w:spacing w:val="-52"/>
          <w:lang w:eastAsia="zh-CN"/>
        </w:rPr>
        <w:t xml:space="preserve"> </w:t>
      </w:r>
      <w:r>
        <w:rPr>
          <w:rFonts w:hint="eastAsia"/>
          <w:lang w:eastAsia="zh-CN"/>
        </w:rPr>
        <w:t>时</w:t>
      </w:r>
      <w:r>
        <w:rPr>
          <w:spacing w:val="-75"/>
          <w:lang w:eastAsia="zh-CN"/>
        </w:rPr>
        <w:t xml:space="preserve"> </w:t>
      </w:r>
      <w:r>
        <w:rPr>
          <w:rFonts w:cs="宋体" w:hint="eastAsia"/>
          <w:spacing w:val="15"/>
          <w:lang w:eastAsia="zh-CN"/>
        </w:rPr>
        <w:t>开始</w:t>
      </w:r>
      <w:r>
        <w:rPr>
          <w:rFonts w:cs="宋体"/>
          <w:spacing w:val="-75"/>
          <w:lang w:eastAsia="zh-CN"/>
        </w:rPr>
        <w:t xml:space="preserve"> </w:t>
      </w:r>
      <w:r>
        <w:rPr>
          <w:rFonts w:cs="宋体" w:hint="eastAsia"/>
          <w:lang w:eastAsia="zh-CN"/>
        </w:rPr>
        <w:t>计</w:t>
      </w:r>
      <w:r>
        <w:rPr>
          <w:rFonts w:cs="宋体"/>
          <w:spacing w:val="-75"/>
          <w:lang w:eastAsia="zh-CN"/>
        </w:rPr>
        <w:t xml:space="preserve"> </w:t>
      </w:r>
      <w:r>
        <w:rPr>
          <w:rFonts w:hint="eastAsia"/>
          <w:spacing w:val="15"/>
          <w:lang w:eastAsia="zh-CN"/>
        </w:rPr>
        <w:t>时，</w:t>
      </w:r>
      <w:r>
        <w:rPr>
          <w:spacing w:val="-75"/>
          <w:lang w:eastAsia="zh-CN"/>
        </w:rPr>
        <w:t xml:space="preserve"> </w:t>
      </w:r>
      <w:r>
        <w:rPr>
          <w:rFonts w:cs="宋体" w:hint="eastAsia"/>
          <w:lang w:eastAsia="zh-CN"/>
        </w:rPr>
        <w:t>滑</w:t>
      </w:r>
      <w:r>
        <w:rPr>
          <w:rFonts w:cs="宋体"/>
          <w:spacing w:val="-75"/>
          <w:lang w:eastAsia="zh-CN"/>
        </w:rPr>
        <w:t xml:space="preserve"> </w:t>
      </w:r>
      <w:r>
        <w:rPr>
          <w:rFonts w:cs="宋体" w:hint="eastAsia"/>
          <w:lang w:eastAsia="zh-CN"/>
        </w:rPr>
        <w:t>至</w:t>
      </w:r>
      <w:r>
        <w:rPr>
          <w:rFonts w:cs="宋体"/>
          <w:spacing w:val="-75"/>
          <w:lang w:eastAsia="zh-CN"/>
        </w:rPr>
        <w:t xml:space="preserve"> </w:t>
      </w:r>
      <w:r>
        <w:rPr>
          <w:rFonts w:cs="宋体" w:hint="eastAsia"/>
          <w:lang w:eastAsia="zh-CN"/>
        </w:rPr>
        <w:t>斜</w:t>
      </w:r>
      <w:r>
        <w:rPr>
          <w:rFonts w:cs="宋体"/>
          <w:spacing w:val="-75"/>
          <w:lang w:eastAsia="zh-CN"/>
        </w:rPr>
        <w:t xml:space="preserve"> </w:t>
      </w:r>
      <w:r>
        <w:rPr>
          <w:rFonts w:hint="eastAsia"/>
          <w:lang w:eastAsia="zh-CN"/>
        </w:rPr>
        <w:t>面</w:t>
      </w:r>
      <w:r>
        <w:rPr>
          <w:spacing w:val="-75"/>
          <w:lang w:eastAsia="zh-CN"/>
        </w:rPr>
        <w:t xml:space="preserve"> </w:t>
      </w:r>
      <w:r>
        <w:rPr>
          <w:rFonts w:cs="宋体" w:hint="eastAsia"/>
          <w:lang w:eastAsia="zh-CN"/>
        </w:rPr>
        <w:t>底</w:t>
      </w:r>
      <w:r>
        <w:rPr>
          <w:rFonts w:cs="宋体"/>
          <w:spacing w:val="-75"/>
          <w:lang w:eastAsia="zh-CN"/>
        </w:rPr>
        <w:t xml:space="preserve"> </w:t>
      </w:r>
      <w:r>
        <w:rPr>
          <w:rFonts w:cs="宋体" w:hint="eastAsia"/>
          <w:lang w:eastAsia="zh-CN"/>
        </w:rPr>
        <w:t>端</w:t>
      </w:r>
      <w:r>
        <w:rPr>
          <w:rFonts w:cs="宋体"/>
          <w:spacing w:val="-75"/>
          <w:lang w:eastAsia="zh-CN"/>
        </w:rPr>
        <w:t xml:space="preserve"> </w:t>
      </w:r>
      <w:r>
        <w:rPr>
          <w:rFonts w:hint="eastAsia"/>
          <w:lang w:eastAsia="zh-CN"/>
        </w:rPr>
        <w:t>时</w:t>
      </w:r>
      <w:r>
        <w:rPr>
          <w:spacing w:val="-75"/>
          <w:lang w:eastAsia="zh-CN"/>
        </w:rPr>
        <w:t xml:space="preserve"> </w:t>
      </w:r>
      <w:r>
        <w:rPr>
          <w:rFonts w:cs="宋体" w:hint="eastAsia"/>
          <w:lang w:eastAsia="zh-CN"/>
        </w:rPr>
        <w:t>停</w:t>
      </w:r>
      <w:r>
        <w:rPr>
          <w:rFonts w:cs="宋体"/>
          <w:spacing w:val="-75"/>
          <w:lang w:eastAsia="zh-CN"/>
        </w:rPr>
        <w:t xml:space="preserve"> </w:t>
      </w:r>
      <w:r>
        <w:rPr>
          <w:rFonts w:cs="宋体" w:hint="eastAsia"/>
          <w:lang w:eastAsia="zh-CN"/>
        </w:rPr>
        <w:t>止</w:t>
      </w:r>
      <w:r>
        <w:rPr>
          <w:rFonts w:cs="宋体"/>
          <w:spacing w:val="-75"/>
          <w:lang w:eastAsia="zh-CN"/>
        </w:rPr>
        <w:t xml:space="preserve"> </w:t>
      </w:r>
      <w:r>
        <w:rPr>
          <w:rFonts w:cs="宋体" w:hint="eastAsia"/>
          <w:lang w:eastAsia="zh-CN"/>
        </w:rPr>
        <w:t>计</w:t>
      </w:r>
      <w:r>
        <w:rPr>
          <w:rFonts w:cs="宋体"/>
          <w:spacing w:val="-75"/>
          <w:lang w:eastAsia="zh-CN"/>
        </w:rPr>
        <w:t xml:space="preserve"> </w:t>
      </w:r>
      <w:r>
        <w:rPr>
          <w:rFonts w:hint="eastAsia"/>
          <w:spacing w:val="15"/>
          <w:lang w:eastAsia="zh-CN"/>
        </w:rPr>
        <w:t>时，</w:t>
      </w:r>
      <w:r>
        <w:rPr>
          <w:spacing w:val="-75"/>
          <w:lang w:eastAsia="zh-CN"/>
        </w:rPr>
        <w:t xml:space="preserve"> </w:t>
      </w:r>
      <w:r>
        <w:rPr>
          <w:rFonts w:cs="宋体" w:hint="eastAsia"/>
          <w:lang w:eastAsia="zh-CN"/>
        </w:rPr>
        <w:t>滑</w:t>
      </w:r>
      <w:r>
        <w:rPr>
          <w:rFonts w:cs="宋体"/>
          <w:spacing w:val="-75"/>
          <w:lang w:eastAsia="zh-CN"/>
        </w:rPr>
        <w:t xml:space="preserve"> </w:t>
      </w:r>
      <w:r>
        <w:rPr>
          <w:rFonts w:hint="eastAsia"/>
          <w:spacing w:val="15"/>
          <w:lang w:eastAsia="zh-CN"/>
        </w:rPr>
        <w:t>行时</w:t>
      </w:r>
      <w:r>
        <w:rPr>
          <w:spacing w:val="-75"/>
          <w:lang w:eastAsia="zh-CN"/>
        </w:rPr>
        <w:t xml:space="preserve"> </w:t>
      </w:r>
      <w:r>
        <w:rPr>
          <w:rFonts w:cs="宋体" w:hint="eastAsia"/>
          <w:spacing w:val="30"/>
          <w:lang w:eastAsia="zh-CN"/>
        </w:rPr>
        <w:t>间如</w:t>
      </w:r>
      <w:r>
        <w:rPr>
          <w:rFonts w:cs="宋体" w:hint="eastAsia"/>
          <w:lang w:eastAsia="zh-CN"/>
        </w:rPr>
        <w:t>图</w:t>
      </w:r>
      <w:r>
        <w:rPr>
          <w:rFonts w:cs="宋体"/>
          <w:spacing w:val="-75"/>
          <w:lang w:eastAsia="zh-CN"/>
        </w:rPr>
        <w:t xml:space="preserve"> </w:t>
      </w:r>
      <w:r>
        <w:rPr>
          <w:rFonts w:cs="宋体" w:hint="eastAsia"/>
          <w:spacing w:val="15"/>
          <w:lang w:eastAsia="zh-CN"/>
        </w:rPr>
        <w:t>所示</w:t>
      </w:r>
      <w:r>
        <w:rPr>
          <w:rFonts w:cs="宋体"/>
          <w:spacing w:val="-75"/>
          <w:lang w:eastAsia="zh-CN"/>
        </w:rPr>
        <w:t xml:space="preserve"> </w:t>
      </w:r>
      <w:r>
        <w:rPr>
          <w:rFonts w:hint="eastAsia"/>
          <w:lang w:eastAsia="zh-CN"/>
        </w:rPr>
        <w:t>．</w:t>
      </w:r>
    </w:p>
    <w:p w:rsidR="001B72D3" w:rsidRDefault="001B72D3">
      <w:pPr>
        <w:spacing w:before="1" w:line="140" w:lineRule="atLeast"/>
        <w:rPr>
          <w:rFonts w:ascii="宋体" w:cs="宋体"/>
          <w:sz w:val="10"/>
          <w:szCs w:val="10"/>
          <w:lang w:eastAsia="zh-CN"/>
        </w:rPr>
      </w:pPr>
    </w:p>
    <w:p w:rsidR="001B72D3" w:rsidRDefault="001B72D3">
      <w:pPr>
        <w:tabs>
          <w:tab w:val="left" w:pos="3936"/>
        </w:tabs>
        <w:spacing w:line="200" w:lineRule="atLeast"/>
        <w:ind w:left="746"/>
        <w:rPr>
          <w:rFonts w:ascii="宋体" w:cs="宋体"/>
          <w:sz w:val="20"/>
          <w:szCs w:val="20"/>
        </w:rPr>
      </w:pPr>
      <w:r>
        <w:rPr>
          <w:noProof/>
          <w:lang w:eastAsia="zh-CN"/>
        </w:rPr>
      </w:r>
      <w:r w:rsidRPr="00F84C4B">
        <w:rPr>
          <w:rFonts w:ascii="宋体" w:eastAsia="Times New Roman"/>
          <w:sz w:val="20"/>
        </w:rPr>
        <w:pict>
          <v:group id="_x0000_s7380" style="width:136.3pt;height:159.9pt;mso-position-horizontal-relative:char;mso-position-vertical-relative:line" coordsize="2726,3198">
            <v:shape id="_x0000_s7381" type="#_x0000_t75" style="position:absolute;width:2726;height:3198">
              <v:imagedata r:id="rId52" o:title=""/>
            </v:shape>
            <v:shape id="_x0000_s7382" type="#_x0000_t202" style="position:absolute;left:1292;top:718;width:144;height:144" filled="f" stroked="f">
              <v:textbox inset="0,0,0,0">
                <w:txbxContent>
                  <w:p w:rsidR="001B72D3" w:rsidRDefault="001B72D3">
                    <w:pPr>
                      <w:spacing w:before="9"/>
                      <w:ind w:left="20"/>
                      <w:rPr>
                        <w:rFonts w:ascii="Times New Roman" w:hAnsi="Times New Roman"/>
                        <w:sz w:val="10"/>
                        <w:szCs w:val="10"/>
                      </w:rPr>
                    </w:pPr>
                    <w:r>
                      <w:rPr>
                        <w:rFonts w:ascii="Times New Roman"/>
                        <w:w w:val="105"/>
                        <w:sz w:val="10"/>
                      </w:rPr>
                      <w:t>30</w:t>
                    </w:r>
                  </w:p>
                </w:txbxContent>
              </v:textbox>
            </v:shape>
            <w10:anchorlock/>
          </v:group>
        </w:pict>
      </w:r>
      <w:r>
        <w:rPr>
          <w:rFonts w:ascii="宋体"/>
          <w:sz w:val="20"/>
        </w:rPr>
        <w:tab/>
      </w:r>
      <w:r>
        <w:rPr>
          <w:noProof/>
          <w:lang w:eastAsia="zh-CN"/>
        </w:rPr>
      </w:r>
      <w:r w:rsidRPr="00F84C4B">
        <w:rPr>
          <w:rFonts w:ascii="宋体"/>
          <w:position w:val="70"/>
          <w:sz w:val="20"/>
        </w:rPr>
        <w:pict>
          <v:group id="_x0000_s7383" style="width:184.75pt;height:85.9pt;mso-position-horizontal-relative:char;mso-position-vertical-relative:line" coordsize="3695,1718">
            <v:group id="_x0000_s7384" style="position:absolute;left:349;top:486;width:332;height:333" coordorigin="349,486" coordsize="332,333">
              <v:shape id="_x0000_s7385" style="position:absolute;left:349;top:486;width:332;height:333" coordorigin="349,486" coordsize="332,333" path="m438,486l349,731r243,87l680,575,438,486xe" filled="f" strokeweight=".48pt">
                <v:path arrowok="t"/>
              </v:shape>
            </v:group>
            <v:group id="_x0000_s7386" style="position:absolute;left:431;top:167;width:123;height:338" coordorigin="431,167" coordsize="123,338">
              <v:shape id="_x0000_s7387" style="position:absolute;left:431;top:167;width:123;height:338" coordorigin="431,167" coordsize="123,338" path="m553,167l431,504e" filled="f" strokeweight=".48pt">
                <v:path arrowok="t"/>
              </v:shape>
            </v:group>
            <v:group id="_x0000_s7388" style="position:absolute;left:673;top:256;width:124;height:339" coordorigin="673,256" coordsize="124,339">
              <v:shape id="_x0000_s7389" style="position:absolute;left:673;top:256;width:124;height:339" coordorigin="673,256" coordsize="124,339" path="m797,256l673,594e" filled="f" strokeweight=".48pt">
                <v:path arrowok="t"/>
              </v:shape>
            </v:group>
            <v:group id="_x0000_s7390" style="position:absolute;left:5;top:137;width:489;height:182" coordorigin="5,137" coordsize="489,182">
              <v:shape id="_x0000_s7391" style="position:absolute;left:5;top:137;width:489;height:182" coordorigin="5,137" coordsize="489,182" path="m379,281r-12,33l493,318,456,288r-58,l379,281xe" fillcolor="black" stroked="f">
                <v:path arrowok="t"/>
              </v:shape>
              <v:shape id="_x0000_s7392" style="position:absolute;left:5;top:137;width:489;height:182" coordorigin="5,137" coordsize="489,182" path="m383,271r-4,10l398,288r4,l404,284r,-3l402,278r-19,-7xe" fillcolor="black" stroked="f">
                <v:path arrowok="t"/>
              </v:shape>
              <v:shape id="_x0000_s7393" style="position:absolute;left:5;top:137;width:489;height:182" coordorigin="5,137" coordsize="489,182" path="m395,239r-12,32l402,278r2,3l404,284r-2,4l456,288,395,239xe" fillcolor="black" stroked="f">
                <v:path arrowok="t"/>
              </v:shape>
              <v:shape id="_x0000_s7394" style="position:absolute;left:5;top:137;width:489;height:182" coordorigin="5,137" coordsize="489,182" path="m12,137r-5,l5,139r,5l8,146,379,281r4,-10l12,137xe" fillcolor="black" stroked="f">
                <v:path arrowok="t"/>
              </v:shape>
            </v:group>
            <v:group id="_x0000_s7395" style="position:absolute;left:746;top:409;width:684;height:252" coordorigin="746,409" coordsize="684,252">
              <v:shape id="_x0000_s7396" style="position:absolute;left:746;top:409;width:684;height:252" coordorigin="746,409" coordsize="684,252" path="m860,445r-3,9l1423,661r5,l1430,658r,-4l1427,652,860,445xe" fillcolor="black" stroked="f">
                <v:path arrowok="t"/>
              </v:shape>
              <v:shape id="_x0000_s7397" style="position:absolute;left:746;top:409;width:684;height:252" coordorigin="746,409" coordsize="684,252" path="m746,409r99,78l857,454r-18,-6l835,445r,-3l838,438r25,l872,413,746,409xe" fillcolor="black" stroked="f">
                <v:path arrowok="t"/>
              </v:shape>
              <v:shape id="_x0000_s7398" style="position:absolute;left:746;top:409;width:684;height:252" coordorigin="746,409" coordsize="684,252" path="m841,438r-3,l835,442r,3l839,448r18,6l860,445r-19,-7xe" fillcolor="black" stroked="f">
                <v:path arrowok="t"/>
              </v:shape>
              <v:shape id="_x0000_s7399" style="position:absolute;left:746;top:409;width:684;height:252" coordorigin="746,409" coordsize="684,252" path="m863,438r-22,l860,445r3,-7xe" fillcolor="black" stroked="f">
                <v:path arrowok="t"/>
              </v:shape>
            </v:group>
            <v:group id="_x0000_s7400" style="position:absolute;left:2806;top:1380;width:333;height:333" coordorigin="2806,1380" coordsize="333,333">
              <v:shape id="_x0000_s7401" style="position:absolute;left:2806;top:1380;width:333;height:333" coordorigin="2806,1380" coordsize="333,333" path="m2894,1380r-88,245l3049,1712r89,-243l2894,1380xe" filled="f" strokeweight=".48pt">
                <v:path arrowok="t"/>
              </v:shape>
            </v:group>
            <v:group id="_x0000_s7402" style="position:absolute;left:2886;top:1061;width:124;height:338" coordorigin="2886,1061" coordsize="124,338">
              <v:shape id="_x0000_s7403" style="position:absolute;left:2886;top:1061;width:124;height:338" coordorigin="2886,1061" coordsize="124,338" path="m3010,1061r-124,337e" filled="f" strokeweight=".48pt">
                <v:path arrowok="t"/>
              </v:shape>
            </v:group>
            <v:group id="_x0000_s7404" style="position:absolute;left:3131;top:1150;width:123;height:339" coordorigin="3131,1150" coordsize="123,339">
              <v:shape id="_x0000_s7405" style="position:absolute;left:3131;top:1150;width:123;height:339" coordorigin="3131,1150" coordsize="123,339" path="m3253,1150r-122,338e" filled="f" strokeweight=".48pt">
                <v:path arrowok="t"/>
              </v:shape>
            </v:group>
            <v:group id="_x0000_s7406" style="position:absolute;left:2273;top:962;width:684;height:252" coordorigin="2273,962" coordsize="684,252">
              <v:shape id="_x0000_s7407" style="position:absolute;left:2273;top:962;width:684;height:252" coordorigin="2273,962" coordsize="684,252" path="m2842,1177r-12,34l2957,1214r-38,-30l2861,1184r-19,-7xe" fillcolor="black" stroked="f">
                <v:path arrowok="t"/>
              </v:shape>
              <v:shape id="_x0000_s7408" style="position:absolute;left:2273;top:962;width:684;height:252" coordorigin="2273,962" coordsize="684,252" path="m2845,1168r-3,9l2861,1184r3,l2867,1182r,-5l2864,1175r-19,-7xe" fillcolor="black" stroked="f">
                <v:path arrowok="t"/>
              </v:shape>
              <v:shape id="_x0000_s7409" style="position:absolute;left:2273;top:962;width:684;height:252" coordorigin="2273,962" coordsize="684,252" path="m2857,1135r-12,33l2864,1175r3,2l2867,1182r-3,2l2919,1184r-62,-49xe" fillcolor="black" stroked="f">
                <v:path arrowok="t"/>
              </v:shape>
              <v:shape id="_x0000_s7410" style="position:absolute;left:2273;top:962;width:684;height:252" coordorigin="2273,962" coordsize="684,252" path="m2279,962r-4,l2273,965r,3l2275,972r567,205l2845,1168,2279,962xe" fillcolor="black" stroked="f">
                <v:path arrowok="t"/>
              </v:shape>
            </v:group>
            <v:group id="_x0000_s7411" style="position:absolute;left:3202;top:1303;width:489;height:182" coordorigin="3202,1303" coordsize="489,182">
              <v:shape id="_x0000_s7412" style="position:absolute;left:3202;top:1303;width:489;height:182" coordorigin="3202,1303" coordsize="489,182" path="m3316,1340r-3,10l3684,1484r4,l3690,1481r,-4l3688,1475,3316,1340xe" fillcolor="black" stroked="f">
                <v:path arrowok="t"/>
              </v:shape>
              <v:shape id="_x0000_s7413" style="position:absolute;left:3202;top:1303;width:489;height:182" coordorigin="3202,1303" coordsize="489,182" path="m3202,1303r99,79l3313,1350r-19,-7l3292,1339r-2,-3l3294,1333r24,l3328,1307r-126,-4xe" fillcolor="black" stroked="f">
                <v:path arrowok="t"/>
              </v:shape>
              <v:shape id="_x0000_s7414" style="position:absolute;left:3202;top:1303;width:489;height:182" coordorigin="3202,1303" coordsize="489,182" path="m3298,1333r-4,l3290,1336r2,3l3294,1343r19,7l3316,1340r-18,-7xe" fillcolor="black" stroked="f">
                <v:path arrowok="t"/>
              </v:shape>
              <v:shape id="_x0000_s7415" style="position:absolute;left:3202;top:1303;width:489;height:182" coordorigin="3202,1303" coordsize="489,182" path="m3318,1333r-20,l3316,1340r2,-7xe" fillcolor="black" stroked="f">
                <v:path arrowok="t"/>
              </v:shape>
            </v:group>
            <v:group id="_x0000_s7416" style="position:absolute;left:346;top:734;width:2685;height:977" coordorigin="346,734" coordsize="2685,977">
              <v:shape id="_x0000_s7417" style="position:absolute;left:346;top:734;width:2685;height:977" coordorigin="346,734" coordsize="2685,977" path="m346,734r,977l3030,1711,346,734xe" stroked="f">
                <v:path arrowok="t"/>
              </v:shape>
            </v:group>
            <v:group id="_x0000_s7418" style="position:absolute;left:346;top:734;width:2685;height:977" coordorigin="346,734" coordsize="2685,977">
              <v:shape id="_x0000_s7419" style="position:absolute;left:346;top:734;width:2685;height:977" coordorigin="346,734" coordsize="2685,977" path="m346,734r,977l3030,1711,346,734xe" filled="f" strokeweight=".48pt">
                <v:path arrowok="t"/>
              </v:shape>
            </v:group>
            <v:group id="_x0000_s7420" style="position:absolute;left:640;top:1;width:2;height:2" coordorigin="640,1" coordsize="2,2">
              <v:shape id="_x0000_s7421" style="position:absolute;left:640;top:1;width:2;height:2" coordorigin="640,1" coordsize="2,0" path="m640,1r1,e" filled="f" strokecolor="#0a0809" strokeweight=".06pt">
                <v:path arrowok="t"/>
              </v:shape>
            </v:group>
            <v:group id="_x0000_s7422" style="position:absolute;left:643;top:1;width:2;height:2" coordorigin="643,1" coordsize="2,2">
              <v:shape id="_x0000_s7423" style="position:absolute;left:643;top:1;width:2;height:2" coordorigin="643,1" coordsize="2,0" path="m643,1r1,e" filled="f" strokecolor="#090708" strokeweight=".06pt">
                <v:path arrowok="t"/>
              </v:shape>
            </v:group>
            <v:group id="_x0000_s7424" style="position:absolute;left:629;top:2;width:2;height:2" coordorigin="629,2" coordsize="2,2">
              <v:shape id="_x0000_s7425" style="position:absolute;left:629;top:2;width:2;height:2" coordorigin="629,2" coordsize="2,0" path="m629,2r1,e" filled="f" strokecolor="#0b090a" strokeweight=".06pt">
                <v:path arrowok="t"/>
              </v:shape>
            </v:group>
            <v:group id="_x0000_s7426" style="position:absolute;left:632;top:2;width:2;height:2" coordorigin="632,2" coordsize="2,2">
              <v:shape id="_x0000_s7427" style="position:absolute;left:632;top:2;width:2;height:2" coordorigin="632,2" coordsize="2,0" path="m632,2r2,e" filled="f" strokecolor="#0a0809" strokeweight=".06pt">
                <v:path arrowok="t"/>
              </v:shape>
            </v:group>
            <v:group id="_x0000_s7428" style="position:absolute;left:625;top:3;width:2;height:2" coordorigin="625,3" coordsize="2,2">
              <v:shape id="_x0000_s7429" style="position:absolute;left:625;top:3;width:2;height:2" coordorigin="625,3" coordsize="2,0" path="m625,3r1,e" filled="f" strokecolor="#0a0909" strokeweight=".06pt">
                <v:path arrowok="t"/>
              </v:shape>
              <v:shape id="_x0000_s7430" type="#_x0000_t75" style="position:absolute;left:606;top:1;width:68;height:10">
                <v:imagedata r:id="rId53" o:title=""/>
              </v:shape>
            </v:group>
            <v:group id="_x0000_s7431" style="position:absolute;left:649;top:10;width:2;height:2" coordorigin="649,10" coordsize="2,2">
              <v:shape id="_x0000_s7432" style="position:absolute;left:649;top:10;width:2;height:2" coordorigin="649,10" coordsize="2,0" path="m649,10r1,e" filled="f" strokecolor="#0a0809" strokeweight=".06pt">
                <v:path arrowok="t"/>
              </v:shape>
            </v:group>
            <v:group id="_x0000_s7433" style="position:absolute;left:653;top:10;width:2;height:2" coordorigin="653,10" coordsize="2,2">
              <v:shape id="_x0000_s7434" style="position:absolute;left:653;top:10;width:2;height:2" coordorigin="653,10" coordsize="2,0" path="m653,10r1,e" filled="f" strokecolor="#0b090a" strokeweight=".06pt">
                <v:path arrowok="t"/>
              </v:shape>
              <v:shape id="_x0000_s7435" type="#_x0000_t75" style="position:absolute;left:601;top:10;width:72;height:4">
                <v:imagedata r:id="rId54" o:title=""/>
              </v:shape>
            </v:group>
            <v:group id="_x0000_s7436" style="position:absolute;left:671;top:13;width:2;height:2" coordorigin="671,13" coordsize="2,2">
              <v:shape id="_x0000_s7437" style="position:absolute;left:671;top:13;width:2;height:2" coordorigin="671,13" coordsize="2,0" path="m671,13r1,e" filled="f" strokecolor="#0a0909" strokeweight=".06pt">
                <v:path arrowok="t"/>
              </v:shape>
              <v:shape id="_x0000_s7438" type="#_x0000_t75" style="position:absolute;left:563;top:13;width:70;height:36">
                <v:imagedata r:id="rId55" o:title=""/>
              </v:shape>
            </v:group>
            <v:group id="_x0000_s7439" style="position:absolute;left:604;top:49;width:2;height:2" coordorigin="604,49" coordsize="2,2">
              <v:shape id="_x0000_s7440" style="position:absolute;left:604;top:49;width:2;height:2" coordorigin="604,49" coordsize="2,0" path="m604,49r1,e" filled="f" strokecolor="#0a0909" strokeweight=".06pt">
                <v:path arrowok="t"/>
              </v:shape>
            </v:group>
            <v:group id="_x0000_s7441" style="position:absolute;left:607;top:49;width:2;height:2" coordorigin="607,49" coordsize="2,2">
              <v:shape id="_x0000_s7442" style="position:absolute;left:607;top:49;width:2;height:2" coordorigin="607,49" coordsize="2,0" path="m607,49r1,e" filled="f" strokecolor="#0a0809" strokeweight=".06pt">
                <v:path arrowok="t"/>
              </v:shape>
            </v:group>
            <v:group id="_x0000_s7443" style="position:absolute;left:593;top:50;width:2;height:2" coordorigin="593,50" coordsize="2,2">
              <v:shape id="_x0000_s7444" style="position:absolute;left:593;top:50;width:2;height:2" coordorigin="593,50" coordsize="2,0" path="m593,50r1,e" filled="f" strokecolor="#090708" strokeweight=".06pt">
                <v:path arrowok="t"/>
              </v:shape>
              <v:shape id="_x0000_s7445" type="#_x0000_t75" style="position:absolute;left:558;top:49;width:72;height:8">
                <v:imagedata r:id="rId56" o:title=""/>
              </v:shape>
            </v:group>
            <v:group id="_x0000_s7446" style="position:absolute;left:593;top:57;width:2;height:2" coordorigin="593,57" coordsize="2,2">
              <v:shape id="_x0000_s7447" style="position:absolute;left:593;top:57;width:2;height:2" coordorigin="593,57" coordsize="2,0" path="m593,57r1,e" filled="f" strokecolor="#090708" strokeweight=".06pt">
                <v:path arrowok="t"/>
              </v:shape>
            </v:group>
            <v:group id="_x0000_s7448" style="position:absolute;left:604;top:57;width:2;height:2" coordorigin="604,57" coordsize="2,2">
              <v:shape id="_x0000_s7449" style="position:absolute;left:604;top:57;width:2;height:2" coordorigin="604,57" coordsize="2,0" path="m604,57r1,e" filled="f" strokecolor="#0a0909" strokeweight=".06pt">
                <v:path arrowok="t"/>
              </v:shape>
              <v:shape id="_x0000_s7450" type="#_x0000_t75" style="position:absolute;left:558;top:56;width:73;height:2">
                <v:imagedata r:id="rId57" o:title=""/>
              </v:shape>
            </v:group>
            <v:group id="_x0000_s7451" style="position:absolute;left:586;top:58;width:2;height:2" coordorigin="586,58" coordsize="2,2">
              <v:shape id="_x0000_s7452" style="position:absolute;left:586;top:58;width:2;height:2" coordorigin="586,58" coordsize="2,0" path="m586,58r1,e" filled="f" strokecolor="#0a0809" strokeweight=".06pt">
                <v:path arrowok="t"/>
              </v:shape>
            </v:group>
            <v:group id="_x0000_s7453" style="position:absolute;left:697;top:75;width:2;height:2" coordorigin="697,75" coordsize="2,2">
              <v:shape id="_x0000_s7454" style="position:absolute;left:697;top:75;width:2;height:2" coordorigin="697,75" coordsize="2,0" path="m697,75r1,e" filled="f" strokecolor="#0a0809" strokeweight=".06pt">
                <v:path arrowok="t"/>
              </v:shape>
              <v:shape id="_x0000_s7455" type="#_x0000_t75" style="position:absolute;left:551;top:58;width:164;height:19">
                <v:imagedata r:id="rId58" o:title=""/>
              </v:shape>
            </v:group>
            <v:group id="_x0000_s7456" style="position:absolute;left:694;top:76;width:2;height:2" coordorigin="694,76" coordsize="2,2">
              <v:shape id="_x0000_s7457" style="position:absolute;left:694;top:76;width:2;height:2" coordorigin="694,76" coordsize="2,0" path="m694,76r1,e" filled="f" strokecolor="#0a0809" strokeweight=".06pt">
                <v:path arrowok="t"/>
              </v:shape>
            </v:group>
            <v:group id="_x0000_s7458" style="position:absolute;left:779;top:105;width:2;height:2" coordorigin="779,105" coordsize="2,2">
              <v:shape id="_x0000_s7459" style="position:absolute;left:779;top:105;width:2;height:2" coordorigin="779,105" coordsize="2,0" path="m779,105r1,e" filled="f" strokecolor="#090708" strokeweight=".06pt">
                <v:path arrowok="t"/>
              </v:shape>
            </v:group>
            <v:group id="_x0000_s7460" style="position:absolute;left:816;top:117;width:2;height:2" coordorigin="816,117" coordsize="2,2">
              <v:shape id="_x0000_s7461" style="position:absolute;left:816;top:117;width:2;height:2" coordorigin="816,117" coordsize="2,0" path="m816,117r1,e" filled="f" strokecolor="#0a0809" strokeweight=".06pt">
                <v:path arrowok="t"/>
              </v:shape>
            </v:group>
            <v:group id="_x0000_s7462" style="position:absolute;left:820;top:117;width:2;height:2" coordorigin="820,117" coordsize="2,2">
              <v:shape id="_x0000_s7463" style="position:absolute;left:820;top:117;width:2;height:2" coordorigin="820,117" coordsize="2,0" path="m820,117r1,e" filled="f" strokecolor="#080707" strokeweight=".06pt">
                <v:path arrowok="t"/>
              </v:shape>
              <v:shape id="_x0000_s7464" type="#_x0000_t75" style="position:absolute;left:548;top:76;width:282;height:43">
                <v:imagedata r:id="rId59" o:title=""/>
              </v:shape>
            </v:group>
            <v:group id="_x0000_s7465" style="position:absolute;left:812;top:118;width:2;height:2" coordorigin="812,118" coordsize="2,2">
              <v:shape id="_x0000_s7466" style="position:absolute;left:812;top:118;width:2;height:2" coordorigin="812,118" coordsize="2,0" path="m812,118r2,e" filled="f" strokecolor="#0a0909" strokeweight=".06pt">
                <v:path arrowok="t"/>
              </v:shape>
              <v:shape id="_x0000_s7467" type="#_x0000_t75" style="position:absolute;left:554;top:118;width:293;height:11">
                <v:imagedata r:id="rId60" o:title=""/>
              </v:shape>
            </v:group>
            <v:group id="_x0000_s7468" style="position:absolute;left:808;top:128;width:2;height:2" coordorigin="808,128" coordsize="2,2">
              <v:shape id="_x0000_s7469" style="position:absolute;left:808;top:128;width:2;height:2" coordorigin="808,128" coordsize="2,0" path="m808,128r1,e" filled="f" strokecolor="#0a0809" strokeweight=".06pt">
                <v:path arrowok="t"/>
              </v:shape>
              <v:shape id="_x0000_s7470" type="#_x0000_t75" style="position:absolute;left:560;top:128;width:115;height:7">
                <v:imagedata r:id="rId61" o:title=""/>
              </v:shape>
            </v:group>
            <v:group id="_x0000_s7471" style="position:absolute;left:586;top:135;width:2;height:2" coordorigin="586,135" coordsize="2,2">
              <v:shape id="_x0000_s7472" style="position:absolute;left:586;top:135;width:2;height:2" coordorigin="586,135" coordsize="2,0" path="m586,135r1,e" filled="f" strokecolor="#0a0809" strokeweight=".06pt">
                <v:path arrowok="t"/>
              </v:shape>
            </v:group>
            <v:group id="_x0000_s7473" style="position:absolute;left:878;top:137;width:2;height:2" coordorigin="878,137" coordsize="2,2">
              <v:shape id="_x0000_s7474" style="position:absolute;left:878;top:137;width:2;height:2" coordorigin="878,137" coordsize="2,0" path="m878,137r2,e" filled="f" strokecolor="#080707" strokeweight=".06pt">
                <v:path arrowok="t"/>
              </v:shape>
            </v:group>
            <v:group id="_x0000_s7475" style="position:absolute;left:592;top:145;width:2;height:2" coordorigin="592,145" coordsize="2,2">
              <v:shape id="_x0000_s7476" style="position:absolute;left:592;top:145;width:2;height:2" coordorigin="592,145" coordsize="2,0" path="m592,145r1,e" filled="f" strokecolor="#0a0809" strokeweight=".06pt">
                <v:path arrowok="t"/>
              </v:shape>
            </v:group>
            <v:group id="_x0000_s7477" style="position:absolute;left:595;top:145;width:2;height:2" coordorigin="595,145" coordsize="2,2">
              <v:shape id="_x0000_s7478" style="position:absolute;left:595;top:145;width:2;height:2" coordorigin="595,145" coordsize="2,0" path="m595,145r1,e" filled="f" strokecolor="#0a0909" strokeweight=".06pt">
                <v:path arrowok="t"/>
              </v:shape>
              <v:shape id="_x0000_s7479" type="#_x0000_t75" style="position:absolute;left:767;top:127;width:137;height:22">
                <v:imagedata r:id="rId62" o:title=""/>
              </v:shape>
            </v:group>
            <v:group id="_x0000_s7480" style="position:absolute;left:868;top:148;width:2;height:2" coordorigin="868,148" coordsize="2,2">
              <v:shape id="_x0000_s7481" style="position:absolute;left:868;top:148;width:2;height:2" coordorigin="868,148" coordsize="2,0" path="m868,148r1,e" filled="f" strokecolor="#0b090a" strokeweight=".06pt">
                <v:path arrowok="t"/>
              </v:shape>
              <v:shape id="_x0000_s7482" type="#_x0000_t75" style="position:absolute;left:569;top:134;width:341;height:31">
                <v:imagedata r:id="rId63" o:title=""/>
              </v:shape>
            </v:group>
            <v:group id="_x0000_s7483" style="position:absolute;left:706;top:165;width:2;height:2" coordorigin="706,165" coordsize="2,2">
              <v:shape id="_x0000_s7484" style="position:absolute;left:706;top:165;width:2;height:2" coordorigin="706,165" coordsize="2,0" path="m706,165r1,e" filled="f" strokecolor="#090708" strokeweight=".06pt">
                <v:path arrowok="t"/>
              </v:shape>
              <v:shape id="_x0000_s7485" type="#_x0000_t75" style="position:absolute;left:662;top:164;width:248;height:17">
                <v:imagedata r:id="rId64" o:title=""/>
              </v:shape>
            </v:group>
            <v:group id="_x0000_s7486" style="position:absolute;left:701;top:181;width:2;height:2" coordorigin="701,181" coordsize="2,2">
              <v:shape id="_x0000_s7487" style="position:absolute;left:701;top:181;width:2;height:2" coordorigin="701,181" coordsize="2,0" path="m701,181r1,e" filled="f" strokecolor="#0b090a" strokeweight=".06pt">
                <v:path arrowok="t"/>
              </v:shape>
            </v:group>
            <v:group id="_x0000_s7488" style="position:absolute;left:694;top:182;width:2;height:2" coordorigin="694,182" coordsize="2,2">
              <v:shape id="_x0000_s7489" style="position:absolute;left:694;top:182;width:2;height:2" coordorigin="694,182" coordsize="2,0" path="m694,182r1,e" filled="f" strokecolor="#0b090a" strokeweight=".06pt">
                <v:path arrowok="t"/>
              </v:shape>
            </v:group>
            <v:group id="_x0000_s7490" style="position:absolute;left:780;top:212;width:2;height:2" coordorigin="780,212" coordsize="2,2">
              <v:shape id="_x0000_s7491" style="position:absolute;left:780;top:212;width:2;height:2" coordorigin="780,212" coordsize="2,0" path="m780,212r1,e" filled="f" strokeweight=".06pt">
                <v:path arrowok="t"/>
              </v:shape>
            </v:group>
            <v:group id="_x0000_s7492" style="position:absolute;left:792;top:213;width:2;height:2" coordorigin="792,213" coordsize="2,2">
              <v:shape id="_x0000_s7493" style="position:absolute;left:792;top:213;width:2;height:2" coordorigin="792,213" coordsize="2,0" path="m792,213r1,e" filled="f" strokeweight=".06pt">
                <v:path arrowok="t"/>
              </v:shape>
            </v:group>
            <v:group id="_x0000_s7494" style="position:absolute;left:796;top:213;width:2;height:2" coordorigin="796,213" coordsize="2,2">
              <v:shape id="_x0000_s7495" style="position:absolute;left:796;top:213;width:2;height:2" coordorigin="796,213" coordsize="2,0" path="m796,213r1,e" filled="f" strokecolor="#0a0909" strokeweight=".06pt">
                <v:path arrowok="t"/>
              </v:shape>
              <v:shape id="_x0000_s7496" type="#_x0000_t75" style="position:absolute;left:733;top:180;width:173;height:55">
                <v:imagedata r:id="rId65" o:title=""/>
              </v:shape>
            </v:group>
            <v:group id="_x0000_s7497" style="position:absolute;left:859;top:235;width:2;height:2" coordorigin="859,235" coordsize="2,2">
              <v:shape id="_x0000_s7498" style="position:absolute;left:859;top:235;width:2;height:2" coordorigin="859,235" coordsize="2,0" path="m859,235r1,e" filled="f" strokecolor="#090708" strokeweight=".06pt">
                <v:path arrowok="t"/>
              </v:shape>
              <v:shape id="_x0000_s7499" type="#_x0000_t75" style="position:absolute;left:848;top:234;width:48;height:19">
                <v:imagedata r:id="rId66" o:title=""/>
              </v:shape>
            </v:group>
            <v:group id="_x0000_s7500" style="position:absolute;left:895;top:254;width:2;height:2" coordorigin="895,254" coordsize="2,2">
              <v:shape id="_x0000_s7501" style="position:absolute;left:895;top:254;width:2;height:2" coordorigin="895,254" coordsize="2,0" path="m895,254r1,e" filled="f" strokeweight=".06pt">
                <v:path arrowok="t"/>
              </v:shape>
            </v:group>
            <v:group id="_x0000_s7502" style="position:absolute;left:1688;top:668;width:2;height:2" coordorigin="1688,668" coordsize="2,2">
              <v:shape id="_x0000_s7503" style="position:absolute;left:1688;top:668;width:2;height:2" coordorigin="1688,668" coordsize="2,0" path="m1688,668r2,e" filled="f" strokecolor="#040303" strokeweight=".06pt">
                <v:path arrowok="t"/>
              </v:shape>
              <v:shape id="_x0000_s7504" type="#_x0000_t75" style="position:absolute;left:1654;top:668;width:85;height:34">
                <v:imagedata r:id="rId67" o:title=""/>
              </v:shape>
            </v:group>
            <v:group id="_x0000_s7505" style="position:absolute;left:1726;top:701;width:2;height:2" coordorigin="1726,701" coordsize="2,2">
              <v:shape id="_x0000_s7506" style="position:absolute;left:1726;top:701;width:2;height:2" coordorigin="1726,701" coordsize="2,0" path="m1726,701r1,e" filled="f" strokecolor="#0b090a" strokeweight=".06pt">
                <v:path arrowok="t"/>
              </v:shape>
            </v:group>
            <v:group id="_x0000_s7507" style="position:absolute;left:1800;top:707;width:2;height:2" coordorigin="1800,707" coordsize="2,2">
              <v:shape id="_x0000_s7508" style="position:absolute;left:1800;top:707;width:2;height:2" coordorigin="1800,707" coordsize="2,0" path="m1800,707r1,e" filled="f" strokecolor="#0a0809" strokeweight=".06pt">
                <v:path arrowok="t"/>
              </v:shape>
            </v:group>
            <v:group id="_x0000_s7509" style="position:absolute;left:1804;top:707;width:2;height:2" coordorigin="1804,707" coordsize="2,2">
              <v:shape id="_x0000_s7510" style="position:absolute;left:1804;top:707;width:2;height:2" coordorigin="1804,707" coordsize="2,0" path="m1804,707r1,e" filled="f" strokecolor="#0a0909" strokeweight=".06pt">
                <v:path arrowok="t"/>
              </v:shape>
              <v:shape id="_x0000_s7511" type="#_x0000_t75" style="position:absolute;left:1762;top:708;width:68;height:19">
                <v:imagedata r:id="rId68" o:title=""/>
              </v:shape>
            </v:group>
            <v:group id="_x0000_s7512" style="position:absolute;left:1784;top:727;width:2;height:2" coordorigin="1784,727" coordsize="2,2">
              <v:shape id="_x0000_s7513" style="position:absolute;left:1784;top:727;width:2;height:2" coordorigin="1784,727" coordsize="2,0" path="m1784,727r2,e" filled="f" strokecolor="#090708" strokeweight=".06pt">
                <v:path arrowok="t"/>
              </v:shape>
            </v:group>
            <v:group id="_x0000_s7514" style="position:absolute;left:1880;top:791;width:2;height:2" coordorigin="1880,791" coordsize="2,2">
              <v:shape id="_x0000_s7515" style="position:absolute;left:1880;top:791;width:2;height:2" coordorigin="1880,791" coordsize="2,0" path="m1880,791r2,e" filled="f" strokecolor="#080707" strokeweight=".06pt">
                <v:path arrowok="t"/>
              </v:shape>
            </v:group>
            <v:group id="_x0000_s7516" style="position:absolute;left:1891;top:791;width:2;height:2" coordorigin="1891,791" coordsize="2,2">
              <v:shape id="_x0000_s7517" style="position:absolute;left:1891;top:791;width:2;height:2" coordorigin="1891,791" coordsize="2,0" path="m1891,791r1,e" filled="f" strokecolor="#0b090a" strokeweight=".06pt">
                <v:path arrowok="t"/>
              </v:shape>
              <v:shape id="_x0000_s7518" type="#_x0000_t75" style="position:absolute;left:1608;top:702;width:304;height:98">
                <v:imagedata r:id="rId69" o:title=""/>
              </v:shape>
            </v:group>
            <v:group id="_x0000_s7519" style="position:absolute;left:1880;top:800;width:2;height:2" coordorigin="1880,800" coordsize="2,2">
              <v:shape id="_x0000_s7520" style="position:absolute;left:1880;top:800;width:2;height:2" coordorigin="1880,800" coordsize="2,0" path="m1880,800r2,e" filled="f" strokecolor="#0a0809" strokeweight=".06pt">
                <v:path arrowok="t"/>
              </v:shape>
              <v:shape id="_x0000_s7521" type="#_x0000_t75" style="position:absolute;left:1612;top:799;width:306;height:6">
                <v:imagedata r:id="rId70" o:title=""/>
              </v:shape>
            </v:group>
            <v:group id="_x0000_s7522" style="position:absolute;left:1648;top:805;width:2;height:2" coordorigin="1648,805" coordsize="2,2">
              <v:shape id="_x0000_s7523" style="position:absolute;left:1648;top:805;width:2;height:2" coordorigin="1648,805" coordsize="2,0" path="m1648,805r1,e" filled="f" strokecolor="#0a0909" strokeweight=".06pt">
                <v:path arrowok="t"/>
              </v:shape>
              <v:shape id="_x0000_s7524" type="#_x0000_t75" style="position:absolute;left:1616;top:804;width:301;height:2">
                <v:imagedata r:id="rId71" o:title=""/>
              </v:shape>
            </v:group>
            <v:group id="_x0000_s7525" style="position:absolute;left:1654;top:806;width:2;height:2" coordorigin="1654,806" coordsize="2,2">
              <v:shape id="_x0000_s7526" style="position:absolute;left:1654;top:806;width:2;height:2" coordorigin="1654,806" coordsize="2,0" path="m1654,806r1,e" filled="f" strokecolor="#0a0909" strokeweight=".06pt">
                <v:path arrowok="t"/>
              </v:shape>
            </v:group>
            <v:group id="_x0000_s7527" style="position:absolute;left:1657;top:806;width:2;height:2" coordorigin="1657,806" coordsize="2,2">
              <v:shape id="_x0000_s7528" style="position:absolute;left:1657;top:806;width:2;height:2" coordorigin="1657,806" coordsize="2,0" path="m1657,806r1,e" filled="f" strokecolor="#080707" strokeweight=".06pt">
                <v:path arrowok="t"/>
              </v:shape>
              <v:shape id="_x0000_s7529" type="#_x0000_t75" style="position:absolute;left:1619;top:805;width:305;height:10">
                <v:imagedata r:id="rId72" o:title=""/>
              </v:shape>
            </v:group>
            <v:group id="_x0000_s7530" style="position:absolute;left:1661;top:814;width:2;height:2" coordorigin="1661,814" coordsize="2,2">
              <v:shape id="_x0000_s7531" style="position:absolute;left:1661;top:814;width:2;height:2" coordorigin="1661,814" coordsize="2,0" path="m1661,814r1,e" filled="f" strokecolor="#0a0809" strokeweight=".06pt">
                <v:path arrowok="t"/>
              </v:shape>
              <v:shape id="_x0000_s7532" type="#_x0000_t75" style="position:absolute;left:1643;top:815;width:6;height:2">
                <v:imagedata r:id="rId73" o:title=""/>
              </v:shape>
            </v:group>
            <v:group id="_x0000_s7533" style="position:absolute;left:1650;top:815;width:2;height:2" coordorigin="1650,815" coordsize="2,2">
              <v:shape id="_x0000_s7534" style="position:absolute;left:1650;top:815;width:2;height:2" coordorigin="1650,815" coordsize="2,0" path="m1650,815r1,e" filled="f" strokecolor="#090708" strokeweight=".06pt">
                <v:path arrowok="t"/>
              </v:shape>
            </v:group>
            <v:group id="_x0000_s7535" style="position:absolute;left:1949;top:821;width:2;height:2" coordorigin="1949,821" coordsize="2,2">
              <v:shape id="_x0000_s7536" style="position:absolute;left:1949;top:821;width:2;height:2" coordorigin="1949,821" coordsize="2,0" path="m1949,821r1,e" filled="f" strokecolor="#0b090a" strokeweight=".06pt">
                <v:path arrowok="t"/>
              </v:shape>
            </v:group>
            <v:group id="_x0000_s7537" style="position:absolute;left:1952;top:821;width:2;height:2" coordorigin="1952,821" coordsize="2,2">
              <v:shape id="_x0000_s7538" style="position:absolute;left:1952;top:821;width:2;height:2" coordorigin="1952,821" coordsize="2,0" path="m1952,821r2,e" filled="f" strokecolor="#0a0809" strokeweight=".06pt">
                <v:path arrowok="t"/>
              </v:shape>
            </v:group>
            <v:group id="_x0000_s7539" style="position:absolute;left:1956;top:821;width:2;height:2" coordorigin="1956,821" coordsize="2,2">
              <v:shape id="_x0000_s7540" style="position:absolute;left:1956;top:821;width:2;height:2" coordorigin="1956,821" coordsize="2,0" path="m1956,821r1,e" filled="f" strokecolor="#090708" strokeweight=".06pt">
                <v:path arrowok="t"/>
              </v:shape>
            </v:group>
            <v:group id="_x0000_s7541" style="position:absolute;left:1960;top:821;width:2;height:2" coordorigin="1960,821" coordsize="2,2">
              <v:shape id="_x0000_s7542" style="position:absolute;left:1960;top:821;width:2;height:2" coordorigin="1960,821" coordsize="2,0" path="m1960,821r1,e" filled="f" strokecolor="#0a0909" strokeweight=".06pt">
                <v:path arrowok="t"/>
              </v:shape>
            </v:group>
            <v:group id="_x0000_s7543" style="position:absolute;left:1963;top:821;width:2;height:2" coordorigin="1963,821" coordsize="2,2">
              <v:shape id="_x0000_s7544" style="position:absolute;left:1963;top:821;width:2;height:2" coordorigin="1963,821" coordsize="2,0" path="m1963,821r1,e" filled="f" strokecolor="#090708" strokeweight=".06pt">
                <v:path arrowok="t"/>
              </v:shape>
            </v:group>
            <v:group id="_x0000_s7545" style="position:absolute;left:1999;top:833;width:2;height:2" coordorigin="1999,833" coordsize="2,2">
              <v:shape id="_x0000_s7546" style="position:absolute;left:1999;top:833;width:2;height:2" coordorigin="1999,833" coordsize="2,0" path="m1999,833r1,e" filled="f" strokecolor="#080707" strokeweight=".06pt">
                <v:path arrowok="t"/>
              </v:shape>
            </v:group>
            <v:group id="_x0000_s7547" style="position:absolute;left:2006;top:833;width:2;height:2" coordorigin="2006,833" coordsize="2,2">
              <v:shape id="_x0000_s7548" style="position:absolute;left:2006;top:833;width:2;height:2" coordorigin="2006,833" coordsize="2,0" path="m2006,833r2,e" filled="f" strokecolor="#0a0809" strokeweight=".06pt">
                <v:path arrowok="t"/>
              </v:shape>
              <v:shape id="_x0000_s7549" type="#_x0000_t75" style="position:absolute;left:1730;top:814;width:281;height:23">
                <v:imagedata r:id="rId74" o:title=""/>
              </v:shape>
            </v:group>
            <v:group id="_x0000_s7550" style="position:absolute;left:1920;top:836;width:2;height:2" coordorigin="1920,836" coordsize="2,2">
              <v:shape id="_x0000_s7551" style="position:absolute;left:1920;top:836;width:2;height:2" coordorigin="1920,836" coordsize="2,0" path="m1920,836r1,e" filled="f" strokecolor="#050404" strokeweight=".06pt">
                <v:path arrowok="t"/>
              </v:shape>
            </v:group>
            <v:group id="_x0000_s7552" style="position:absolute;left:1916;top:837;width:2;height:2" coordorigin="1916,837" coordsize="2,2">
              <v:shape id="_x0000_s7553" style="position:absolute;left:1916;top:837;width:2;height:2" coordorigin="1916,837" coordsize="2,0" path="m1916,837r2,e" filled="f" strokecolor="#0a0909" strokeweight=".06pt">
                <v:path arrowok="t"/>
              </v:shape>
              <v:shape id="_x0000_s7554" type="#_x0000_t75" style="position:absolute;left:1735;top:836;width:119;height:4">
                <v:imagedata r:id="rId75" o:title=""/>
              </v:shape>
            </v:group>
            <v:group id="_x0000_s7555" style="position:absolute;left:1784;top:839;width:2;height:2" coordorigin="1784,839" coordsize="2,2">
              <v:shape id="_x0000_s7556" style="position:absolute;left:1784;top:839;width:2;height:2" coordorigin="1784,839" coordsize="2,0" path="m1784,839r2,e" filled="f" strokecolor="#0a0909" strokeweight=".06pt">
                <v:path arrowok="t"/>
              </v:shape>
              <v:shape id="_x0000_s7557" type="#_x0000_t75" style="position:absolute;left:1951;top:835;width:73;height:10">
                <v:imagedata r:id="rId76" o:title=""/>
              </v:shape>
            </v:group>
            <v:group id="_x0000_s7558" style="position:absolute;left:1988;top:844;width:2;height:2" coordorigin="1988,844" coordsize="2,2">
              <v:shape id="_x0000_s7559" style="position:absolute;left:1988;top:844;width:2;height:2" coordorigin="1988,844" coordsize="2,0" path="m1988,844r2,e" filled="f" strokecolor="#0b090a" strokeweight=".06pt">
                <v:path arrowok="t"/>
              </v:shape>
            </v:group>
            <v:group id="_x0000_s7560" style="position:absolute;left:1996;top:844;width:2;height:2" coordorigin="1996,844" coordsize="2,2">
              <v:shape id="_x0000_s7561" style="position:absolute;left:1996;top:844;width:2;height:2" coordorigin="1996,844" coordsize="2,0" path="m1996,844r1,e" filled="f" strokecolor="#0a0809" strokeweight=".06pt">
                <v:path arrowok="t"/>
              </v:shape>
              <v:shape id="_x0000_s7562" type="#_x0000_t75" style="position:absolute;left:1950;top:844;width:77;height:2">
                <v:imagedata r:id="rId77" o:title=""/>
              </v:shape>
            </v:group>
            <v:group id="_x0000_s7563" style="position:absolute;left:1981;top:845;width:2;height:2" coordorigin="1981,845" coordsize="2,2">
              <v:shape id="_x0000_s7564" style="position:absolute;left:1981;top:845;width:2;height:2" coordorigin="1981,845" coordsize="2,0" path="m1981,845r1,e" filled="f" strokecolor="#0b090a" strokeweight=".06pt">
                <v:path arrowok="t"/>
              </v:shape>
              <v:shape id="_x0000_s7565" type="#_x0000_t75" style="position:absolute;left:1736;top:839;width:118;height:13">
                <v:imagedata r:id="rId78" o:title=""/>
              </v:shape>
            </v:group>
            <v:group id="_x0000_s7566" style="position:absolute;left:1762;top:851;width:2;height:2" coordorigin="1762,851" coordsize="2,2">
              <v:shape id="_x0000_s7567" style="position:absolute;left:1762;top:851;width:2;height:2" coordorigin="1762,851" coordsize="2,0" path="m1762,851r1,e" filled="f" strokecolor="#0a0809" strokeweight=".06pt">
                <v:path arrowok="t"/>
              </v:shape>
            </v:group>
            <v:group id="_x0000_s7568" style="position:absolute;left:1765;top:851;width:2;height:2" coordorigin="1765,851" coordsize="2,2">
              <v:shape id="_x0000_s7569" style="position:absolute;left:1765;top:851;width:2;height:2" coordorigin="1765,851" coordsize="2,0" path="m1765,851r1,e" filled="f" strokecolor="#0a0809" strokeweight=".06pt">
                <v:path arrowok="t"/>
              </v:shape>
            </v:group>
            <v:group id="_x0000_s7570" style="position:absolute;left:2056;top:854;width:2;height:2" coordorigin="2056,854" coordsize="2,2">
              <v:shape id="_x0000_s7571" style="position:absolute;left:2056;top:854;width:2;height:2" coordorigin="2056,854" coordsize="2,0" path="m2056,854r1,e" filled="f" strokecolor="#080707" strokeweight=".06pt">
                <v:path arrowok="t"/>
              </v:shape>
            </v:group>
            <v:group id="_x0000_s7572" style="position:absolute;left:2059;top:854;width:2;height:2" coordorigin="2059,854" coordsize="2,2">
              <v:shape id="_x0000_s7573" style="position:absolute;left:2059;top:854;width:2;height:2" coordorigin="2059,854" coordsize="2,0" path="m2059,854r1,e" filled="f" strokecolor="#0a0809" strokeweight=".06pt">
                <v:path arrowok="t"/>
              </v:shape>
            </v:group>
            <v:group id="_x0000_s7574" style="position:absolute;left:2063;top:854;width:2;height:2" coordorigin="2063,854" coordsize="2,2">
              <v:shape id="_x0000_s7575" style="position:absolute;left:2063;top:854;width:2;height:2" coordorigin="2063,854" coordsize="2,0" path="m2063,854r1,e" filled="f" strokecolor="#0a0809" strokeweight=".06pt">
                <v:path arrowok="t"/>
              </v:shape>
              <v:shape id="_x0000_s7576" type="#_x0000_t75" style="position:absolute;left:1746;top:851;width:109;height:8">
                <v:imagedata r:id="rId79" o:title=""/>
              </v:shape>
            </v:group>
            <v:group id="_x0000_s7577" style="position:absolute;left:1780;top:859;width:2;height:2" coordorigin="1780,859" coordsize="2,2">
              <v:shape id="_x0000_s7578" style="position:absolute;left:1780;top:859;width:2;height:2" coordorigin="1780,859" coordsize="2,0" path="m1780,859r1,e" filled="f" strokecolor="#0a0909" strokeweight=".06pt">
                <v:path arrowok="t"/>
              </v:shape>
              <v:shape id="_x0000_s7579" type="#_x0000_t75" style="position:absolute;left:1762;top:858;width:94;height:2">
                <v:imagedata r:id="rId80" o:title=""/>
              </v:shape>
            </v:group>
            <v:group id="_x0000_s7580" style="position:absolute;left:1772;top:860;width:2;height:2" coordorigin="1772,860" coordsize="2,2">
              <v:shape id="_x0000_s7581" style="position:absolute;left:1772;top:860;width:2;height:2" coordorigin="1772,860" coordsize="2,0" path="m1772,860r2,e" filled="f" strokecolor="#0a0809" strokeweight=".06pt">
                <v:path arrowok="t"/>
              </v:shape>
              <v:shape id="_x0000_s7582" type="#_x0000_t75" style="position:absolute;left:1945;top:845;width:137;height:20">
                <v:imagedata r:id="rId81" o:title=""/>
              </v:shape>
            </v:group>
            <v:group id="_x0000_s7583" style="position:absolute;left:2048;top:865;width:2;height:2" coordorigin="2048,865" coordsize="2,2">
              <v:shape id="_x0000_s7584" style="position:absolute;left:2048;top:865;width:2;height:2" coordorigin="2048,865" coordsize="2,0" path="m2048,865r2,e" filled="f" strokecolor="#0a0809" strokeweight=".06pt">
                <v:path arrowok="t"/>
              </v:shape>
              <v:shape id="_x0000_s7585" type="#_x0000_t75" style="position:absolute;left:1831;top:859;width:257;height:23">
                <v:imagedata r:id="rId82" o:title=""/>
              </v:shape>
            </v:group>
            <v:group id="_x0000_s7586" style="position:absolute;left:1886;top:881;width:2;height:2" coordorigin="1886,881" coordsize="2,2">
              <v:shape id="_x0000_s7587" style="position:absolute;left:1886;top:881;width:2;height:2" coordorigin="1886,881" coordsize="2,0" path="m1886,881r2,e" filled="f" strokecolor="#0b090a" strokeweight=".06pt">
                <v:path arrowok="t"/>
              </v:shape>
            </v:group>
            <v:group id="_x0000_s7588" style="position:absolute;left:1871;top:898;width:2;height:2" coordorigin="1871,898" coordsize="2,2">
              <v:shape id="_x0000_s7589" style="position:absolute;left:1871;top:898;width:2;height:2" coordorigin="1871,898" coordsize="2,0" path="m1871,898r1,e" filled="f" strokecolor="#0b090a" strokeweight=".06pt">
                <v:path arrowok="t"/>
              </v:shape>
            </v:group>
            <v:group id="_x0000_s7590" style="position:absolute;left:1969;top:929;width:2;height:2" coordorigin="1969,929" coordsize="2,2">
              <v:shape id="_x0000_s7591" style="position:absolute;left:1969;top:929;width:2;height:2" coordorigin="1969,929" coordsize="2,0" path="m1969,929r1,e" filled="f" strokeweight=".06pt">
                <v:path arrowok="t"/>
              </v:shape>
              <v:shape id="_x0000_s7592" type="#_x0000_t75" style="position:absolute;left:1841;top:881;width:247;height:89">
                <v:imagedata r:id="rId83" o:title=""/>
              </v:shape>
            </v:group>
            <v:group id="_x0000_s7593" style="position:absolute;left:2072;top:970;width:2;height:2" coordorigin="2072,970" coordsize="2,2">
              <v:shape id="_x0000_s7594" style="position:absolute;left:2072;top:970;width:2;height:2" coordorigin="2072,970" coordsize="2,0" path="m2072,970r2,e" filled="f" strokeweight=".06pt">
                <v:path arrowok="t"/>
              </v:shape>
            </v:group>
            <v:group id="_x0000_s7595" style="position:absolute;left:3095;top:890;width:2;height:2" coordorigin="3095,890" coordsize="2,2">
              <v:shape id="_x0000_s7596" style="position:absolute;left:3095;top:890;width:2;height:2" coordorigin="3095,890" coordsize="2,0" path="m3095,890r1,e" filled="f" strokecolor="#0a0809" strokeweight=".06pt">
                <v:path arrowok="t"/>
              </v:shape>
            </v:group>
            <v:group id="_x0000_s7597" style="position:absolute;left:3098;top:890;width:2;height:2" coordorigin="3098,890" coordsize="2,2">
              <v:shape id="_x0000_s7598" style="position:absolute;left:3098;top:890;width:2;height:2" coordorigin="3098,890" coordsize="2,0" path="m3098,890r2,e" filled="f" strokecolor="#090708" strokeweight=".06pt">
                <v:path arrowok="t"/>
              </v:shape>
            </v:group>
            <v:group id="_x0000_s7599" style="position:absolute;left:3084;top:891;width:2;height:2" coordorigin="3084,891" coordsize="2,2">
              <v:shape id="_x0000_s7600" style="position:absolute;left:3084;top:891;width:2;height:2" coordorigin="3084,891" coordsize="2,0" path="m3084,891r1,e" filled="f" strokecolor="#0b090a" strokeweight=".06pt">
                <v:path arrowok="t"/>
              </v:shape>
            </v:group>
            <v:group id="_x0000_s7601" style="position:absolute;left:3088;top:891;width:2;height:2" coordorigin="3088,891" coordsize="2,2">
              <v:shape id="_x0000_s7602" style="position:absolute;left:3088;top:891;width:2;height:2" coordorigin="3088,891" coordsize="2,0" path="m3088,891r1,e" filled="f" strokecolor="#0a0809" strokeweight=".06pt">
                <v:path arrowok="t"/>
              </v:shape>
            </v:group>
            <v:group id="_x0000_s7603" style="position:absolute;left:3080;top:892;width:2;height:2" coordorigin="3080,892" coordsize="2,2">
              <v:shape id="_x0000_s7604" style="position:absolute;left:3080;top:892;width:2;height:2" coordorigin="3080,892" coordsize="2,0" path="m3080,892r2,e" filled="f" strokecolor="#0a0909" strokeweight=".06pt">
                <v:path arrowok="t"/>
              </v:shape>
              <v:shape id="_x0000_s7605" type="#_x0000_t75" style="position:absolute;left:3061;top:890;width:68;height:10">
                <v:imagedata r:id="rId53" o:title=""/>
              </v:shape>
            </v:group>
            <v:group id="_x0000_s7606" style="position:absolute;left:3104;top:899;width:2;height:2" coordorigin="3104,899" coordsize="2,2">
              <v:shape id="_x0000_s7607" style="position:absolute;left:3104;top:899;width:2;height:2" coordorigin="3104,899" coordsize="2,0" path="m3104,899r2,e" filled="f" strokecolor="#0a0809" strokeweight=".06pt">
                <v:path arrowok="t"/>
              </v:shape>
            </v:group>
            <v:group id="_x0000_s7608" style="position:absolute;left:3108;top:899;width:2;height:2" coordorigin="3108,899" coordsize="2,2">
              <v:shape id="_x0000_s7609" style="position:absolute;left:3108;top:899;width:2;height:2" coordorigin="3108,899" coordsize="2,0" path="m3108,899r1,e" filled="f" strokecolor="#0b090a" strokeweight=".06pt">
                <v:path arrowok="t"/>
              </v:shape>
              <v:shape id="_x0000_s7610" type="#_x0000_t75" style="position:absolute;left:3056;top:899;width:72;height:4">
                <v:imagedata r:id="rId84" o:title=""/>
              </v:shape>
            </v:group>
            <v:group id="_x0000_s7611" style="position:absolute;left:3126;top:902;width:2;height:2" coordorigin="3126,902" coordsize="2,2">
              <v:shape id="_x0000_s7612" style="position:absolute;left:3126;top:902;width:2;height:2" coordorigin="3126,902" coordsize="2,0" path="m3126,902r1,e" filled="f" strokecolor="#0a0909" strokeweight=".06pt">
                <v:path arrowok="t"/>
              </v:shape>
              <v:shape id="_x0000_s7613" type="#_x0000_t75" style="position:absolute;left:3018;top:902;width:70;height:36">
                <v:imagedata r:id="rId85" o:title=""/>
              </v:shape>
            </v:group>
            <v:group id="_x0000_s7614" style="position:absolute;left:3059;top:938;width:2;height:2" coordorigin="3059,938" coordsize="2,2">
              <v:shape id="_x0000_s7615" style="position:absolute;left:3059;top:938;width:2;height:2" coordorigin="3059,938" coordsize="2,0" path="m3059,938r1,e" filled="f" strokecolor="#0a0909" strokeweight=".06pt">
                <v:path arrowok="t"/>
              </v:shape>
            </v:group>
            <v:group id="_x0000_s7616" style="position:absolute;left:3062;top:938;width:2;height:2" coordorigin="3062,938" coordsize="2,2">
              <v:shape id="_x0000_s7617" style="position:absolute;left:3062;top:938;width:2;height:2" coordorigin="3062,938" coordsize="2,0" path="m3062,938r2,e" filled="f" strokecolor="#0a0809" strokeweight=".06pt">
                <v:path arrowok="t"/>
              </v:shape>
            </v:group>
            <v:group id="_x0000_s7618" style="position:absolute;left:3048;top:939;width:2;height:2" coordorigin="3048,939" coordsize="2,2">
              <v:shape id="_x0000_s7619" style="position:absolute;left:3048;top:939;width:2;height:2" coordorigin="3048,939" coordsize="2,0" path="m3048,939r1,e" filled="f" strokecolor="#090708" strokeweight=".06pt">
                <v:path arrowok="t"/>
              </v:shape>
              <v:shape id="_x0000_s7620" type="#_x0000_t75" style="position:absolute;left:3013;top:938;width:72;height:8">
                <v:imagedata r:id="rId86" o:title=""/>
              </v:shape>
            </v:group>
            <v:group id="_x0000_s7621" style="position:absolute;left:3048;top:946;width:2;height:2" coordorigin="3048,946" coordsize="2,2">
              <v:shape id="_x0000_s7622" style="position:absolute;left:3048;top:946;width:2;height:2" coordorigin="3048,946" coordsize="2,0" path="m3048,946r1,e" filled="f" strokecolor="#090708" strokeweight=".06pt">
                <v:path arrowok="t"/>
              </v:shape>
            </v:group>
            <v:group id="_x0000_s7623" style="position:absolute;left:3059;top:946;width:2;height:2" coordorigin="3059,946" coordsize="2,2">
              <v:shape id="_x0000_s7624" style="position:absolute;left:3059;top:946;width:2;height:2" coordorigin="3059,946" coordsize="2,0" path="m3059,946r1,e" filled="f" strokecolor="#0a0909" strokeweight=".06pt">
                <v:path arrowok="t"/>
              </v:shape>
              <v:shape id="_x0000_s7625" type="#_x0000_t75" style="position:absolute;left:3013;top:946;width:73;height:2">
                <v:imagedata r:id="rId57" o:title=""/>
              </v:shape>
            </v:group>
            <v:group id="_x0000_s7626" style="position:absolute;left:3041;top:947;width:2;height:2" coordorigin="3041,947" coordsize="2,2">
              <v:shape id="_x0000_s7627" style="position:absolute;left:3041;top:947;width:2;height:2" coordorigin="3041,947" coordsize="2,0" path="m3041,947r1,e" filled="f" strokecolor="#0a0809" strokeweight=".06pt">
                <v:path arrowok="t"/>
              </v:shape>
            </v:group>
            <v:group id="_x0000_s7628" style="position:absolute;left:3152;top:964;width:2;height:2" coordorigin="3152,964" coordsize="2,2">
              <v:shape id="_x0000_s7629" style="position:absolute;left:3152;top:964;width:2;height:2" coordorigin="3152,964" coordsize="2,0" path="m3152,964r2,e" filled="f" strokecolor="#0a0809" strokeweight=".06pt">
                <v:path arrowok="t"/>
              </v:shape>
              <v:shape id="_x0000_s7630" type="#_x0000_t75" style="position:absolute;left:3006;top:947;width:164;height:19">
                <v:imagedata r:id="rId87" o:title=""/>
              </v:shape>
            </v:group>
            <v:group id="_x0000_s7631" style="position:absolute;left:3149;top:965;width:2;height:2" coordorigin="3149,965" coordsize="2,2">
              <v:shape id="_x0000_s7632" style="position:absolute;left:3149;top:965;width:2;height:2" coordorigin="3149,965" coordsize="2,0" path="m3149,965r1,e" filled="f" strokecolor="#0a0809" strokeweight=".06pt">
                <v:path arrowok="t"/>
              </v:shape>
            </v:group>
            <v:group id="_x0000_s7633" style="position:absolute;left:3234;top:994;width:2;height:2" coordorigin="3234,994" coordsize="2,2">
              <v:shape id="_x0000_s7634" style="position:absolute;left:3234;top:994;width:2;height:2" coordorigin="3234,994" coordsize="2,0" path="m3234,994r1,e" filled="f" strokecolor="#090708" strokeweight=".06pt">
                <v:path arrowok="t"/>
              </v:shape>
            </v:group>
            <v:group id="_x0000_s7635" style="position:absolute;left:3271;top:1006;width:2;height:2" coordorigin="3271,1006" coordsize="2,2">
              <v:shape id="_x0000_s7636" style="position:absolute;left:3271;top:1006;width:2;height:2" coordorigin="3271,1006" coordsize="2,0" path="m3271,1006r1,e" filled="f" strokecolor="#0a0809" strokeweight=".06pt">
                <v:path arrowok="t"/>
              </v:shape>
            </v:group>
            <v:group id="_x0000_s7637" style="position:absolute;left:3275;top:1006;width:2;height:2" coordorigin="3275,1006" coordsize="2,2">
              <v:shape id="_x0000_s7638" style="position:absolute;left:3275;top:1006;width:2;height:2" coordorigin="3275,1006" coordsize="2,0" path="m3275,1006r1,e" filled="f" strokecolor="#080707" strokeweight=".06pt">
                <v:path arrowok="t"/>
              </v:shape>
              <v:shape id="_x0000_s7639" type="#_x0000_t75" style="position:absolute;left:3004;top:965;width:282;height:43">
                <v:imagedata r:id="rId88" o:title=""/>
              </v:shape>
            </v:group>
            <v:group id="_x0000_s7640" style="position:absolute;left:3268;top:1007;width:2;height:2" coordorigin="3268,1007" coordsize="2,2">
              <v:shape id="_x0000_s7641" style="position:absolute;left:3268;top:1007;width:2;height:2" coordorigin="3268,1007" coordsize="2,0" path="m3268,1007r1,e" filled="f" strokecolor="#0a0909" strokeweight=".06pt">
                <v:path arrowok="t"/>
              </v:shape>
              <v:shape id="_x0000_s7642" type="#_x0000_t75" style="position:absolute;left:3010;top:1007;width:293;height:11">
                <v:imagedata r:id="rId89" o:title=""/>
              </v:shape>
            </v:group>
            <v:group id="_x0000_s7643" style="position:absolute;left:3263;top:1017;width:2;height:2" coordorigin="3263,1017" coordsize="2,2">
              <v:shape id="_x0000_s7644" style="position:absolute;left:3263;top:1017;width:2;height:2" coordorigin="3263,1017" coordsize="2,0" path="m3263,1017r1,e" filled="f" strokecolor="#0a0809" strokeweight=".06pt">
                <v:path arrowok="t"/>
              </v:shape>
              <v:shape id="_x0000_s7645" type="#_x0000_t75" style="position:absolute;left:3016;top:1018;width:115;height:7">
                <v:imagedata r:id="rId61" o:title=""/>
              </v:shape>
            </v:group>
            <v:group id="_x0000_s7646" style="position:absolute;left:3041;top:1024;width:2;height:2" coordorigin="3041,1024" coordsize="2,2">
              <v:shape id="_x0000_s7647" style="position:absolute;left:3041;top:1024;width:2;height:2" coordorigin="3041,1024" coordsize="2,0" path="m3041,1024r1,e" filled="f" strokecolor="#0a0809" strokeweight=".06pt">
                <v:path arrowok="t"/>
              </v:shape>
            </v:group>
            <v:group id="_x0000_s7648" style="position:absolute;left:3334;top:1027;width:2;height:2" coordorigin="3334,1027" coordsize="2,2">
              <v:shape id="_x0000_s7649" style="position:absolute;left:3334;top:1027;width:2;height:2" coordorigin="3334,1027" coordsize="2,0" path="m3334,1027r1,e" filled="f" strokecolor="#080707" strokeweight=".06pt">
                <v:path arrowok="t"/>
              </v:shape>
            </v:group>
            <v:group id="_x0000_s7650" style="position:absolute;left:3047;top:1034;width:2;height:2" coordorigin="3047,1034" coordsize="2,2">
              <v:shape id="_x0000_s7651" style="position:absolute;left:3047;top:1034;width:2;height:2" coordorigin="3047,1034" coordsize="2,0" path="m3047,1034r1,e" filled="f" strokecolor="#0a0809" strokeweight=".06pt">
                <v:path arrowok="t"/>
              </v:shape>
            </v:group>
            <v:group id="_x0000_s7652" style="position:absolute;left:3050;top:1034;width:2;height:2" coordorigin="3050,1034" coordsize="2,2">
              <v:shape id="_x0000_s7653" style="position:absolute;left:3050;top:1034;width:2;height:2" coordorigin="3050,1034" coordsize="2,0" path="m3050,1034r2,e" filled="f" strokecolor="#0a0909" strokeweight=".06pt">
                <v:path arrowok="t"/>
              </v:shape>
              <v:shape id="_x0000_s7654" type="#_x0000_t75" style="position:absolute;left:3222;top:1016;width:137;height:22">
                <v:imagedata r:id="rId90" o:title=""/>
              </v:shape>
            </v:group>
            <v:group id="_x0000_s7655" style="position:absolute;left:3323;top:1037;width:2;height:2" coordorigin="3323,1037" coordsize="2,2">
              <v:shape id="_x0000_s7656" style="position:absolute;left:3323;top:1037;width:2;height:2" coordorigin="3323,1037" coordsize="2,0" path="m3323,1037r1,e" filled="f" strokecolor="#0b090a" strokeweight=".06pt">
                <v:path arrowok="t"/>
              </v:shape>
              <v:shape id="_x0000_s7657" type="#_x0000_t75" style="position:absolute;left:3024;top:1024;width:341;height:31">
                <v:imagedata r:id="rId91" o:title=""/>
              </v:shape>
            </v:group>
            <v:group id="_x0000_s7658" style="position:absolute;left:3161;top:1054;width:2;height:2" coordorigin="3161,1054" coordsize="2,2">
              <v:shape id="_x0000_s7659" style="position:absolute;left:3161;top:1054;width:2;height:2" coordorigin="3161,1054" coordsize="2,0" path="m3161,1054r1,e" filled="f" strokecolor="#090708" strokeweight=".06pt">
                <v:path arrowok="t"/>
              </v:shape>
              <v:shape id="_x0000_s7660" type="#_x0000_t75" style="position:absolute;left:3118;top:1054;width:248;height:17">
                <v:imagedata r:id="rId92" o:title=""/>
              </v:shape>
            </v:group>
            <v:group id="_x0000_s7661" style="position:absolute;left:3156;top:1070;width:2;height:2" coordorigin="3156,1070" coordsize="2,2">
              <v:shape id="_x0000_s7662" style="position:absolute;left:3156;top:1070;width:2;height:2" coordorigin="3156,1070" coordsize="2,0" path="m3156,1070r1,e" filled="f" strokecolor="#0b090a" strokeweight=".06pt">
                <v:path arrowok="t"/>
              </v:shape>
            </v:group>
            <v:group id="_x0000_s7663" style="position:absolute;left:3149;top:1071;width:2;height:2" coordorigin="3149,1071" coordsize="2,2">
              <v:shape id="_x0000_s7664" style="position:absolute;left:3149;top:1071;width:2;height:2" coordorigin="3149,1071" coordsize="2,0" path="m3149,1071r1,e" filled="f" strokecolor="#0b090a" strokeweight=".06pt">
                <v:path arrowok="t"/>
              </v:shape>
            </v:group>
            <v:group id="_x0000_s7665" style="position:absolute;left:3235;top:1101;width:2;height:2" coordorigin="3235,1101" coordsize="2,2">
              <v:shape id="_x0000_s7666" style="position:absolute;left:3235;top:1101;width:2;height:2" coordorigin="3235,1101" coordsize="2,0" path="m3235,1101r1,e" filled="f" strokeweight=".06pt">
                <v:path arrowok="t"/>
              </v:shape>
            </v:group>
            <v:group id="_x0000_s7667" style="position:absolute;left:3247;top:1102;width:2;height:2" coordorigin="3247,1102" coordsize="2,2">
              <v:shape id="_x0000_s7668" style="position:absolute;left:3247;top:1102;width:2;height:2" coordorigin="3247,1102" coordsize="2,0" path="m3247,1102r1,e" filled="f" strokeweight=".06pt">
                <v:path arrowok="t"/>
              </v:shape>
            </v:group>
            <v:group id="_x0000_s7669" style="position:absolute;left:3251;top:1102;width:2;height:2" coordorigin="3251,1102" coordsize="2,2">
              <v:shape id="_x0000_s7670" style="position:absolute;left:3251;top:1102;width:2;height:2" coordorigin="3251,1102" coordsize="2,0" path="m3251,1102r1,e" filled="f" strokecolor="#0a0909" strokeweight=".06pt">
                <v:path arrowok="t"/>
              </v:shape>
              <v:shape id="_x0000_s7671" type="#_x0000_t75" style="position:absolute;left:3188;top:1069;width:173;height:55">
                <v:imagedata r:id="rId93" o:title=""/>
              </v:shape>
            </v:group>
            <v:group id="_x0000_s7672" style="position:absolute;left:3314;top:1124;width:2;height:2" coordorigin="3314,1124" coordsize="2,2">
              <v:shape id="_x0000_s7673" style="position:absolute;left:3314;top:1124;width:2;height:2" coordorigin="3314,1124" coordsize="2,0" path="m3314,1124r2,e" filled="f" strokecolor="#090708" strokeweight=".06pt">
                <v:path arrowok="t"/>
              </v:shape>
              <v:shape id="_x0000_s7674" type="#_x0000_t75" style="position:absolute;left:3304;top:1123;width:48;height:19">
                <v:imagedata r:id="rId94" o:title=""/>
              </v:shape>
            </v:group>
            <v:group id="_x0000_s7675" style="position:absolute;left:3350;top:1143;width:2;height:2" coordorigin="3350,1143" coordsize="2,2">
              <v:shape id="_x0000_s7676" style="position:absolute;left:3350;top:1143;width:2;height:2" coordorigin="3350,1143" coordsize="2,0" path="m3350,1143r2,e" filled="f" strokeweight=".06pt">
                <v:path arrowok="t"/>
              </v:shape>
            </v:group>
            <w10:anchorlock/>
          </v:group>
        </w:pict>
      </w:r>
    </w:p>
    <w:p w:rsidR="001B72D3" w:rsidRDefault="001B72D3">
      <w:pPr>
        <w:spacing w:before="17" w:line="80" w:lineRule="atLeast"/>
        <w:rPr>
          <w:rFonts w:ascii="宋体" w:cs="宋体"/>
          <w:sz w:val="6"/>
          <w:szCs w:val="6"/>
        </w:rPr>
      </w:pPr>
    </w:p>
    <w:p w:rsidR="001B72D3" w:rsidRDefault="001B72D3">
      <w:pPr>
        <w:pStyle w:val="BodyText"/>
        <w:tabs>
          <w:tab w:val="left" w:pos="4959"/>
        </w:tabs>
        <w:spacing w:before="35"/>
        <w:ind w:left="590"/>
        <w:rPr>
          <w:lang w:eastAsia="zh-CN"/>
        </w:rPr>
      </w:pPr>
      <w:r>
        <w:rPr>
          <w:rFonts w:ascii="Times New Roman" w:hAnsi="Times New Roman"/>
          <w:spacing w:val="11"/>
          <w:lang w:eastAsia="zh-CN"/>
        </w:rPr>
        <w:t>(1)</w:t>
      </w:r>
      <w:r>
        <w:rPr>
          <w:rFonts w:cs="宋体" w:hint="eastAsia"/>
          <w:spacing w:val="11"/>
          <w:lang w:eastAsia="zh-CN"/>
        </w:rPr>
        <w:t>本</w:t>
      </w:r>
      <w:r>
        <w:rPr>
          <w:rFonts w:cs="宋体"/>
          <w:spacing w:val="-75"/>
          <w:lang w:eastAsia="zh-CN"/>
        </w:rPr>
        <w:t xml:space="preserve"> </w:t>
      </w:r>
      <w:r>
        <w:rPr>
          <w:rFonts w:cs="宋体" w:hint="eastAsia"/>
          <w:lang w:eastAsia="zh-CN"/>
        </w:rPr>
        <w:t>实</w:t>
      </w:r>
      <w:r>
        <w:rPr>
          <w:rFonts w:cs="宋体"/>
          <w:spacing w:val="-75"/>
          <w:lang w:eastAsia="zh-CN"/>
        </w:rPr>
        <w:t xml:space="preserve"> </w:t>
      </w:r>
      <w:r>
        <w:rPr>
          <w:rFonts w:cs="宋体" w:hint="eastAsia"/>
          <w:lang w:eastAsia="zh-CN"/>
        </w:rPr>
        <w:t>验</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原</w:t>
      </w:r>
      <w:r>
        <w:rPr>
          <w:rFonts w:cs="宋体"/>
          <w:spacing w:val="-75"/>
          <w:lang w:eastAsia="zh-CN"/>
        </w:rPr>
        <w:t xml:space="preserve"> </w:t>
      </w:r>
      <w:r>
        <w:rPr>
          <w:rFonts w:hint="eastAsia"/>
          <w:spacing w:val="15"/>
          <w:lang w:eastAsia="zh-CN"/>
        </w:rPr>
        <w:t>理是</w:t>
      </w:r>
      <w:r>
        <w:rPr>
          <w:spacing w:val="-75"/>
          <w:lang w:eastAsia="zh-CN"/>
        </w:rPr>
        <w:t xml:space="preserve"> </w:t>
      </w:r>
      <w:r>
        <w:rPr>
          <w:rFonts w:cs="宋体" w:hint="eastAsia"/>
          <w:lang w:eastAsia="zh-CN"/>
        </w:rPr>
        <w:t>：</w:t>
      </w:r>
      <w:r>
        <w:rPr>
          <w:rFonts w:ascii="Times New Roman" w:hAnsi="Times New Roman"/>
          <w:u w:val="single" w:color="000000"/>
          <w:lang w:eastAsia="zh-CN"/>
        </w:rPr>
        <w:tab/>
      </w:r>
      <w:r>
        <w:rPr>
          <w:rFonts w:cs="宋体" w:hint="eastAsia"/>
          <w:lang w:eastAsia="zh-CN"/>
        </w:rPr>
        <w:t>；</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写</w:t>
      </w:r>
      <w:r>
        <w:rPr>
          <w:rFonts w:cs="宋体"/>
          <w:spacing w:val="-75"/>
          <w:lang w:eastAsia="zh-CN"/>
        </w:rPr>
        <w:t xml:space="preserve"> </w:t>
      </w:r>
      <w:r>
        <w:rPr>
          <w:rFonts w:cs="宋体" w:hint="eastAsia"/>
          <w:lang w:eastAsia="zh-CN"/>
        </w:rPr>
        <w:t>公</w:t>
      </w:r>
      <w:r>
        <w:rPr>
          <w:rFonts w:cs="宋体"/>
          <w:spacing w:val="-75"/>
          <w:lang w:eastAsia="zh-CN"/>
        </w:rPr>
        <w:t xml:space="preserve"> </w:t>
      </w:r>
      <w:r>
        <w:rPr>
          <w:rFonts w:cs="宋体" w:hint="eastAsia"/>
          <w:lang w:eastAsia="zh-CN"/>
        </w:rPr>
        <w:t>式</w:t>
      </w:r>
      <w:r>
        <w:rPr>
          <w:rFonts w:cs="宋体"/>
          <w:spacing w:val="-75"/>
          <w:lang w:eastAsia="zh-CN"/>
        </w:rPr>
        <w:t xml:space="preserve"> </w:t>
      </w:r>
      <w:r>
        <w:rPr>
          <w:rFonts w:cs="宋体" w:hint="eastAsia"/>
          <w:lang w:eastAsia="zh-CN"/>
        </w:rPr>
        <w:t>便</w:t>
      </w:r>
      <w:r>
        <w:rPr>
          <w:rFonts w:cs="宋体"/>
          <w:spacing w:val="-75"/>
          <w:lang w:eastAsia="zh-CN"/>
        </w:rPr>
        <w:t xml:space="preserve"> </w:t>
      </w:r>
      <w:r>
        <w:rPr>
          <w:rFonts w:cs="宋体" w:hint="eastAsia"/>
          <w:lang w:eastAsia="zh-CN"/>
        </w:rPr>
        <w:t>可</w:t>
      </w:r>
      <w:r>
        <w:rPr>
          <w:rFonts w:cs="宋体"/>
          <w:spacing w:val="-75"/>
          <w:lang w:eastAsia="zh-CN"/>
        </w:rPr>
        <w:t xml:space="preserve"> </w:t>
      </w:r>
      <w:r>
        <w:rPr>
          <w:rFonts w:hint="eastAsia"/>
          <w:lang w:eastAsia="zh-CN"/>
        </w:rPr>
        <w:t>）</w:t>
      </w:r>
    </w:p>
    <w:p w:rsidR="001B72D3" w:rsidRDefault="001B72D3">
      <w:pPr>
        <w:pStyle w:val="BodyText"/>
        <w:tabs>
          <w:tab w:val="left" w:pos="5505"/>
          <w:tab w:val="left" w:pos="8283"/>
        </w:tabs>
        <w:ind w:left="590"/>
        <w:rPr>
          <w:rFonts w:cs="宋体"/>
          <w:lang w:eastAsia="zh-CN"/>
        </w:rPr>
      </w:pPr>
      <w:r>
        <w:rPr>
          <w:rFonts w:ascii="Times New Roman" w:hAnsi="Times New Roman"/>
          <w:spacing w:val="11"/>
          <w:lang w:eastAsia="zh-CN"/>
        </w:rPr>
        <w:t>(2)</w:t>
      </w:r>
      <w:r>
        <w:rPr>
          <w:rFonts w:hint="eastAsia"/>
          <w:spacing w:val="11"/>
          <w:lang w:eastAsia="zh-CN"/>
        </w:rPr>
        <w:t>在</w:t>
      </w:r>
      <w:r>
        <w:rPr>
          <w:spacing w:val="-75"/>
          <w:lang w:eastAsia="zh-CN"/>
        </w:rPr>
        <w:t xml:space="preserve"> </w:t>
      </w:r>
      <w:r>
        <w:rPr>
          <w:rFonts w:cs="宋体" w:hint="eastAsia"/>
          <w:lang w:eastAsia="zh-CN"/>
        </w:rPr>
        <w:t>此</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lang w:eastAsia="zh-CN"/>
        </w:rPr>
        <w:t>中</w:t>
      </w:r>
      <w:r>
        <w:rPr>
          <w:spacing w:val="-75"/>
          <w:lang w:eastAsia="zh-CN"/>
        </w:rPr>
        <w:t xml:space="preserve"> </w:t>
      </w:r>
      <w:r>
        <w:rPr>
          <w:rFonts w:hint="eastAsia"/>
          <w:spacing w:val="1"/>
          <w:lang w:eastAsia="zh-CN"/>
        </w:rPr>
        <w:t>，</w:t>
      </w:r>
      <w:r>
        <w:rPr>
          <w:rFonts w:cs="宋体" w:hint="eastAsia"/>
          <w:spacing w:val="1"/>
          <w:lang w:eastAsia="zh-CN"/>
        </w:rPr>
        <w:t>滑</w:t>
      </w:r>
      <w:r>
        <w:rPr>
          <w:rFonts w:cs="宋体"/>
          <w:spacing w:val="-75"/>
          <w:lang w:eastAsia="zh-CN"/>
        </w:rPr>
        <w:t xml:space="preserve"> </w:t>
      </w:r>
      <w:r>
        <w:rPr>
          <w:rFonts w:cs="宋体" w:hint="eastAsia"/>
          <w:lang w:eastAsia="zh-CN"/>
        </w:rPr>
        <w:t>块</w:t>
      </w:r>
      <w:r>
        <w:rPr>
          <w:rFonts w:cs="宋体"/>
          <w:spacing w:val="-75"/>
          <w:lang w:eastAsia="zh-CN"/>
        </w:rPr>
        <w:t xml:space="preserve"> </w:t>
      </w:r>
      <w:r>
        <w:rPr>
          <w:rFonts w:cs="宋体" w:hint="eastAsia"/>
          <w:spacing w:val="15"/>
          <w:lang w:eastAsia="zh-CN"/>
        </w:rPr>
        <w:t>运动</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路程</w:t>
      </w:r>
      <w:r>
        <w:rPr>
          <w:rFonts w:cs="宋体"/>
          <w:spacing w:val="-75"/>
          <w:lang w:eastAsia="zh-CN"/>
        </w:rPr>
        <w:t xml:space="preserve"> </w:t>
      </w:r>
      <w:r>
        <w:rPr>
          <w:rFonts w:hint="eastAsia"/>
          <w:lang w:eastAsia="zh-CN"/>
        </w:rPr>
        <w:t>为</w:t>
      </w:r>
      <w:r>
        <w:rPr>
          <w:spacing w:val="-75"/>
          <w:lang w:eastAsia="zh-CN"/>
        </w:rPr>
        <w:t xml:space="preserve"> </w:t>
      </w:r>
      <w:r>
        <w:rPr>
          <w:rFonts w:cs="宋体" w:hint="eastAsia"/>
          <w:spacing w:val="2"/>
          <w:lang w:eastAsia="zh-CN"/>
        </w:rPr>
        <w:t>：</w:t>
      </w:r>
      <w:r>
        <w:rPr>
          <w:rFonts w:ascii="Times New Roman" w:hAnsi="Times New Roman"/>
          <w:spacing w:val="2"/>
          <w:u w:val="single" w:color="000000"/>
          <w:lang w:eastAsia="zh-CN"/>
        </w:rPr>
        <w:tab/>
      </w:r>
      <w:r>
        <w:rPr>
          <w:rFonts w:ascii="Times New Roman" w:hAnsi="Times New Roman"/>
          <w:spacing w:val="12"/>
          <w:lang w:eastAsia="zh-CN"/>
        </w:rPr>
        <w:t>cm</w:t>
      </w:r>
      <w:r>
        <w:rPr>
          <w:rFonts w:cs="宋体" w:hint="eastAsia"/>
          <w:spacing w:val="12"/>
          <w:lang w:eastAsia="zh-CN"/>
        </w:rPr>
        <w:t>；运动</w:t>
      </w:r>
      <w:r>
        <w:rPr>
          <w:rFonts w:cs="宋体"/>
          <w:spacing w:val="-76"/>
          <w:lang w:eastAsia="zh-CN"/>
        </w:rPr>
        <w:t xml:space="preserve"> </w:t>
      </w:r>
      <w:r>
        <w:rPr>
          <w:rFonts w:hint="eastAsia"/>
          <w:lang w:eastAsia="zh-CN"/>
        </w:rPr>
        <w:t>时</w:t>
      </w:r>
      <w:r>
        <w:rPr>
          <w:spacing w:val="-76"/>
          <w:lang w:eastAsia="zh-CN"/>
        </w:rPr>
        <w:t xml:space="preserve"> </w:t>
      </w:r>
      <w:r>
        <w:rPr>
          <w:rFonts w:cs="宋体" w:hint="eastAsia"/>
          <w:lang w:eastAsia="zh-CN"/>
        </w:rPr>
        <w:t>间</w:t>
      </w:r>
      <w:r>
        <w:rPr>
          <w:rFonts w:cs="宋体"/>
          <w:spacing w:val="-76"/>
          <w:lang w:eastAsia="zh-CN"/>
        </w:rPr>
        <w:t xml:space="preserve"> </w:t>
      </w:r>
      <w:r>
        <w:rPr>
          <w:rFonts w:hint="eastAsia"/>
          <w:lang w:eastAsia="zh-CN"/>
        </w:rPr>
        <w:t>是</w:t>
      </w:r>
      <w:r>
        <w:rPr>
          <w:rFonts w:ascii="Times New Roman" w:hAnsi="Times New Roman"/>
          <w:u w:val="single" w:color="000000"/>
          <w:lang w:eastAsia="zh-CN"/>
        </w:rPr>
        <w:tab/>
      </w:r>
      <w:r>
        <w:rPr>
          <w:rFonts w:ascii="Times New Roman" w:hAnsi="Times New Roman"/>
          <w:spacing w:val="7"/>
          <w:lang w:eastAsia="zh-CN"/>
        </w:rPr>
        <w:t>s</w:t>
      </w:r>
      <w:r>
        <w:rPr>
          <w:rFonts w:cs="宋体" w:hint="eastAsia"/>
          <w:spacing w:val="7"/>
          <w:lang w:eastAsia="zh-CN"/>
        </w:rPr>
        <w:t>；</w:t>
      </w:r>
    </w:p>
    <w:p w:rsidR="001B72D3" w:rsidRDefault="001B72D3">
      <w:pPr>
        <w:pStyle w:val="BodyText"/>
        <w:tabs>
          <w:tab w:val="left" w:pos="3695"/>
          <w:tab w:val="left" w:pos="5769"/>
          <w:tab w:val="left" w:pos="8076"/>
        </w:tabs>
        <w:spacing w:line="309" w:lineRule="auto"/>
        <w:ind w:left="590" w:right="411" w:firstLine="240"/>
        <w:rPr>
          <w:lang w:eastAsia="zh-CN"/>
        </w:rPr>
      </w:pPr>
      <w:r>
        <w:rPr>
          <w:rFonts w:cs="宋体" w:hint="eastAsia"/>
          <w:lang w:eastAsia="zh-CN"/>
        </w:rPr>
        <w:t>滑</w:t>
      </w:r>
      <w:r>
        <w:rPr>
          <w:rFonts w:cs="宋体"/>
          <w:spacing w:val="-75"/>
          <w:lang w:eastAsia="zh-CN"/>
        </w:rPr>
        <w:t xml:space="preserve"> </w:t>
      </w:r>
      <w:r>
        <w:rPr>
          <w:rFonts w:cs="宋体" w:hint="eastAsia"/>
          <w:lang w:eastAsia="zh-CN"/>
        </w:rPr>
        <w:t>块</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平均</w:t>
      </w:r>
      <w:r>
        <w:rPr>
          <w:rFonts w:cs="宋体"/>
          <w:spacing w:val="-75"/>
          <w:lang w:eastAsia="zh-CN"/>
        </w:rPr>
        <w:t xml:space="preserve"> </w:t>
      </w:r>
      <w:r>
        <w:rPr>
          <w:rFonts w:cs="宋体" w:hint="eastAsia"/>
          <w:lang w:eastAsia="zh-CN"/>
        </w:rPr>
        <w:t>速</w:t>
      </w:r>
      <w:r>
        <w:rPr>
          <w:rFonts w:cs="宋体"/>
          <w:spacing w:val="-75"/>
          <w:lang w:eastAsia="zh-CN"/>
        </w:rPr>
        <w:t xml:space="preserve"> </w:t>
      </w:r>
      <w:r>
        <w:rPr>
          <w:rFonts w:hint="eastAsia"/>
          <w:spacing w:val="15"/>
          <w:lang w:eastAsia="zh-CN"/>
        </w:rPr>
        <w:t>度是</w:t>
      </w:r>
      <w:r>
        <w:rPr>
          <w:rFonts w:ascii="Times New Roman" w:hAnsi="Times New Roman"/>
          <w:spacing w:val="15"/>
          <w:u w:val="single" w:color="000000"/>
          <w:lang w:eastAsia="zh-CN"/>
        </w:rPr>
        <w:tab/>
      </w:r>
      <w:r>
        <w:rPr>
          <w:rFonts w:ascii="Times New Roman" w:hAnsi="Times New Roman"/>
          <w:spacing w:val="10"/>
          <w:lang w:eastAsia="zh-CN"/>
        </w:rPr>
        <w:t>m/s</w:t>
      </w:r>
      <w:r>
        <w:rPr>
          <w:rFonts w:cs="宋体" w:hint="eastAsia"/>
          <w:spacing w:val="10"/>
          <w:lang w:eastAsia="zh-CN"/>
        </w:rPr>
        <w:t>；</w:t>
      </w:r>
      <w:r>
        <w:rPr>
          <w:rFonts w:cs="宋体"/>
          <w:spacing w:val="-76"/>
          <w:lang w:eastAsia="zh-CN"/>
        </w:rPr>
        <w:t xml:space="preserve"> </w:t>
      </w:r>
      <w:r>
        <w:rPr>
          <w:rFonts w:cs="宋体" w:hint="eastAsia"/>
          <w:lang w:eastAsia="zh-CN"/>
        </w:rPr>
        <w:t>滑</w:t>
      </w:r>
      <w:r>
        <w:rPr>
          <w:rFonts w:cs="宋体"/>
          <w:spacing w:val="-75"/>
          <w:lang w:eastAsia="zh-CN"/>
        </w:rPr>
        <w:t xml:space="preserve"> </w:t>
      </w:r>
      <w:r>
        <w:rPr>
          <w:rFonts w:cs="宋体" w:hint="eastAsia"/>
          <w:lang w:eastAsia="zh-CN"/>
        </w:rPr>
        <w:t>块</w:t>
      </w:r>
      <w:r>
        <w:rPr>
          <w:rFonts w:cs="宋体"/>
          <w:spacing w:val="-75"/>
          <w:lang w:eastAsia="zh-CN"/>
        </w:rPr>
        <w:t xml:space="preserve"> </w:t>
      </w:r>
      <w:r>
        <w:rPr>
          <w:rFonts w:hint="eastAsia"/>
          <w:lang w:eastAsia="zh-CN"/>
        </w:rPr>
        <w:t>在</w:t>
      </w:r>
      <w:r>
        <w:rPr>
          <w:spacing w:val="-75"/>
          <w:lang w:eastAsia="zh-CN"/>
        </w:rPr>
        <w:t xml:space="preserve"> </w:t>
      </w:r>
      <w:r>
        <w:rPr>
          <w:rFonts w:cs="宋体" w:hint="eastAsia"/>
          <w:lang w:eastAsia="zh-CN"/>
        </w:rPr>
        <w:t>下</w:t>
      </w:r>
      <w:r>
        <w:rPr>
          <w:rFonts w:cs="宋体"/>
          <w:spacing w:val="-76"/>
          <w:lang w:eastAsia="zh-CN"/>
        </w:rPr>
        <w:t xml:space="preserve"> </w:t>
      </w:r>
      <w:r>
        <w:rPr>
          <w:rFonts w:cs="宋体" w:hint="eastAsia"/>
          <w:lang w:eastAsia="zh-CN"/>
        </w:rPr>
        <w:t>滑</w:t>
      </w:r>
      <w:r>
        <w:rPr>
          <w:rFonts w:cs="宋体"/>
          <w:spacing w:val="-75"/>
          <w:lang w:eastAsia="zh-CN"/>
        </w:rPr>
        <w:t xml:space="preserve"> </w:t>
      </w:r>
      <w:r>
        <w:rPr>
          <w:rFonts w:hint="eastAsia"/>
          <w:lang w:eastAsia="zh-CN"/>
        </w:rPr>
        <w:t>过</w:t>
      </w:r>
      <w:r>
        <w:rPr>
          <w:spacing w:val="-75"/>
          <w:lang w:eastAsia="zh-CN"/>
        </w:rPr>
        <w:t xml:space="preserve"> </w:t>
      </w:r>
      <w:r>
        <w:rPr>
          <w:rFonts w:cs="宋体" w:hint="eastAsia"/>
          <w:lang w:eastAsia="zh-CN"/>
        </w:rPr>
        <w:t>程</w:t>
      </w:r>
      <w:r>
        <w:rPr>
          <w:rFonts w:cs="宋体"/>
          <w:spacing w:val="-75"/>
          <w:lang w:eastAsia="zh-CN"/>
        </w:rPr>
        <w:t xml:space="preserve"> </w:t>
      </w:r>
      <w:r>
        <w:rPr>
          <w:rFonts w:hint="eastAsia"/>
          <w:lang w:eastAsia="zh-CN"/>
        </w:rPr>
        <w:t>中</w:t>
      </w:r>
      <w:r>
        <w:rPr>
          <w:spacing w:val="-76"/>
          <w:lang w:eastAsia="zh-CN"/>
        </w:rPr>
        <w:t xml:space="preserve"> </w:t>
      </w:r>
      <w:r>
        <w:rPr>
          <w:rFonts w:cs="宋体" w:hint="eastAsia"/>
          <w:lang w:eastAsia="zh-CN"/>
        </w:rPr>
        <w:t>速</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越</w:t>
      </w:r>
      <w:r>
        <w:rPr>
          <w:rFonts w:cs="宋体"/>
          <w:spacing w:val="-75"/>
          <w:lang w:eastAsia="zh-CN"/>
        </w:rPr>
        <w:t xml:space="preserve"> </w:t>
      </w:r>
      <w:r>
        <w:rPr>
          <w:rFonts w:hint="eastAsia"/>
          <w:lang w:eastAsia="zh-CN"/>
        </w:rPr>
        <w:t>来</w:t>
      </w:r>
      <w:r>
        <w:rPr>
          <w:spacing w:val="-76"/>
          <w:lang w:eastAsia="zh-CN"/>
        </w:rPr>
        <w:t xml:space="preserve"> </w:t>
      </w:r>
      <w:r>
        <w:rPr>
          <w:rFonts w:cs="宋体" w:hint="eastAsia"/>
          <w:lang w:eastAsia="zh-CN"/>
        </w:rPr>
        <w:t>越</w:t>
      </w:r>
      <w:r>
        <w:rPr>
          <w:rFonts w:ascii="Times New Roman" w:hAnsi="Times New Roman"/>
          <w:u w:val="single" w:color="000000"/>
          <w:lang w:eastAsia="zh-CN"/>
        </w:rPr>
        <w:tab/>
      </w:r>
      <w:r>
        <w:rPr>
          <w:rFonts w:hint="eastAsia"/>
          <w:lang w:eastAsia="zh-CN"/>
        </w:rPr>
        <w:t>．</w:t>
      </w:r>
      <w:r>
        <w:rPr>
          <w:spacing w:val="23"/>
          <w:lang w:eastAsia="zh-CN"/>
        </w:rPr>
        <w:t xml:space="preserve"> </w:t>
      </w:r>
      <w:r>
        <w:rPr>
          <w:rFonts w:ascii="Times New Roman" w:hAnsi="Times New Roman"/>
          <w:spacing w:val="11"/>
          <w:lang w:eastAsia="zh-CN"/>
        </w:rPr>
        <w:t>(3)</w:t>
      </w:r>
      <w:r>
        <w:rPr>
          <w:rFonts w:cs="宋体" w:hint="eastAsia"/>
          <w:spacing w:val="11"/>
          <w:lang w:eastAsia="zh-CN"/>
        </w:rPr>
        <w:t>实</w:t>
      </w:r>
      <w:r>
        <w:rPr>
          <w:rFonts w:cs="宋体"/>
          <w:spacing w:val="-75"/>
          <w:lang w:eastAsia="zh-CN"/>
        </w:rPr>
        <w:t xml:space="preserve"> </w:t>
      </w:r>
      <w:r>
        <w:rPr>
          <w:rFonts w:cs="宋体" w:hint="eastAsia"/>
          <w:lang w:eastAsia="zh-CN"/>
        </w:rPr>
        <w:t>验</w:t>
      </w:r>
      <w:r>
        <w:rPr>
          <w:rFonts w:cs="宋体"/>
          <w:spacing w:val="-75"/>
          <w:lang w:eastAsia="zh-CN"/>
        </w:rPr>
        <w:t xml:space="preserve"> </w:t>
      </w:r>
      <w:r>
        <w:rPr>
          <w:rFonts w:hint="eastAsia"/>
          <w:spacing w:val="30"/>
          <w:lang w:eastAsia="zh-CN"/>
        </w:rPr>
        <w:t>中为</w:t>
      </w:r>
      <w:r>
        <w:rPr>
          <w:rFonts w:hint="eastAsia"/>
          <w:lang w:eastAsia="zh-CN"/>
        </w:rPr>
        <w:t>了</w:t>
      </w:r>
      <w:r>
        <w:rPr>
          <w:spacing w:val="-75"/>
          <w:lang w:eastAsia="zh-CN"/>
        </w:rPr>
        <w:t xml:space="preserve"> </w:t>
      </w:r>
      <w:r>
        <w:rPr>
          <w:rFonts w:cs="宋体" w:hint="eastAsia"/>
          <w:lang w:eastAsia="zh-CN"/>
        </w:rPr>
        <w:t>方</w:t>
      </w:r>
      <w:r>
        <w:rPr>
          <w:rFonts w:cs="宋体"/>
          <w:spacing w:val="-75"/>
          <w:lang w:eastAsia="zh-CN"/>
        </w:rPr>
        <w:t xml:space="preserve"> </w:t>
      </w:r>
      <w:r>
        <w:rPr>
          <w:rFonts w:cs="宋体" w:hint="eastAsia"/>
          <w:lang w:eastAsia="zh-CN"/>
        </w:rPr>
        <w:t>便</w:t>
      </w:r>
      <w:r>
        <w:rPr>
          <w:rFonts w:cs="宋体"/>
          <w:spacing w:val="-75"/>
          <w:lang w:eastAsia="zh-CN"/>
        </w:rPr>
        <w:t xml:space="preserve"> </w:t>
      </w:r>
      <w:r>
        <w:rPr>
          <w:rFonts w:cs="宋体" w:hint="eastAsia"/>
          <w:lang w:eastAsia="zh-CN"/>
        </w:rPr>
        <w:t>计</w:t>
      </w:r>
      <w:r>
        <w:rPr>
          <w:rFonts w:cs="宋体"/>
          <w:spacing w:val="-75"/>
          <w:lang w:eastAsia="zh-CN"/>
        </w:rPr>
        <w:t xml:space="preserve"> </w:t>
      </w:r>
      <w:r>
        <w:rPr>
          <w:rFonts w:hint="eastAsia"/>
          <w:spacing w:val="15"/>
          <w:lang w:eastAsia="zh-CN"/>
        </w:rPr>
        <w:t>时，</w:t>
      </w:r>
      <w:r>
        <w:rPr>
          <w:spacing w:val="-75"/>
          <w:lang w:eastAsia="zh-CN"/>
        </w:rPr>
        <w:t xml:space="preserve"> </w:t>
      </w:r>
      <w:r>
        <w:rPr>
          <w:rFonts w:cs="宋体" w:hint="eastAsia"/>
          <w:spacing w:val="15"/>
          <w:lang w:eastAsia="zh-CN"/>
        </w:rPr>
        <w:t>应使</w:t>
      </w:r>
      <w:r>
        <w:rPr>
          <w:rFonts w:cs="宋体"/>
          <w:spacing w:val="-75"/>
          <w:lang w:eastAsia="zh-CN"/>
        </w:rPr>
        <w:t xml:space="preserve"> </w:t>
      </w:r>
      <w:r>
        <w:rPr>
          <w:rFonts w:cs="宋体" w:hint="eastAsia"/>
          <w:lang w:eastAsia="zh-CN"/>
        </w:rPr>
        <w:t>斜</w:t>
      </w:r>
      <w:r>
        <w:rPr>
          <w:rFonts w:cs="宋体"/>
          <w:spacing w:val="-75"/>
          <w:lang w:eastAsia="zh-CN"/>
        </w:rPr>
        <w:t xml:space="preserve"> </w:t>
      </w:r>
      <w:r>
        <w:rPr>
          <w:rFonts w:hint="eastAsia"/>
          <w:lang w:eastAsia="zh-CN"/>
        </w:rPr>
        <w:t>面</w:t>
      </w:r>
      <w:r>
        <w:rPr>
          <w:spacing w:val="-75"/>
          <w:lang w:eastAsia="zh-CN"/>
        </w:rPr>
        <w:t xml:space="preserve"> </w:t>
      </w:r>
      <w:r>
        <w:rPr>
          <w:rFonts w:cs="宋体" w:hint="eastAsia"/>
          <w:lang w:eastAsia="zh-CN"/>
        </w:rPr>
        <w:t>坡</w:t>
      </w:r>
      <w:r>
        <w:rPr>
          <w:rFonts w:cs="宋体"/>
          <w:spacing w:val="-75"/>
          <w:lang w:eastAsia="zh-CN"/>
        </w:rPr>
        <w:t xml:space="preserve"> </w:t>
      </w:r>
      <w:r>
        <w:rPr>
          <w:rFonts w:hint="eastAsia"/>
          <w:spacing w:val="15"/>
          <w:lang w:eastAsia="zh-CN"/>
        </w:rPr>
        <w:t>度较</w:t>
      </w:r>
      <w:r>
        <w:rPr>
          <w:rFonts w:ascii="Times New Roman" w:hAnsi="Times New Roman"/>
          <w:spacing w:val="15"/>
          <w:u w:val="single" w:color="000000"/>
          <w:lang w:eastAsia="zh-CN"/>
        </w:rPr>
        <w:tab/>
      </w:r>
      <w:r>
        <w:rPr>
          <w:rFonts w:hint="eastAsia"/>
          <w:lang w:eastAsia="zh-CN"/>
        </w:rPr>
        <w:t>（</w:t>
      </w:r>
      <w:r>
        <w:rPr>
          <w:spacing w:val="-76"/>
          <w:lang w:eastAsia="zh-CN"/>
        </w:rPr>
        <w:t xml:space="preserve"> </w:t>
      </w:r>
      <w:r>
        <w:rPr>
          <w:rFonts w:cs="宋体" w:hint="eastAsia"/>
          <w:lang w:eastAsia="zh-CN"/>
        </w:rPr>
        <w:t>填</w:t>
      </w:r>
      <w:r>
        <w:rPr>
          <w:rFonts w:cs="宋体"/>
          <w:spacing w:val="-76"/>
          <w:lang w:eastAsia="zh-CN"/>
        </w:rPr>
        <w:t xml:space="preserve"> </w:t>
      </w:r>
      <w:r>
        <w:rPr>
          <w:rFonts w:ascii="Times New Roman" w:hAnsi="Times New Roman"/>
          <w:spacing w:val="7"/>
          <w:lang w:eastAsia="zh-CN"/>
        </w:rPr>
        <w:t>“</w:t>
      </w:r>
      <w:r>
        <w:rPr>
          <w:rFonts w:hint="eastAsia"/>
          <w:spacing w:val="7"/>
          <w:lang w:eastAsia="zh-CN"/>
        </w:rPr>
        <w:t>大</w:t>
      </w:r>
      <w:r>
        <w:rPr>
          <w:spacing w:val="-76"/>
          <w:lang w:eastAsia="zh-CN"/>
        </w:rPr>
        <w:t xml:space="preserve"> </w:t>
      </w:r>
      <w:r>
        <w:rPr>
          <w:rFonts w:ascii="Times New Roman" w:hAnsi="Times New Roman"/>
          <w:spacing w:val="7"/>
          <w:lang w:eastAsia="zh-CN"/>
        </w:rPr>
        <w:t>”</w:t>
      </w:r>
      <w:r>
        <w:rPr>
          <w:rFonts w:cs="宋体" w:hint="eastAsia"/>
          <w:spacing w:val="7"/>
          <w:lang w:eastAsia="zh-CN"/>
        </w:rPr>
        <w:t>或</w:t>
      </w:r>
      <w:r>
        <w:rPr>
          <w:rFonts w:cs="宋体"/>
          <w:spacing w:val="-74"/>
          <w:lang w:eastAsia="zh-CN"/>
        </w:rPr>
        <w:t xml:space="preserve"> </w:t>
      </w:r>
      <w:r>
        <w:rPr>
          <w:rFonts w:ascii="Times New Roman" w:hAnsi="Times New Roman"/>
          <w:spacing w:val="6"/>
          <w:lang w:eastAsia="zh-CN"/>
        </w:rPr>
        <w:t>“</w:t>
      </w:r>
      <w:r>
        <w:rPr>
          <w:rFonts w:cs="宋体" w:hint="eastAsia"/>
          <w:spacing w:val="6"/>
          <w:lang w:eastAsia="zh-CN"/>
        </w:rPr>
        <w:t>小</w:t>
      </w:r>
      <w:r>
        <w:rPr>
          <w:rFonts w:cs="宋体"/>
          <w:spacing w:val="-75"/>
          <w:lang w:eastAsia="zh-CN"/>
        </w:rPr>
        <w:t xml:space="preserve"> </w:t>
      </w:r>
      <w:r>
        <w:rPr>
          <w:rFonts w:ascii="Times New Roman" w:hAnsi="Times New Roman"/>
          <w:spacing w:val="14"/>
          <w:lang w:eastAsia="zh-CN"/>
        </w:rPr>
        <w:t>”</w:t>
      </w:r>
      <w:r>
        <w:rPr>
          <w:rFonts w:hint="eastAsia"/>
          <w:spacing w:val="14"/>
          <w:lang w:eastAsia="zh-CN"/>
        </w:rPr>
        <w:t>）．</w:t>
      </w:r>
      <w:r>
        <w:rPr>
          <w:spacing w:val="-75"/>
          <w:lang w:eastAsia="zh-CN"/>
        </w:rPr>
        <w:t xml:space="preserve"> </w:t>
      </w:r>
    </w:p>
    <w:p w:rsidR="001B72D3" w:rsidRDefault="001B72D3">
      <w:pPr>
        <w:pStyle w:val="BodyText"/>
        <w:spacing w:before="172" w:line="309" w:lineRule="auto"/>
        <w:ind w:left="587" w:right="107" w:hanging="480"/>
        <w:rPr>
          <w:rFonts w:cs="宋体"/>
          <w:lang w:eastAsia="zh-CN"/>
        </w:rPr>
      </w:pPr>
      <w:r>
        <w:rPr>
          <w:rFonts w:ascii="Times New Roman" w:hAnsi="Times New Roman"/>
          <w:spacing w:val="11"/>
          <w:lang w:eastAsia="zh-CN"/>
        </w:rPr>
        <w:t>24</w:t>
      </w:r>
      <w:r>
        <w:rPr>
          <w:rFonts w:hint="eastAsia"/>
          <w:spacing w:val="11"/>
          <w:lang w:eastAsia="zh-CN"/>
        </w:rPr>
        <w:t>．在学</w:t>
      </w:r>
      <w:r>
        <w:rPr>
          <w:spacing w:val="-76"/>
          <w:lang w:eastAsia="zh-CN"/>
        </w:rPr>
        <w:t xml:space="preserve"> </w:t>
      </w:r>
      <w:r>
        <w:rPr>
          <w:rFonts w:cs="宋体" w:hint="eastAsia"/>
          <w:lang w:eastAsia="zh-CN"/>
        </w:rPr>
        <w:t>校</w:t>
      </w:r>
      <w:r>
        <w:rPr>
          <w:rFonts w:cs="宋体"/>
          <w:spacing w:val="-75"/>
          <w:lang w:eastAsia="zh-CN"/>
        </w:rPr>
        <w:t xml:space="preserve"> </w:t>
      </w:r>
      <w:r>
        <w:rPr>
          <w:rFonts w:cs="宋体" w:hint="eastAsia"/>
          <w:lang w:eastAsia="zh-CN"/>
        </w:rPr>
        <w:t>游</w:t>
      </w:r>
      <w:r>
        <w:rPr>
          <w:rFonts w:cs="宋体"/>
          <w:spacing w:val="-75"/>
          <w:lang w:eastAsia="zh-CN"/>
        </w:rPr>
        <w:t xml:space="preserve"> </w:t>
      </w:r>
      <w:r>
        <w:rPr>
          <w:rFonts w:hint="eastAsia"/>
          <w:lang w:eastAsia="zh-CN"/>
        </w:rPr>
        <w:t>艺</w:t>
      </w:r>
      <w:r>
        <w:rPr>
          <w:spacing w:val="-75"/>
          <w:lang w:eastAsia="zh-CN"/>
        </w:rPr>
        <w:t xml:space="preserve"> </w:t>
      </w:r>
      <w:r>
        <w:rPr>
          <w:rFonts w:cs="宋体" w:hint="eastAsia"/>
          <w:lang w:eastAsia="zh-CN"/>
        </w:rPr>
        <w:t>晚</w:t>
      </w:r>
      <w:r>
        <w:rPr>
          <w:rFonts w:cs="宋体"/>
          <w:spacing w:val="-75"/>
          <w:lang w:eastAsia="zh-CN"/>
        </w:rPr>
        <w:t xml:space="preserve"> </w:t>
      </w:r>
      <w:r>
        <w:rPr>
          <w:rFonts w:cs="宋体" w:hint="eastAsia"/>
          <w:lang w:eastAsia="zh-CN"/>
        </w:rPr>
        <w:t>会</w:t>
      </w:r>
      <w:r>
        <w:rPr>
          <w:rFonts w:cs="宋体"/>
          <w:spacing w:val="-75"/>
          <w:lang w:eastAsia="zh-CN"/>
        </w:rPr>
        <w:t xml:space="preserve"> </w:t>
      </w:r>
      <w:r>
        <w:rPr>
          <w:rFonts w:hint="eastAsia"/>
          <w:lang w:eastAsia="zh-CN"/>
        </w:rPr>
        <w:t>上</w:t>
      </w:r>
      <w:r>
        <w:rPr>
          <w:spacing w:val="-75"/>
          <w:lang w:eastAsia="zh-CN"/>
        </w:rPr>
        <w:t xml:space="preserve"> </w:t>
      </w:r>
      <w:r>
        <w:rPr>
          <w:rFonts w:hint="eastAsia"/>
          <w:spacing w:val="-5"/>
          <w:lang w:eastAsia="zh-CN"/>
        </w:rPr>
        <w:t>，</w:t>
      </w:r>
      <w:r>
        <w:rPr>
          <w:rFonts w:cs="宋体" w:hint="eastAsia"/>
          <w:spacing w:val="30"/>
          <w:lang w:eastAsia="zh-CN"/>
        </w:rPr>
        <w:t>小</w:t>
      </w:r>
      <w:r>
        <w:rPr>
          <w:rFonts w:cs="宋体" w:hint="eastAsia"/>
          <w:lang w:eastAsia="zh-CN"/>
        </w:rPr>
        <w:t>明</w:t>
      </w:r>
      <w:r>
        <w:rPr>
          <w:rFonts w:cs="宋体"/>
          <w:spacing w:val="-75"/>
          <w:lang w:eastAsia="zh-CN"/>
        </w:rPr>
        <w:t xml:space="preserve"> </w:t>
      </w:r>
      <w:r>
        <w:rPr>
          <w:rFonts w:cs="宋体" w:hint="eastAsia"/>
          <w:lang w:eastAsia="zh-CN"/>
        </w:rPr>
        <w:t>表</w:t>
      </w:r>
      <w:r>
        <w:rPr>
          <w:rFonts w:cs="宋体"/>
          <w:spacing w:val="-75"/>
          <w:lang w:eastAsia="zh-CN"/>
        </w:rPr>
        <w:t xml:space="preserve"> </w:t>
      </w:r>
      <w:r>
        <w:rPr>
          <w:rFonts w:hint="eastAsia"/>
          <w:spacing w:val="15"/>
          <w:lang w:eastAsia="zh-CN"/>
        </w:rPr>
        <w:t>演的</w:t>
      </w:r>
      <w:r>
        <w:rPr>
          <w:spacing w:val="-74"/>
          <w:lang w:eastAsia="zh-CN"/>
        </w:rPr>
        <w:t xml:space="preserve"> </w:t>
      </w:r>
      <w:r>
        <w:rPr>
          <w:rFonts w:ascii="Times New Roman" w:hAnsi="Times New Roman"/>
          <w:spacing w:val="6"/>
          <w:lang w:eastAsia="zh-CN"/>
        </w:rPr>
        <w:t>“</w:t>
      </w:r>
      <w:r>
        <w:rPr>
          <w:rFonts w:cs="宋体" w:hint="eastAsia"/>
          <w:spacing w:val="6"/>
          <w:lang w:eastAsia="zh-CN"/>
        </w:rPr>
        <w:t>巧</w:t>
      </w:r>
      <w:r>
        <w:rPr>
          <w:rFonts w:cs="宋体"/>
          <w:spacing w:val="-75"/>
          <w:lang w:eastAsia="zh-CN"/>
        </w:rPr>
        <w:t xml:space="preserve"> </w:t>
      </w:r>
      <w:r>
        <w:rPr>
          <w:rFonts w:hint="eastAsia"/>
          <w:lang w:eastAsia="zh-CN"/>
        </w:rPr>
        <w:t>测</w:t>
      </w:r>
      <w:r>
        <w:rPr>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离</w:t>
      </w:r>
      <w:r>
        <w:rPr>
          <w:rFonts w:cs="宋体"/>
          <w:spacing w:val="-76"/>
          <w:lang w:eastAsia="zh-CN"/>
        </w:rPr>
        <w:t xml:space="preserve"> </w:t>
      </w:r>
      <w:r>
        <w:rPr>
          <w:rFonts w:ascii="Times New Roman" w:hAnsi="Times New Roman"/>
          <w:spacing w:val="7"/>
          <w:lang w:eastAsia="zh-CN"/>
        </w:rPr>
        <w:t>”</w:t>
      </w:r>
      <w:r>
        <w:rPr>
          <w:rFonts w:cs="宋体" w:hint="eastAsia"/>
          <w:spacing w:val="7"/>
          <w:lang w:eastAsia="zh-CN"/>
        </w:rPr>
        <w:t>引</w:t>
      </w:r>
      <w:r>
        <w:rPr>
          <w:rFonts w:cs="宋体"/>
          <w:spacing w:val="-75"/>
          <w:lang w:eastAsia="zh-CN"/>
        </w:rPr>
        <w:t xml:space="preserve"> </w:t>
      </w:r>
      <w:r>
        <w:rPr>
          <w:rFonts w:cs="宋体" w:hint="eastAsia"/>
          <w:lang w:eastAsia="zh-CN"/>
        </w:rPr>
        <w:t>起</w:t>
      </w:r>
      <w:r>
        <w:rPr>
          <w:rFonts w:cs="宋体"/>
          <w:spacing w:val="-75"/>
          <w:lang w:eastAsia="zh-CN"/>
        </w:rPr>
        <w:t xml:space="preserve"> </w:t>
      </w:r>
      <w:r>
        <w:rPr>
          <w:rFonts w:hint="eastAsia"/>
          <w:lang w:eastAsia="zh-CN"/>
        </w:rPr>
        <w:t>了</w:t>
      </w:r>
      <w:r>
        <w:rPr>
          <w:spacing w:val="-75"/>
          <w:lang w:eastAsia="zh-CN"/>
        </w:rPr>
        <w:t xml:space="preserve"> </w:t>
      </w:r>
      <w:r>
        <w:rPr>
          <w:rFonts w:cs="宋体" w:hint="eastAsia"/>
          <w:lang w:eastAsia="zh-CN"/>
        </w:rPr>
        <w:t>同</w:t>
      </w:r>
      <w:r>
        <w:rPr>
          <w:rFonts w:cs="宋体"/>
          <w:spacing w:val="-75"/>
          <w:lang w:eastAsia="zh-CN"/>
        </w:rPr>
        <w:t xml:space="preserve"> </w:t>
      </w:r>
      <w:r>
        <w:rPr>
          <w:rFonts w:hint="eastAsia"/>
          <w:lang w:eastAsia="zh-CN"/>
        </w:rPr>
        <w:t>学</w:t>
      </w:r>
      <w:r>
        <w:rPr>
          <w:spacing w:val="-75"/>
          <w:lang w:eastAsia="zh-CN"/>
        </w:rPr>
        <w:t xml:space="preserve"> </w:t>
      </w:r>
      <w:r>
        <w:rPr>
          <w:rFonts w:cs="宋体" w:hint="eastAsia"/>
          <w:lang w:eastAsia="zh-CN"/>
        </w:rPr>
        <w:t>们</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极</w:t>
      </w:r>
      <w:r>
        <w:rPr>
          <w:rFonts w:cs="宋体"/>
          <w:spacing w:val="-75"/>
          <w:lang w:eastAsia="zh-CN"/>
        </w:rPr>
        <w:t xml:space="preserve"> </w:t>
      </w:r>
      <w:r>
        <w:rPr>
          <w:rFonts w:hint="eastAsia"/>
          <w:lang w:eastAsia="zh-CN"/>
        </w:rPr>
        <w:t>大</w:t>
      </w:r>
      <w:r>
        <w:rPr>
          <w:spacing w:val="-75"/>
          <w:lang w:eastAsia="zh-CN"/>
        </w:rPr>
        <w:t xml:space="preserve"> </w:t>
      </w:r>
      <w:r>
        <w:rPr>
          <w:rFonts w:cs="宋体" w:hint="eastAsia"/>
          <w:spacing w:val="15"/>
          <w:lang w:eastAsia="zh-CN"/>
        </w:rPr>
        <w:t>兴趣</w:t>
      </w:r>
      <w:r>
        <w:rPr>
          <w:rFonts w:cs="宋体"/>
          <w:spacing w:val="-75"/>
          <w:lang w:eastAsia="zh-CN"/>
        </w:rPr>
        <w:t xml:space="preserve"> </w:t>
      </w:r>
      <w:r>
        <w:rPr>
          <w:rFonts w:hint="eastAsia"/>
          <w:spacing w:val="-5"/>
          <w:lang w:eastAsia="zh-CN"/>
        </w:rPr>
        <w:t>．</w:t>
      </w:r>
      <w:r>
        <w:rPr>
          <w:rFonts w:cs="宋体" w:hint="eastAsia"/>
          <w:spacing w:val="30"/>
          <w:lang w:eastAsia="zh-CN"/>
        </w:rPr>
        <w:t>如</w:t>
      </w:r>
      <w:r>
        <w:rPr>
          <w:rFonts w:cs="宋体" w:hint="eastAsia"/>
          <w:lang w:eastAsia="zh-CN"/>
        </w:rPr>
        <w:t>图</w:t>
      </w:r>
      <w:r>
        <w:rPr>
          <w:rFonts w:cs="宋体"/>
          <w:spacing w:val="-75"/>
          <w:lang w:eastAsia="zh-CN"/>
        </w:rPr>
        <w:t xml:space="preserve"> </w:t>
      </w:r>
      <w:r>
        <w:rPr>
          <w:rFonts w:hint="eastAsia"/>
          <w:lang w:eastAsia="zh-CN"/>
        </w:rPr>
        <w:t>，</w:t>
      </w:r>
      <w:r>
        <w:rPr>
          <w:spacing w:val="102"/>
          <w:lang w:eastAsia="zh-CN"/>
        </w:rPr>
        <w:t xml:space="preserve"> </w:t>
      </w:r>
      <w:r>
        <w:rPr>
          <w:rFonts w:cs="宋体" w:hint="eastAsia"/>
          <w:lang w:eastAsia="zh-CN"/>
        </w:rPr>
        <w:t>桌</w:t>
      </w:r>
      <w:r>
        <w:rPr>
          <w:rFonts w:cs="宋体"/>
          <w:spacing w:val="-75"/>
          <w:lang w:eastAsia="zh-CN"/>
        </w:rPr>
        <w:t xml:space="preserve"> </w:t>
      </w:r>
      <w:r>
        <w:rPr>
          <w:rFonts w:hint="eastAsia"/>
          <w:spacing w:val="30"/>
          <w:lang w:eastAsia="zh-CN"/>
        </w:rPr>
        <w:t>面</w:t>
      </w:r>
      <w:r>
        <w:rPr>
          <w:rFonts w:hint="eastAsia"/>
          <w:lang w:eastAsia="zh-CN"/>
        </w:rPr>
        <w:t>上</w:t>
      </w:r>
      <w:r>
        <w:rPr>
          <w:spacing w:val="-75"/>
          <w:lang w:eastAsia="zh-CN"/>
        </w:rPr>
        <w:t xml:space="preserve"> </w:t>
      </w:r>
      <w:r>
        <w:rPr>
          <w:rFonts w:cs="宋体" w:hint="eastAsia"/>
          <w:lang w:eastAsia="zh-CN"/>
        </w:rPr>
        <w:t>有</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个</w:t>
      </w:r>
      <w:r>
        <w:rPr>
          <w:rFonts w:cs="宋体"/>
          <w:spacing w:val="-75"/>
          <w:lang w:eastAsia="zh-CN"/>
        </w:rPr>
        <w:t xml:space="preserve"> </w:t>
      </w:r>
      <w:r>
        <w:rPr>
          <w:rFonts w:cs="宋体" w:hint="eastAsia"/>
          <w:spacing w:val="30"/>
          <w:lang w:eastAsia="zh-CN"/>
        </w:rPr>
        <w:t>密</w:t>
      </w:r>
      <w:r>
        <w:rPr>
          <w:rFonts w:cs="宋体" w:hint="eastAsia"/>
          <w:lang w:eastAsia="zh-CN"/>
        </w:rPr>
        <w:t>闭</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lang w:eastAsia="zh-CN"/>
        </w:rPr>
        <w:t>长</w:t>
      </w:r>
      <w:r>
        <w:rPr>
          <w:rFonts w:cs="宋体"/>
          <w:spacing w:val="-75"/>
          <w:lang w:eastAsia="zh-CN"/>
        </w:rPr>
        <w:t xml:space="preserve"> </w:t>
      </w:r>
      <w:r>
        <w:rPr>
          <w:rFonts w:cs="宋体" w:hint="eastAsia"/>
          <w:lang w:eastAsia="zh-CN"/>
        </w:rPr>
        <w:t>方</w:t>
      </w:r>
      <w:r>
        <w:rPr>
          <w:rFonts w:cs="宋体"/>
          <w:spacing w:val="-75"/>
          <w:lang w:eastAsia="zh-CN"/>
        </w:rPr>
        <w:t xml:space="preserve"> </w:t>
      </w:r>
      <w:r>
        <w:rPr>
          <w:rFonts w:cs="宋体" w:hint="eastAsia"/>
          <w:spacing w:val="30"/>
          <w:lang w:eastAsia="zh-CN"/>
        </w:rPr>
        <w:t>体</w:t>
      </w:r>
      <w:r>
        <w:rPr>
          <w:rFonts w:cs="宋体" w:hint="eastAsia"/>
          <w:lang w:eastAsia="zh-CN"/>
        </w:rPr>
        <w:t>木</w:t>
      </w:r>
      <w:r>
        <w:rPr>
          <w:rFonts w:cs="宋体"/>
          <w:spacing w:val="-75"/>
          <w:lang w:eastAsia="zh-CN"/>
        </w:rPr>
        <w:t xml:space="preserve"> </w:t>
      </w:r>
      <w:r>
        <w:rPr>
          <w:rFonts w:cs="宋体" w:hint="eastAsia"/>
          <w:lang w:eastAsia="zh-CN"/>
        </w:rPr>
        <w:t>箱</w:t>
      </w:r>
      <w:r>
        <w:rPr>
          <w:rFonts w:cs="宋体"/>
          <w:spacing w:val="-75"/>
          <w:lang w:eastAsia="zh-CN"/>
        </w:rPr>
        <w:t xml:space="preserve"> </w:t>
      </w:r>
      <w:r>
        <w:rPr>
          <w:rFonts w:hint="eastAsia"/>
          <w:lang w:eastAsia="zh-CN"/>
        </w:rPr>
        <w:t>，</w:t>
      </w:r>
      <w:r>
        <w:rPr>
          <w:spacing w:val="-84"/>
          <w:lang w:eastAsia="zh-CN"/>
        </w:rPr>
        <w:t xml:space="preserve"> </w:t>
      </w:r>
      <w:r>
        <w:rPr>
          <w:rFonts w:cs="宋体" w:hint="eastAsia"/>
          <w:lang w:eastAsia="zh-CN"/>
        </w:rPr>
        <w:t>其</w:t>
      </w:r>
      <w:r>
        <w:rPr>
          <w:rFonts w:cs="宋体"/>
          <w:spacing w:val="-75"/>
          <w:lang w:eastAsia="zh-CN"/>
        </w:rPr>
        <w:t xml:space="preserve"> </w:t>
      </w:r>
      <w:r>
        <w:rPr>
          <w:rFonts w:hint="eastAsia"/>
          <w:spacing w:val="30"/>
          <w:lang w:eastAsia="zh-CN"/>
        </w:rPr>
        <w:t>中</w:t>
      </w:r>
      <w:r>
        <w:rPr>
          <w:rFonts w:hint="eastAsia"/>
          <w:lang w:eastAsia="zh-CN"/>
        </w:rPr>
        <w:t>一</w:t>
      </w:r>
      <w:r>
        <w:rPr>
          <w:spacing w:val="-75"/>
          <w:lang w:eastAsia="zh-CN"/>
        </w:rPr>
        <w:t xml:space="preserve"> </w:t>
      </w:r>
      <w:r>
        <w:rPr>
          <w:rFonts w:cs="宋体" w:hint="eastAsia"/>
          <w:lang w:eastAsia="zh-CN"/>
        </w:rPr>
        <w:t>个</w:t>
      </w:r>
      <w:r>
        <w:rPr>
          <w:rFonts w:cs="宋体"/>
          <w:spacing w:val="-75"/>
          <w:lang w:eastAsia="zh-CN"/>
        </w:rPr>
        <w:t xml:space="preserve"> </w:t>
      </w:r>
      <w:r>
        <w:rPr>
          <w:rFonts w:cs="宋体" w:hint="eastAsia"/>
          <w:lang w:eastAsia="zh-CN"/>
        </w:rPr>
        <w:t>侧</w:t>
      </w:r>
      <w:r>
        <w:rPr>
          <w:rFonts w:cs="宋体"/>
          <w:spacing w:val="-75"/>
          <w:lang w:eastAsia="zh-CN"/>
        </w:rPr>
        <w:t xml:space="preserve"> </w:t>
      </w:r>
      <w:r>
        <w:rPr>
          <w:rFonts w:hint="eastAsia"/>
          <w:lang w:eastAsia="zh-CN"/>
        </w:rPr>
        <w:t>面</w:t>
      </w:r>
      <w:r>
        <w:rPr>
          <w:spacing w:val="-15"/>
          <w:lang w:eastAsia="zh-CN"/>
        </w:rPr>
        <w:t xml:space="preserve"> </w:t>
      </w:r>
      <w:r>
        <w:rPr>
          <w:rFonts w:ascii="Times New Roman" w:hAnsi="Times New Roman"/>
          <w:spacing w:val="16"/>
          <w:lang w:eastAsia="zh-CN"/>
        </w:rPr>
        <w:t>M</w:t>
      </w:r>
      <w:r>
        <w:rPr>
          <w:rFonts w:ascii="Times New Roman" w:hAnsi="Times New Roman"/>
          <w:lang w:eastAsia="zh-CN"/>
        </w:rPr>
        <w:t>N</w:t>
      </w:r>
      <w:r>
        <w:rPr>
          <w:rFonts w:ascii="Times New Roman" w:hAnsi="Times New Roman"/>
          <w:spacing w:val="21"/>
          <w:lang w:eastAsia="zh-CN"/>
        </w:rPr>
        <w:t xml:space="preserve"> </w:t>
      </w:r>
      <w:r>
        <w:rPr>
          <w:rFonts w:hint="eastAsia"/>
          <w:lang w:eastAsia="zh-CN"/>
        </w:rPr>
        <w:t>是</w:t>
      </w:r>
      <w:r>
        <w:rPr>
          <w:spacing w:val="-75"/>
          <w:lang w:eastAsia="zh-CN"/>
        </w:rPr>
        <w:t xml:space="preserve"> </w:t>
      </w:r>
      <w:r>
        <w:rPr>
          <w:rFonts w:cs="宋体" w:hint="eastAsia"/>
          <w:lang w:eastAsia="zh-CN"/>
        </w:rPr>
        <w:t>透</w:t>
      </w:r>
      <w:r>
        <w:rPr>
          <w:rFonts w:cs="宋体"/>
          <w:spacing w:val="-75"/>
          <w:lang w:eastAsia="zh-CN"/>
        </w:rPr>
        <w:t xml:space="preserve"> </w:t>
      </w:r>
      <w:r>
        <w:rPr>
          <w:rFonts w:cs="宋体" w:hint="eastAsia"/>
          <w:lang w:eastAsia="zh-CN"/>
        </w:rPr>
        <w:t>明</w:t>
      </w:r>
      <w:r>
        <w:rPr>
          <w:rFonts w:cs="宋体"/>
          <w:spacing w:val="-75"/>
          <w:lang w:eastAsia="zh-CN"/>
        </w:rPr>
        <w:t xml:space="preserve"> </w:t>
      </w:r>
      <w:r>
        <w:rPr>
          <w:rFonts w:cs="宋体" w:hint="eastAsia"/>
          <w:lang w:eastAsia="zh-CN"/>
        </w:rPr>
        <w:t>薄</w:t>
      </w:r>
      <w:r>
        <w:rPr>
          <w:rFonts w:cs="宋体"/>
          <w:spacing w:val="-75"/>
          <w:lang w:eastAsia="zh-CN"/>
        </w:rPr>
        <w:t xml:space="preserve"> </w:t>
      </w:r>
      <w:r>
        <w:rPr>
          <w:rFonts w:cs="宋体" w:hint="eastAsia"/>
          <w:spacing w:val="30"/>
          <w:lang w:eastAsia="zh-CN"/>
        </w:rPr>
        <w:t>玻</w:t>
      </w:r>
      <w:r>
        <w:rPr>
          <w:rFonts w:cs="宋体" w:hint="eastAsia"/>
          <w:lang w:eastAsia="zh-CN"/>
        </w:rPr>
        <w:t>璃</w:t>
      </w:r>
      <w:r>
        <w:rPr>
          <w:rFonts w:cs="宋体"/>
          <w:spacing w:val="-75"/>
          <w:lang w:eastAsia="zh-CN"/>
        </w:rPr>
        <w:t xml:space="preserve"> </w:t>
      </w:r>
      <w:r>
        <w:rPr>
          <w:rFonts w:hint="eastAsia"/>
          <w:lang w:eastAsia="zh-CN"/>
        </w:rPr>
        <w:t>，</w:t>
      </w:r>
      <w:r>
        <w:rPr>
          <w:spacing w:val="-84"/>
          <w:lang w:eastAsia="zh-CN"/>
        </w:rPr>
        <w:t xml:space="preserve"> </w:t>
      </w:r>
      <w:r>
        <w:rPr>
          <w:rFonts w:cs="宋体" w:hint="eastAsia"/>
          <w:lang w:eastAsia="zh-CN"/>
        </w:rPr>
        <w:t>箱</w:t>
      </w:r>
      <w:r>
        <w:rPr>
          <w:rFonts w:cs="宋体"/>
          <w:spacing w:val="-75"/>
          <w:lang w:eastAsia="zh-CN"/>
        </w:rPr>
        <w:t xml:space="preserve"> </w:t>
      </w:r>
      <w:r>
        <w:rPr>
          <w:rFonts w:cs="宋体" w:hint="eastAsia"/>
          <w:lang w:eastAsia="zh-CN"/>
        </w:rPr>
        <w:t>内</w:t>
      </w:r>
      <w:r>
        <w:rPr>
          <w:rFonts w:cs="宋体"/>
          <w:spacing w:val="-75"/>
          <w:lang w:eastAsia="zh-CN"/>
        </w:rPr>
        <w:t xml:space="preserve"> </w:t>
      </w:r>
      <w:r>
        <w:rPr>
          <w:rFonts w:cs="宋体" w:hint="eastAsia"/>
          <w:lang w:eastAsia="zh-CN"/>
        </w:rPr>
        <w:t>有</w:t>
      </w:r>
      <w:r>
        <w:rPr>
          <w:rFonts w:cs="宋体"/>
          <w:lang w:eastAsia="zh-CN"/>
        </w:rPr>
        <w:t xml:space="preserve"> </w:t>
      </w:r>
      <w:r>
        <w:rPr>
          <w:rFonts w:hint="eastAsia"/>
          <w:lang w:eastAsia="zh-CN"/>
        </w:rPr>
        <w:t>一</w:t>
      </w:r>
      <w:r>
        <w:rPr>
          <w:spacing w:val="-76"/>
          <w:lang w:eastAsia="zh-CN"/>
        </w:rPr>
        <w:t xml:space="preserve"> </w:t>
      </w:r>
      <w:r>
        <w:rPr>
          <w:rFonts w:cs="宋体" w:hint="eastAsia"/>
          <w:spacing w:val="30"/>
          <w:lang w:eastAsia="zh-CN"/>
        </w:rPr>
        <w:t>支蜡</w:t>
      </w:r>
      <w:r>
        <w:rPr>
          <w:rFonts w:cs="宋体" w:hint="eastAsia"/>
          <w:lang w:eastAsia="zh-CN"/>
        </w:rPr>
        <w:t>烛</w:t>
      </w:r>
      <w:r>
        <w:rPr>
          <w:rFonts w:cs="宋体"/>
          <w:spacing w:val="-7"/>
          <w:lang w:eastAsia="zh-CN"/>
        </w:rPr>
        <w:t xml:space="preserve"> </w:t>
      </w:r>
      <w:r>
        <w:rPr>
          <w:rFonts w:ascii="Times New Roman" w:hAnsi="Times New Roman"/>
          <w:spacing w:val="14"/>
          <w:lang w:eastAsia="zh-CN"/>
        </w:rPr>
        <w:t>A</w:t>
      </w:r>
      <w:r>
        <w:rPr>
          <w:rFonts w:hint="eastAsia"/>
          <w:spacing w:val="14"/>
          <w:lang w:eastAsia="zh-CN"/>
        </w:rPr>
        <w:t>．在</w:t>
      </w:r>
      <w:r>
        <w:rPr>
          <w:spacing w:val="-75"/>
          <w:lang w:eastAsia="zh-CN"/>
        </w:rPr>
        <w:t xml:space="preserve"> </w:t>
      </w:r>
      <w:r>
        <w:rPr>
          <w:rFonts w:cs="宋体" w:hint="eastAsia"/>
          <w:lang w:eastAsia="zh-CN"/>
        </w:rPr>
        <w:t>不</w:t>
      </w:r>
      <w:r>
        <w:rPr>
          <w:rFonts w:cs="宋体"/>
          <w:spacing w:val="-75"/>
          <w:lang w:eastAsia="zh-CN"/>
        </w:rPr>
        <w:t xml:space="preserve"> </w:t>
      </w:r>
      <w:r>
        <w:rPr>
          <w:rFonts w:cs="宋体" w:hint="eastAsia"/>
          <w:lang w:eastAsia="zh-CN"/>
        </w:rPr>
        <w:t>打</w:t>
      </w:r>
      <w:r>
        <w:rPr>
          <w:rFonts w:cs="宋体"/>
          <w:spacing w:val="-75"/>
          <w:lang w:eastAsia="zh-CN"/>
        </w:rPr>
        <w:t xml:space="preserve"> </w:t>
      </w:r>
      <w:r>
        <w:rPr>
          <w:rFonts w:cs="宋体" w:hint="eastAsia"/>
          <w:lang w:eastAsia="zh-CN"/>
        </w:rPr>
        <w:t>开</w:t>
      </w:r>
      <w:r>
        <w:rPr>
          <w:rFonts w:cs="宋体"/>
          <w:spacing w:val="-75"/>
          <w:lang w:eastAsia="zh-CN"/>
        </w:rPr>
        <w:t xml:space="preserve"> </w:t>
      </w:r>
      <w:r>
        <w:rPr>
          <w:rFonts w:cs="宋体" w:hint="eastAsia"/>
          <w:lang w:eastAsia="zh-CN"/>
        </w:rPr>
        <w:t>箱</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情况</w:t>
      </w:r>
      <w:r>
        <w:rPr>
          <w:rFonts w:cs="宋体"/>
          <w:spacing w:val="-75"/>
          <w:lang w:eastAsia="zh-CN"/>
        </w:rPr>
        <w:t xml:space="preserve"> </w:t>
      </w:r>
      <w:r>
        <w:rPr>
          <w:rFonts w:cs="宋体" w:hint="eastAsia"/>
          <w:lang w:eastAsia="zh-CN"/>
        </w:rPr>
        <w:t>下</w:t>
      </w:r>
      <w:r>
        <w:rPr>
          <w:rFonts w:cs="宋体"/>
          <w:spacing w:val="-75"/>
          <w:lang w:eastAsia="zh-CN"/>
        </w:rPr>
        <w:t xml:space="preserve"> </w:t>
      </w:r>
      <w:r>
        <w:rPr>
          <w:rFonts w:hint="eastAsia"/>
          <w:lang w:eastAsia="zh-CN"/>
        </w:rPr>
        <w:t>，</w:t>
      </w:r>
      <w:r>
        <w:rPr>
          <w:spacing w:val="-75"/>
          <w:lang w:eastAsia="zh-CN"/>
        </w:rPr>
        <w:t xml:space="preserve"> </w:t>
      </w:r>
      <w:r>
        <w:rPr>
          <w:rFonts w:cs="宋体" w:hint="eastAsia"/>
          <w:spacing w:val="30"/>
          <w:lang w:eastAsia="zh-CN"/>
        </w:rPr>
        <w:t>他利</w:t>
      </w:r>
      <w:r>
        <w:rPr>
          <w:rFonts w:cs="宋体" w:hint="eastAsia"/>
          <w:lang w:eastAsia="zh-CN"/>
        </w:rPr>
        <w:t>用</w:t>
      </w:r>
      <w:r>
        <w:rPr>
          <w:rFonts w:cs="宋体"/>
          <w:spacing w:val="-75"/>
          <w:lang w:eastAsia="zh-CN"/>
        </w:rPr>
        <w:t xml:space="preserve"> </w:t>
      </w:r>
      <w:r>
        <w:rPr>
          <w:rFonts w:hint="eastAsia"/>
          <w:lang w:eastAsia="zh-CN"/>
        </w:rPr>
        <w:t>一</w:t>
      </w:r>
      <w:r>
        <w:rPr>
          <w:spacing w:val="-75"/>
          <w:lang w:eastAsia="zh-CN"/>
        </w:rPr>
        <w:t xml:space="preserve"> </w:t>
      </w:r>
      <w:r>
        <w:rPr>
          <w:rFonts w:cs="宋体" w:hint="eastAsia"/>
          <w:lang w:eastAsia="zh-CN"/>
        </w:rPr>
        <w:t>支</w:t>
      </w:r>
      <w:r>
        <w:rPr>
          <w:rFonts w:cs="宋体"/>
          <w:spacing w:val="-75"/>
          <w:lang w:eastAsia="zh-CN"/>
        </w:rPr>
        <w:t xml:space="preserve"> </w:t>
      </w:r>
      <w:r>
        <w:rPr>
          <w:rFonts w:cs="宋体" w:hint="eastAsia"/>
          <w:lang w:eastAsia="zh-CN"/>
        </w:rPr>
        <w:t>完</w:t>
      </w:r>
      <w:r>
        <w:rPr>
          <w:rFonts w:cs="宋体"/>
          <w:spacing w:val="-75"/>
          <w:lang w:eastAsia="zh-CN"/>
        </w:rPr>
        <w:t xml:space="preserve"> </w:t>
      </w:r>
      <w:r>
        <w:rPr>
          <w:rFonts w:cs="宋体" w:hint="eastAsia"/>
          <w:lang w:eastAsia="zh-CN"/>
        </w:rPr>
        <w:t>全</w:t>
      </w:r>
      <w:r>
        <w:rPr>
          <w:rFonts w:cs="宋体"/>
          <w:spacing w:val="-75"/>
          <w:lang w:eastAsia="zh-CN"/>
        </w:rPr>
        <w:t xml:space="preserve"> </w:t>
      </w:r>
      <w:r>
        <w:rPr>
          <w:rFonts w:cs="宋体" w:hint="eastAsia"/>
          <w:lang w:eastAsia="zh-CN"/>
        </w:rPr>
        <w:t>相</w:t>
      </w:r>
      <w:r>
        <w:rPr>
          <w:rFonts w:cs="宋体"/>
          <w:spacing w:val="-76"/>
          <w:lang w:eastAsia="zh-CN"/>
        </w:rPr>
        <w:t xml:space="preserve"> </w:t>
      </w:r>
      <w:r>
        <w:rPr>
          <w:rFonts w:cs="宋体" w:hint="eastAsia"/>
          <w:lang w:eastAsia="zh-CN"/>
        </w:rPr>
        <w:t>同</w:t>
      </w:r>
      <w:r>
        <w:rPr>
          <w:rFonts w:cs="宋体"/>
          <w:spacing w:val="-75"/>
          <w:lang w:eastAsia="zh-CN"/>
        </w:rPr>
        <w:t xml:space="preserve"> </w:t>
      </w:r>
      <w:r>
        <w:rPr>
          <w:rFonts w:hint="eastAsia"/>
          <w:lang w:eastAsia="zh-CN"/>
        </w:rPr>
        <w:t>的</w:t>
      </w:r>
      <w:r>
        <w:rPr>
          <w:spacing w:val="-75"/>
          <w:lang w:eastAsia="zh-CN"/>
        </w:rPr>
        <w:t xml:space="preserve"> </w:t>
      </w:r>
      <w:r>
        <w:rPr>
          <w:rFonts w:cs="宋体" w:hint="eastAsia"/>
          <w:spacing w:val="15"/>
          <w:lang w:eastAsia="zh-CN"/>
        </w:rPr>
        <w:t>蜡烛</w:t>
      </w:r>
      <w:r>
        <w:rPr>
          <w:rFonts w:cs="宋体"/>
          <w:spacing w:val="-15"/>
          <w:lang w:eastAsia="zh-CN"/>
        </w:rPr>
        <w:t xml:space="preserve"> </w:t>
      </w:r>
      <w:r>
        <w:rPr>
          <w:rFonts w:ascii="Times New Roman" w:hAnsi="Times New Roman"/>
          <w:spacing w:val="7"/>
          <w:lang w:eastAsia="zh-CN"/>
        </w:rPr>
        <w:t>B</w:t>
      </w:r>
      <w:r>
        <w:rPr>
          <w:rFonts w:cs="宋体" w:hint="eastAsia"/>
          <w:spacing w:val="7"/>
          <w:lang w:eastAsia="zh-CN"/>
        </w:rPr>
        <w:t>、</w:t>
      </w:r>
      <w:r>
        <w:rPr>
          <w:rFonts w:cs="宋体"/>
          <w:spacing w:val="-75"/>
          <w:lang w:eastAsia="zh-CN"/>
        </w:rPr>
        <w:t xml:space="preserve"> </w:t>
      </w:r>
      <w:r>
        <w:rPr>
          <w:rFonts w:cs="宋体" w:hint="eastAsia"/>
          <w:lang w:eastAsia="zh-CN"/>
        </w:rPr>
        <w:t>刻</w:t>
      </w:r>
      <w:r>
        <w:rPr>
          <w:rFonts w:cs="宋体"/>
          <w:spacing w:val="-75"/>
          <w:lang w:eastAsia="zh-CN"/>
        </w:rPr>
        <w:t xml:space="preserve"> </w:t>
      </w:r>
      <w:r>
        <w:rPr>
          <w:rFonts w:hint="eastAsia"/>
          <w:lang w:eastAsia="zh-CN"/>
        </w:rPr>
        <w:t>度</w:t>
      </w:r>
      <w:r>
        <w:rPr>
          <w:spacing w:val="242"/>
          <w:lang w:eastAsia="zh-CN"/>
        </w:rPr>
        <w:t xml:space="preserve"> </w:t>
      </w:r>
      <w:r>
        <w:rPr>
          <w:rFonts w:cs="宋体" w:hint="eastAsia"/>
          <w:lang w:eastAsia="zh-CN"/>
        </w:rPr>
        <w:t>尺</w:t>
      </w:r>
      <w:r>
        <w:rPr>
          <w:rFonts w:cs="宋体"/>
          <w:spacing w:val="-75"/>
          <w:lang w:eastAsia="zh-CN"/>
        </w:rPr>
        <w:t xml:space="preserve"> </w:t>
      </w:r>
      <w:r>
        <w:rPr>
          <w:rFonts w:cs="宋体" w:hint="eastAsia"/>
          <w:lang w:eastAsia="zh-CN"/>
        </w:rPr>
        <w:t>、</w:t>
      </w:r>
      <w:r>
        <w:rPr>
          <w:rFonts w:cs="宋体"/>
          <w:spacing w:val="-75"/>
          <w:lang w:eastAsia="zh-CN"/>
        </w:rPr>
        <w:t xml:space="preserve"> </w:t>
      </w:r>
      <w:r>
        <w:rPr>
          <w:rFonts w:cs="宋体" w:hint="eastAsia"/>
          <w:lang w:eastAsia="zh-CN"/>
        </w:rPr>
        <w:t>火</w:t>
      </w:r>
      <w:r>
        <w:rPr>
          <w:rFonts w:cs="宋体"/>
          <w:spacing w:val="-75"/>
          <w:lang w:eastAsia="zh-CN"/>
        </w:rPr>
        <w:t xml:space="preserve"> </w:t>
      </w:r>
      <w:r>
        <w:rPr>
          <w:rFonts w:cs="宋体" w:hint="eastAsia"/>
          <w:lang w:eastAsia="zh-CN"/>
        </w:rPr>
        <w:t>柴</w:t>
      </w:r>
      <w:r>
        <w:rPr>
          <w:rFonts w:cs="宋体"/>
          <w:spacing w:val="-75"/>
          <w:lang w:eastAsia="zh-CN"/>
        </w:rPr>
        <w:t xml:space="preserve"> </w:t>
      </w:r>
      <w:r>
        <w:rPr>
          <w:rFonts w:hint="eastAsia"/>
          <w:spacing w:val="30"/>
          <w:lang w:eastAsia="zh-CN"/>
        </w:rPr>
        <w:t>测出</w:t>
      </w:r>
      <w:r>
        <w:rPr>
          <w:rFonts w:hint="eastAsia"/>
          <w:lang w:eastAsia="zh-CN"/>
        </w:rPr>
        <w:t>了</w:t>
      </w:r>
      <w:r>
        <w:rPr>
          <w:spacing w:val="-75"/>
          <w:lang w:eastAsia="zh-CN"/>
        </w:rPr>
        <w:t xml:space="preserve"> </w:t>
      </w:r>
      <w:r>
        <w:rPr>
          <w:rFonts w:cs="宋体" w:hint="eastAsia"/>
          <w:lang w:eastAsia="zh-CN"/>
        </w:rPr>
        <w:t>箱</w:t>
      </w:r>
      <w:r>
        <w:rPr>
          <w:rFonts w:cs="宋体"/>
          <w:spacing w:val="-75"/>
          <w:lang w:eastAsia="zh-CN"/>
        </w:rPr>
        <w:t xml:space="preserve"> </w:t>
      </w:r>
      <w:r>
        <w:rPr>
          <w:rFonts w:cs="宋体" w:hint="eastAsia"/>
          <w:lang w:eastAsia="zh-CN"/>
        </w:rPr>
        <w:t>内</w:t>
      </w:r>
      <w:r>
        <w:rPr>
          <w:rFonts w:cs="宋体"/>
          <w:spacing w:val="-75"/>
          <w:lang w:eastAsia="zh-CN"/>
        </w:rPr>
        <w:t xml:space="preserve"> </w:t>
      </w:r>
      <w:r>
        <w:rPr>
          <w:rFonts w:cs="宋体" w:hint="eastAsia"/>
          <w:spacing w:val="15"/>
          <w:lang w:eastAsia="zh-CN"/>
        </w:rPr>
        <w:t>蜡烛</w:t>
      </w:r>
      <w:r>
        <w:rPr>
          <w:rFonts w:cs="宋体"/>
          <w:spacing w:val="-14"/>
          <w:lang w:eastAsia="zh-CN"/>
        </w:rPr>
        <w:t xml:space="preserve"> </w:t>
      </w:r>
      <w:r>
        <w:rPr>
          <w:rFonts w:ascii="Times New Roman" w:hAnsi="Times New Roman"/>
          <w:lang w:eastAsia="zh-CN"/>
        </w:rPr>
        <w:t>A</w:t>
      </w:r>
      <w:r>
        <w:rPr>
          <w:rFonts w:ascii="Times New Roman" w:hAnsi="Times New Roman"/>
          <w:spacing w:val="21"/>
          <w:lang w:eastAsia="zh-CN"/>
        </w:rPr>
        <w:t xml:space="preserve"> </w:t>
      </w:r>
      <w:r>
        <w:rPr>
          <w:rFonts w:cs="宋体" w:hint="eastAsia"/>
          <w:lang w:eastAsia="zh-CN"/>
        </w:rPr>
        <w:t>到</w:t>
      </w:r>
      <w:r>
        <w:rPr>
          <w:rFonts w:cs="宋体"/>
          <w:spacing w:val="-75"/>
          <w:lang w:eastAsia="zh-CN"/>
        </w:rPr>
        <w:t xml:space="preserve"> </w:t>
      </w:r>
      <w:r>
        <w:rPr>
          <w:rFonts w:cs="宋体" w:hint="eastAsia"/>
          <w:lang w:eastAsia="zh-CN"/>
        </w:rPr>
        <w:t>侧</w:t>
      </w:r>
      <w:r>
        <w:rPr>
          <w:rFonts w:cs="宋体"/>
          <w:spacing w:val="-75"/>
          <w:lang w:eastAsia="zh-CN"/>
        </w:rPr>
        <w:t xml:space="preserve"> </w:t>
      </w:r>
      <w:r>
        <w:rPr>
          <w:rFonts w:hint="eastAsia"/>
          <w:lang w:eastAsia="zh-CN"/>
        </w:rPr>
        <w:t>面</w:t>
      </w:r>
      <w:r>
        <w:rPr>
          <w:spacing w:val="-15"/>
          <w:lang w:eastAsia="zh-CN"/>
        </w:rPr>
        <w:t xml:space="preserve"> </w:t>
      </w:r>
      <w:r>
        <w:rPr>
          <w:rFonts w:ascii="Times New Roman" w:hAnsi="Times New Roman"/>
          <w:spacing w:val="8"/>
          <w:lang w:eastAsia="zh-CN"/>
        </w:rPr>
        <w:t>MN</w:t>
      </w:r>
      <w:r>
        <w:rPr>
          <w:rFonts w:ascii="Times New Roman" w:hAnsi="Times New Roman"/>
          <w:spacing w:val="21"/>
          <w:lang w:eastAsia="zh-CN"/>
        </w:rPr>
        <w:t xml:space="preserve"> </w:t>
      </w:r>
      <w:r>
        <w:rPr>
          <w:rFonts w:hint="eastAsia"/>
          <w:lang w:eastAsia="zh-CN"/>
        </w:rPr>
        <w:t>的</w:t>
      </w:r>
      <w:r>
        <w:rPr>
          <w:spacing w:val="-75"/>
          <w:lang w:eastAsia="zh-CN"/>
        </w:rPr>
        <w:t xml:space="preserve"> </w:t>
      </w:r>
      <w:r>
        <w:rPr>
          <w:rFonts w:cs="宋体" w:hint="eastAsia"/>
          <w:lang w:eastAsia="zh-CN"/>
        </w:rPr>
        <w:t>距</w:t>
      </w:r>
      <w:r>
        <w:rPr>
          <w:rFonts w:cs="宋体"/>
          <w:spacing w:val="-75"/>
          <w:lang w:eastAsia="zh-CN"/>
        </w:rPr>
        <w:t xml:space="preserve"> </w:t>
      </w:r>
      <w:r>
        <w:rPr>
          <w:rFonts w:cs="宋体" w:hint="eastAsia"/>
          <w:lang w:eastAsia="zh-CN"/>
        </w:rPr>
        <w:t>离</w:t>
      </w:r>
      <w:r>
        <w:rPr>
          <w:rFonts w:cs="宋体"/>
          <w:spacing w:val="-75"/>
          <w:lang w:eastAsia="zh-CN"/>
        </w:rPr>
        <w:t xml:space="preserve"> </w:t>
      </w:r>
      <w:r>
        <w:rPr>
          <w:rFonts w:hint="eastAsia"/>
          <w:lang w:eastAsia="zh-CN"/>
        </w:rPr>
        <w:t>，</w:t>
      </w:r>
      <w:r>
        <w:rPr>
          <w:spacing w:val="-75"/>
          <w:lang w:eastAsia="zh-CN"/>
        </w:rPr>
        <w:t xml:space="preserve"> </w:t>
      </w:r>
      <w:r>
        <w:rPr>
          <w:rFonts w:cs="宋体" w:hint="eastAsia"/>
          <w:lang w:eastAsia="zh-CN"/>
        </w:rPr>
        <w:t>方</w:t>
      </w:r>
      <w:r>
        <w:rPr>
          <w:rFonts w:cs="宋体"/>
          <w:spacing w:val="-75"/>
          <w:lang w:eastAsia="zh-CN"/>
        </w:rPr>
        <w:t xml:space="preserve"> </w:t>
      </w:r>
      <w:r>
        <w:rPr>
          <w:rFonts w:cs="宋体" w:hint="eastAsia"/>
          <w:lang w:eastAsia="zh-CN"/>
        </w:rPr>
        <w:t>法</w:t>
      </w:r>
      <w:r>
        <w:rPr>
          <w:rFonts w:cs="宋体"/>
          <w:spacing w:val="-75"/>
          <w:lang w:eastAsia="zh-CN"/>
        </w:rPr>
        <w:t xml:space="preserve"> </w:t>
      </w:r>
      <w:r>
        <w:rPr>
          <w:rFonts w:cs="宋体" w:hint="eastAsia"/>
          <w:spacing w:val="15"/>
          <w:lang w:eastAsia="zh-CN"/>
        </w:rPr>
        <w:t>如下</w:t>
      </w:r>
      <w:r>
        <w:rPr>
          <w:rFonts w:cs="宋体"/>
          <w:spacing w:val="-75"/>
          <w:lang w:eastAsia="zh-CN"/>
        </w:rPr>
        <w:t xml:space="preserve"> </w:t>
      </w:r>
      <w:r>
        <w:rPr>
          <w:rFonts w:cs="宋体" w:hint="eastAsia"/>
          <w:lang w:eastAsia="zh-CN"/>
        </w:rPr>
        <w:t>：</w:t>
      </w:r>
    </w:p>
    <w:p w:rsidR="001B72D3" w:rsidRDefault="001B72D3">
      <w:pPr>
        <w:pStyle w:val="BodyText"/>
        <w:spacing w:before="16"/>
        <w:ind w:left="647"/>
        <w:rPr>
          <w:rFonts w:cs="宋体"/>
          <w:lang w:eastAsia="zh-CN"/>
        </w:rPr>
      </w:pPr>
      <w:r>
        <w:rPr>
          <w:rFonts w:ascii="Times New Roman" w:hAnsi="Times New Roman"/>
          <w:spacing w:val="14"/>
          <w:lang w:eastAsia="zh-CN"/>
        </w:rPr>
        <w:t>a</w:t>
      </w:r>
      <w:r>
        <w:rPr>
          <w:rFonts w:hint="eastAsia"/>
          <w:lang w:eastAsia="zh-CN"/>
        </w:rPr>
        <w:t>．</w:t>
      </w:r>
      <w:r>
        <w:rPr>
          <w:spacing w:val="-76"/>
          <w:lang w:eastAsia="zh-CN"/>
        </w:rPr>
        <w:t xml:space="preserve"> </w:t>
      </w:r>
      <w:r>
        <w:rPr>
          <w:rFonts w:cs="宋体" w:hint="eastAsia"/>
          <w:lang w:eastAsia="zh-CN"/>
        </w:rPr>
        <w:t>把</w:t>
      </w:r>
      <w:r>
        <w:rPr>
          <w:rFonts w:cs="宋体"/>
          <w:spacing w:val="-75"/>
          <w:lang w:eastAsia="zh-CN"/>
        </w:rPr>
        <w:t xml:space="preserve"> </w:t>
      </w:r>
      <w:r>
        <w:rPr>
          <w:rFonts w:cs="宋体" w:hint="eastAsia"/>
          <w:spacing w:val="30"/>
          <w:lang w:eastAsia="zh-CN"/>
        </w:rPr>
        <w:t>蜡</w:t>
      </w:r>
      <w:r>
        <w:rPr>
          <w:rFonts w:cs="宋体" w:hint="eastAsia"/>
          <w:lang w:eastAsia="zh-CN"/>
        </w:rPr>
        <w:t>烛</w:t>
      </w:r>
      <w:r>
        <w:rPr>
          <w:rFonts w:cs="宋体"/>
          <w:spacing w:val="-15"/>
          <w:lang w:eastAsia="zh-CN"/>
        </w:rPr>
        <w:t xml:space="preserve"> </w:t>
      </w:r>
      <w:r>
        <w:rPr>
          <w:rFonts w:ascii="Times New Roman" w:hAnsi="Times New Roman"/>
          <w:lang w:eastAsia="zh-CN"/>
        </w:rPr>
        <w:t>B</w:t>
      </w:r>
      <w:r>
        <w:rPr>
          <w:rFonts w:ascii="Times New Roman" w:hAnsi="Times New Roman"/>
          <w:spacing w:val="22"/>
          <w:lang w:eastAsia="zh-CN"/>
        </w:rPr>
        <w:t xml:space="preserve"> </w:t>
      </w:r>
      <w:r>
        <w:rPr>
          <w:rFonts w:cs="宋体" w:hint="eastAsia"/>
          <w:spacing w:val="30"/>
          <w:lang w:eastAsia="zh-CN"/>
        </w:rPr>
        <w:t>放</w:t>
      </w:r>
      <w:r>
        <w:rPr>
          <w:rFonts w:cs="宋体" w:hint="eastAsia"/>
          <w:lang w:eastAsia="zh-CN"/>
        </w:rPr>
        <w:t>到</w:t>
      </w:r>
      <w:r>
        <w:rPr>
          <w:rFonts w:cs="宋体"/>
          <w:spacing w:val="-75"/>
          <w:lang w:eastAsia="zh-CN"/>
        </w:rPr>
        <w:t xml:space="preserve"> </w:t>
      </w:r>
      <w:r>
        <w:rPr>
          <w:rFonts w:cs="宋体" w:hint="eastAsia"/>
          <w:lang w:eastAsia="zh-CN"/>
        </w:rPr>
        <w:t>箱</w:t>
      </w:r>
      <w:r>
        <w:rPr>
          <w:rFonts w:cs="宋体"/>
          <w:spacing w:val="-75"/>
          <w:lang w:eastAsia="zh-CN"/>
        </w:rPr>
        <w:t xml:space="preserve"> </w:t>
      </w:r>
      <w:r>
        <w:rPr>
          <w:rFonts w:cs="宋体" w:hint="eastAsia"/>
          <w:lang w:eastAsia="zh-CN"/>
        </w:rPr>
        <w:t>子</w:t>
      </w:r>
      <w:r>
        <w:rPr>
          <w:rFonts w:cs="宋体"/>
          <w:spacing w:val="-75"/>
          <w:lang w:eastAsia="zh-CN"/>
        </w:rPr>
        <w:t xml:space="preserve"> </w:t>
      </w:r>
      <w:r>
        <w:rPr>
          <w:rFonts w:cs="宋体" w:hint="eastAsia"/>
          <w:lang w:eastAsia="zh-CN"/>
        </w:rPr>
        <w:t>侧</w:t>
      </w:r>
      <w:r>
        <w:rPr>
          <w:rFonts w:cs="宋体"/>
          <w:spacing w:val="-76"/>
          <w:lang w:eastAsia="zh-CN"/>
        </w:rPr>
        <w:t xml:space="preserve"> </w:t>
      </w:r>
      <w:r>
        <w:rPr>
          <w:rFonts w:hint="eastAsia"/>
          <w:lang w:eastAsia="zh-CN"/>
        </w:rPr>
        <w:t>面</w:t>
      </w:r>
      <w:r>
        <w:rPr>
          <w:spacing w:val="-15"/>
          <w:lang w:eastAsia="zh-CN"/>
        </w:rPr>
        <w:t xml:space="preserve"> </w:t>
      </w:r>
      <w:r>
        <w:rPr>
          <w:rFonts w:ascii="Times New Roman" w:hAnsi="Times New Roman"/>
          <w:spacing w:val="16"/>
          <w:lang w:eastAsia="zh-CN"/>
        </w:rPr>
        <w:t>M</w:t>
      </w:r>
      <w:r>
        <w:rPr>
          <w:rFonts w:ascii="Times New Roman" w:hAnsi="Times New Roman"/>
          <w:lang w:eastAsia="zh-CN"/>
        </w:rPr>
        <w:t>N</w:t>
      </w:r>
      <w:r>
        <w:rPr>
          <w:rFonts w:ascii="Times New Roman" w:hAnsi="Times New Roman"/>
          <w:spacing w:val="21"/>
          <w:lang w:eastAsia="zh-CN"/>
        </w:rPr>
        <w:t xml:space="preserve"> </w:t>
      </w:r>
      <w:r>
        <w:rPr>
          <w:rFonts w:hint="eastAsia"/>
          <w:lang w:eastAsia="zh-CN"/>
        </w:rPr>
        <w:t>的</w:t>
      </w:r>
      <w:r>
        <w:rPr>
          <w:spacing w:val="-75"/>
          <w:lang w:eastAsia="zh-CN"/>
        </w:rPr>
        <w:t xml:space="preserve"> </w:t>
      </w:r>
      <w:r>
        <w:rPr>
          <w:rFonts w:cs="宋体" w:hint="eastAsia"/>
          <w:lang w:eastAsia="zh-CN"/>
        </w:rPr>
        <w:t>右</w:t>
      </w:r>
      <w:r>
        <w:rPr>
          <w:rFonts w:cs="宋体"/>
          <w:spacing w:val="-75"/>
          <w:lang w:eastAsia="zh-CN"/>
        </w:rPr>
        <w:t xml:space="preserve"> </w:t>
      </w:r>
      <w:r>
        <w:rPr>
          <w:rFonts w:cs="宋体" w:hint="eastAsia"/>
          <w:lang w:eastAsia="zh-CN"/>
        </w:rPr>
        <w:t>侧</w:t>
      </w:r>
      <w:r>
        <w:rPr>
          <w:rFonts w:cs="宋体"/>
          <w:spacing w:val="-75"/>
          <w:lang w:eastAsia="zh-CN"/>
        </w:rPr>
        <w:t xml:space="preserve"> </w:t>
      </w:r>
      <w:r>
        <w:rPr>
          <w:rFonts w:cs="宋体" w:hint="eastAsia"/>
          <w:lang w:eastAsia="zh-CN"/>
        </w:rPr>
        <w:t>桌</w:t>
      </w:r>
      <w:r>
        <w:rPr>
          <w:rFonts w:cs="宋体"/>
          <w:spacing w:val="-75"/>
          <w:lang w:eastAsia="zh-CN"/>
        </w:rPr>
        <w:t xml:space="preserve"> </w:t>
      </w:r>
      <w:r>
        <w:rPr>
          <w:rFonts w:hint="eastAsia"/>
          <w:spacing w:val="30"/>
          <w:lang w:eastAsia="zh-CN"/>
        </w:rPr>
        <w:t>面</w:t>
      </w:r>
      <w:r>
        <w:rPr>
          <w:rFonts w:hint="eastAsia"/>
          <w:lang w:eastAsia="zh-CN"/>
        </w:rPr>
        <w:t>上</w:t>
      </w:r>
      <w:r>
        <w:rPr>
          <w:spacing w:val="-76"/>
          <w:lang w:eastAsia="zh-CN"/>
        </w:rPr>
        <w:t xml:space="preserve"> </w:t>
      </w:r>
      <w:r>
        <w:rPr>
          <w:rFonts w:cs="宋体" w:hint="eastAsia"/>
          <w:lang w:eastAsia="zh-CN"/>
        </w:rPr>
        <w:t>并</w:t>
      </w:r>
      <w:r>
        <w:rPr>
          <w:rFonts w:cs="宋体"/>
          <w:spacing w:val="-75"/>
          <w:lang w:eastAsia="zh-CN"/>
        </w:rPr>
        <w:t xml:space="preserve"> </w:t>
      </w:r>
      <w:r>
        <w:rPr>
          <w:rFonts w:cs="宋体" w:hint="eastAsia"/>
          <w:lang w:eastAsia="zh-CN"/>
        </w:rPr>
        <w:t>点</w:t>
      </w:r>
      <w:r>
        <w:rPr>
          <w:rFonts w:cs="宋体"/>
          <w:spacing w:val="-75"/>
          <w:lang w:eastAsia="zh-CN"/>
        </w:rPr>
        <w:t xml:space="preserve"> </w:t>
      </w:r>
      <w:r>
        <w:rPr>
          <w:rFonts w:cs="宋体" w:hint="eastAsia"/>
          <w:lang w:eastAsia="zh-CN"/>
        </w:rPr>
        <w:t>燃</w:t>
      </w:r>
      <w:r>
        <w:rPr>
          <w:rFonts w:cs="宋体"/>
          <w:spacing w:val="-75"/>
          <w:lang w:eastAsia="zh-CN"/>
        </w:rPr>
        <w:t xml:space="preserve"> </w:t>
      </w:r>
      <w:r>
        <w:rPr>
          <w:rFonts w:cs="宋体" w:hint="eastAsia"/>
          <w:lang w:eastAsia="zh-CN"/>
        </w:rPr>
        <w:t>；</w:t>
      </w:r>
    </w:p>
    <w:p w:rsidR="001B72D3" w:rsidRDefault="001B72D3">
      <w:pPr>
        <w:pStyle w:val="BodyText"/>
        <w:tabs>
          <w:tab w:val="left" w:pos="5082"/>
        </w:tabs>
        <w:ind w:left="633"/>
        <w:rPr>
          <w:rFonts w:ascii="Times New Roman" w:hAnsi="Times New Roman"/>
          <w:lang w:eastAsia="zh-CN"/>
        </w:rPr>
      </w:pPr>
      <w:r>
        <w:rPr>
          <w:noProof/>
          <w:lang w:eastAsia="zh-CN"/>
        </w:rPr>
        <w:pict>
          <v:group id="_x0000_s7677" style="position:absolute;left:0;text-align:left;margin-left:283.7pt;margin-top:14.55pt;width:153.9pt;height:59.3pt;z-index:-251655680;mso-position-horizontal-relative:page" coordorigin="5674,291" coordsize="3078,1186">
            <v:shape id="_x0000_s7678" type="#_x0000_t75" style="position:absolute;left:5678;top:1415;width:3068;height:56">
              <v:imagedata r:id="rId95" o:title=""/>
            </v:shape>
            <v:group id="_x0000_s7679" style="position:absolute;left:5678;top:1415;width:3069;height:57" coordorigin="5678,1415" coordsize="3069,57">
              <v:shape id="_x0000_s7680" style="position:absolute;left:5678;top:1415;width:3069;height:57" coordorigin="5678,1415" coordsize="3069,57" path="m5678,1472r3069,l8747,1415r-3069,l5678,1472xe" filled="f" strokeweight=".48pt">
                <v:path arrowok="t"/>
              </v:shape>
            </v:group>
            <v:group id="_x0000_s7681" style="position:absolute;left:5888;top:377;width:1276;height:1036" coordorigin="5888,377" coordsize="1276,1036">
              <v:shape id="_x0000_s7682" style="position:absolute;left:5888;top:377;width:1276;height:1036" coordorigin="5888,377" coordsize="1276,1036" path="m5888,1413r1276,l7164,377r-1276,l5888,1413xe" filled="f" strokeweight=".48pt">
                <v:path arrowok="t"/>
              </v:shape>
              <v:shape id="_x0000_s7683" type="#_x0000_t75" style="position:absolute;left:6186;top:784;width:125;height:624">
                <v:imagedata r:id="rId96" o:title=""/>
              </v:shape>
            </v:group>
            <v:group id="_x0000_s7684" style="position:absolute;left:6186;top:784;width:125;height:624" coordorigin="6186,784" coordsize="125,624">
              <v:shape id="_x0000_s7685" style="position:absolute;left:6186;top:784;width:125;height:624" coordorigin="6186,784" coordsize="125,624" path="m6186,1408r125,l6311,784r-125,l6186,1408xe" filled="f" strokeweight=".48pt">
                <v:path arrowok="t"/>
              </v:shape>
            </v:group>
            <v:group id="_x0000_s7686" style="position:absolute;left:6242;top:731;width:10;height:40" coordorigin="6242,731" coordsize="10,40">
              <v:shape id="_x0000_s7687" style="position:absolute;left:6242;top:731;width:10;height:40" coordorigin="6242,731" coordsize="10,40" path="m6242,731r6,20l6251,771e" filled="f" strokeweight=".48pt">
                <v:path arrowok="t"/>
              </v:shape>
              <v:shape id="_x0000_s7688" type="#_x0000_t202" style="position:absolute;left:7180;top:291;width:191;height:210" filled="f" stroked="f">
                <v:textbox inset="0,0,0,0">
                  <w:txbxContent>
                    <w:p w:rsidR="001B72D3" w:rsidRDefault="001B72D3">
                      <w:pPr>
                        <w:spacing w:line="193" w:lineRule="exact"/>
                        <w:ind w:left="20"/>
                        <w:rPr>
                          <w:rFonts w:ascii="Times New Roman" w:hAnsi="Times New Roman"/>
                          <w:sz w:val="17"/>
                          <w:szCs w:val="17"/>
                        </w:rPr>
                      </w:pPr>
                      <w:r>
                        <w:rPr>
                          <w:rFonts w:ascii="Times New Roman"/>
                          <w:sz w:val="17"/>
                        </w:rPr>
                        <w:t>M</w:t>
                      </w:r>
                    </w:p>
                  </w:txbxContent>
                </v:textbox>
              </v:shape>
              <v:shape id="_x0000_s7689" type="#_x0000_t202" style="position:absolute;left:6311;top:954;width:162;height:208" filled="f" stroked="f">
                <v:textbox inset="0,0,0,0">
                  <w:txbxContent>
                    <w:p w:rsidR="001B72D3" w:rsidRDefault="001B72D3">
                      <w:pPr>
                        <w:spacing w:line="192" w:lineRule="exact"/>
                        <w:ind w:left="20"/>
                        <w:rPr>
                          <w:rFonts w:ascii="Times New Roman" w:hAnsi="Times New Roman"/>
                          <w:sz w:val="17"/>
                          <w:szCs w:val="17"/>
                        </w:rPr>
                      </w:pPr>
                      <w:r>
                        <w:rPr>
                          <w:rFonts w:ascii="Times New Roman"/>
                          <w:sz w:val="17"/>
                        </w:rPr>
                        <w:t>A</w:t>
                      </w:r>
                    </w:p>
                  </w:txbxContent>
                </v:textbox>
              </v:shape>
              <v:shape id="_x0000_s7690" type="#_x0000_t202" style="position:absolute;left:7182;top:1204;width:162;height:208" filled="f" stroked="f">
                <v:textbox inset="0,0,0,0">
                  <w:txbxContent>
                    <w:p w:rsidR="001B72D3" w:rsidRDefault="001B72D3">
                      <w:pPr>
                        <w:spacing w:before="6"/>
                        <w:ind w:left="20"/>
                        <w:rPr>
                          <w:rFonts w:ascii="Times New Roman" w:hAnsi="Times New Roman"/>
                          <w:sz w:val="16"/>
                          <w:szCs w:val="16"/>
                        </w:rPr>
                      </w:pPr>
                      <w:r>
                        <w:rPr>
                          <w:rFonts w:ascii="Times New Roman"/>
                          <w:w w:val="105"/>
                          <w:sz w:val="16"/>
                        </w:rPr>
                        <w:t>N</w:t>
                      </w:r>
                    </w:p>
                  </w:txbxContent>
                </v:textbox>
              </v:shape>
            </v:group>
            <w10:wrap anchorx="page"/>
          </v:group>
        </w:pict>
      </w:r>
      <w:r>
        <w:rPr>
          <w:rFonts w:ascii="Times New Roman" w:hAnsi="Times New Roman"/>
          <w:spacing w:val="7"/>
          <w:lang w:eastAsia="zh-CN"/>
        </w:rPr>
        <w:t>b</w:t>
      </w:r>
      <w:r>
        <w:rPr>
          <w:rFonts w:hint="eastAsia"/>
          <w:spacing w:val="7"/>
          <w:lang w:eastAsia="zh-CN"/>
        </w:rPr>
        <w:t>．</w:t>
      </w:r>
      <w:r>
        <w:rPr>
          <w:spacing w:val="-82"/>
          <w:lang w:eastAsia="zh-CN"/>
        </w:rPr>
        <w:t xml:space="preserve"> </w:t>
      </w:r>
      <w:r>
        <w:rPr>
          <w:rFonts w:cs="宋体" w:hint="eastAsia"/>
          <w:lang w:eastAsia="zh-CN"/>
        </w:rPr>
        <w:t>移</w:t>
      </w:r>
      <w:r>
        <w:rPr>
          <w:rFonts w:cs="宋体"/>
          <w:spacing w:val="-75"/>
          <w:lang w:eastAsia="zh-CN"/>
        </w:rPr>
        <w:t xml:space="preserve"> </w:t>
      </w:r>
      <w:r>
        <w:rPr>
          <w:rFonts w:cs="宋体" w:hint="eastAsia"/>
          <w:lang w:eastAsia="zh-CN"/>
        </w:rPr>
        <w:t>动</w:t>
      </w:r>
      <w:r>
        <w:rPr>
          <w:rFonts w:cs="宋体"/>
          <w:spacing w:val="-75"/>
          <w:lang w:eastAsia="zh-CN"/>
        </w:rPr>
        <w:t xml:space="preserve"> </w:t>
      </w:r>
      <w:r>
        <w:rPr>
          <w:rFonts w:cs="宋体" w:hint="eastAsia"/>
          <w:spacing w:val="15"/>
          <w:lang w:eastAsia="zh-CN"/>
        </w:rPr>
        <w:t>蜡烛</w:t>
      </w:r>
      <w:r>
        <w:rPr>
          <w:rFonts w:cs="宋体"/>
          <w:spacing w:val="-16"/>
          <w:lang w:eastAsia="zh-CN"/>
        </w:rPr>
        <w:t xml:space="preserve"> </w:t>
      </w:r>
      <w:r>
        <w:rPr>
          <w:rFonts w:ascii="Times New Roman" w:hAnsi="Times New Roman"/>
          <w:spacing w:val="7"/>
          <w:lang w:eastAsia="zh-CN"/>
        </w:rPr>
        <w:t>B</w:t>
      </w:r>
      <w:r>
        <w:rPr>
          <w:rFonts w:hint="eastAsia"/>
          <w:spacing w:val="7"/>
          <w:lang w:eastAsia="zh-CN"/>
        </w:rPr>
        <w:t>，</w:t>
      </w:r>
      <w:r>
        <w:rPr>
          <w:spacing w:val="-81"/>
          <w:lang w:eastAsia="zh-CN"/>
        </w:rPr>
        <w:t xml:space="preserve"> </w:t>
      </w:r>
      <w:r>
        <w:rPr>
          <w:rFonts w:cs="宋体" w:hint="eastAsia"/>
          <w:lang w:eastAsia="zh-CN"/>
        </w:rPr>
        <w:t>直</w:t>
      </w:r>
      <w:r>
        <w:rPr>
          <w:rFonts w:cs="宋体"/>
          <w:spacing w:val="-75"/>
          <w:lang w:eastAsia="zh-CN"/>
        </w:rPr>
        <w:t xml:space="preserve"> </w:t>
      </w:r>
      <w:r>
        <w:rPr>
          <w:rFonts w:cs="宋体" w:hint="eastAsia"/>
          <w:lang w:eastAsia="zh-CN"/>
        </w:rPr>
        <w:t>到</w:t>
      </w:r>
      <w:r>
        <w:rPr>
          <w:rFonts w:cs="宋体"/>
          <w:spacing w:val="-75"/>
          <w:lang w:eastAsia="zh-CN"/>
        </w:rPr>
        <w:t xml:space="preserve"> </w:t>
      </w:r>
      <w:r>
        <w:rPr>
          <w:rFonts w:ascii="Times New Roman" w:hAnsi="Times New Roman"/>
          <w:u w:val="single" w:color="000000"/>
          <w:lang w:eastAsia="zh-CN"/>
        </w:rPr>
        <w:t xml:space="preserve"> </w:t>
      </w:r>
      <w:r>
        <w:rPr>
          <w:rFonts w:ascii="Times New Roman" w:hAnsi="Times New Roman"/>
          <w:u w:val="single" w:color="000000"/>
          <w:lang w:eastAsia="zh-CN"/>
        </w:rPr>
        <w:tab/>
      </w:r>
    </w:p>
    <w:p w:rsidR="001B72D3" w:rsidRDefault="001B72D3">
      <w:pPr>
        <w:pStyle w:val="BodyText"/>
        <w:tabs>
          <w:tab w:val="left" w:pos="3385"/>
        </w:tabs>
        <w:ind w:left="957"/>
        <w:rPr>
          <w:rFonts w:cs="宋体"/>
          <w:lang w:eastAsia="zh-CN"/>
        </w:rPr>
      </w:pPr>
      <w:r>
        <w:rPr>
          <w:rFonts w:ascii="Times New Roman" w:hAnsi="Times New Roman"/>
          <w:u w:val="single" w:color="000000"/>
          <w:lang w:eastAsia="zh-CN"/>
        </w:rPr>
        <w:t xml:space="preserve"> </w:t>
      </w:r>
      <w:r>
        <w:rPr>
          <w:rFonts w:ascii="Times New Roman" w:hAnsi="Times New Roman"/>
          <w:u w:val="single" w:color="000000"/>
          <w:lang w:eastAsia="zh-CN"/>
        </w:rPr>
        <w:tab/>
      </w:r>
      <w:r>
        <w:rPr>
          <w:rFonts w:cs="宋体" w:hint="eastAsia"/>
          <w:lang w:eastAsia="zh-CN"/>
        </w:rPr>
        <w:t>；</w:t>
      </w:r>
    </w:p>
    <w:p w:rsidR="001B72D3" w:rsidRDefault="001B72D3">
      <w:pPr>
        <w:pStyle w:val="BodyText"/>
        <w:tabs>
          <w:tab w:val="left" w:pos="4433"/>
        </w:tabs>
        <w:spacing w:before="99"/>
        <w:ind w:left="633"/>
        <w:rPr>
          <w:lang w:eastAsia="zh-CN"/>
        </w:rPr>
      </w:pPr>
      <w:r>
        <w:rPr>
          <w:rFonts w:ascii="Times New Roman" w:hAnsi="Times New Roman"/>
          <w:spacing w:val="14"/>
          <w:lang w:eastAsia="zh-CN"/>
        </w:rPr>
        <w:t>c</w:t>
      </w:r>
      <w:r>
        <w:rPr>
          <w:rFonts w:hint="eastAsia"/>
          <w:lang w:eastAsia="zh-CN"/>
        </w:rPr>
        <w:t>．</w:t>
      </w:r>
      <w:r>
        <w:rPr>
          <w:spacing w:val="-87"/>
          <w:lang w:eastAsia="zh-CN"/>
        </w:rPr>
        <w:t xml:space="preserve"> </w:t>
      </w:r>
      <w:r>
        <w:rPr>
          <w:rFonts w:cs="宋体" w:hint="eastAsia"/>
          <w:spacing w:val="30"/>
          <w:lang w:eastAsia="zh-CN"/>
        </w:rPr>
        <w:t>用</w:t>
      </w:r>
      <w:r>
        <w:rPr>
          <w:rFonts w:cs="宋体" w:hint="eastAsia"/>
          <w:lang w:eastAsia="zh-CN"/>
        </w:rPr>
        <w:t>刻</w:t>
      </w:r>
      <w:r>
        <w:rPr>
          <w:rFonts w:cs="宋体"/>
          <w:spacing w:val="-75"/>
          <w:lang w:eastAsia="zh-CN"/>
        </w:rPr>
        <w:t xml:space="preserve"> </w:t>
      </w:r>
      <w:r>
        <w:rPr>
          <w:rFonts w:hint="eastAsia"/>
          <w:lang w:eastAsia="zh-CN"/>
        </w:rPr>
        <w:t>度</w:t>
      </w:r>
      <w:r>
        <w:rPr>
          <w:spacing w:val="-75"/>
          <w:lang w:eastAsia="zh-CN"/>
        </w:rPr>
        <w:t xml:space="preserve"> </w:t>
      </w:r>
      <w:r>
        <w:rPr>
          <w:rFonts w:cs="宋体" w:hint="eastAsia"/>
          <w:lang w:eastAsia="zh-CN"/>
        </w:rPr>
        <w:t>尺</w:t>
      </w:r>
      <w:r>
        <w:rPr>
          <w:rFonts w:cs="宋体"/>
          <w:spacing w:val="-75"/>
          <w:lang w:eastAsia="zh-CN"/>
        </w:rPr>
        <w:t xml:space="preserve"> </w:t>
      </w:r>
      <w:r>
        <w:rPr>
          <w:rFonts w:hint="eastAsia"/>
          <w:spacing w:val="30"/>
          <w:lang w:eastAsia="zh-CN"/>
        </w:rPr>
        <w:t>测</w:t>
      </w:r>
      <w:r>
        <w:rPr>
          <w:rFonts w:hint="eastAsia"/>
          <w:lang w:eastAsia="zh-CN"/>
        </w:rPr>
        <w:t>出</w:t>
      </w:r>
      <w:r>
        <w:rPr>
          <w:rFonts w:ascii="Times New Roman" w:hAnsi="Times New Roman"/>
          <w:u w:val="single" w:color="000000"/>
          <w:lang w:eastAsia="zh-CN"/>
        </w:rPr>
        <w:tab/>
      </w:r>
      <w:r>
        <w:rPr>
          <w:rFonts w:cs="宋体" w:hint="eastAsia"/>
          <w:lang w:eastAsia="zh-CN"/>
        </w:rPr>
        <w:t>距</w:t>
      </w:r>
      <w:r>
        <w:rPr>
          <w:rFonts w:cs="宋体"/>
          <w:spacing w:val="-75"/>
          <w:lang w:eastAsia="zh-CN"/>
        </w:rPr>
        <w:t xml:space="preserve"> </w:t>
      </w:r>
      <w:r>
        <w:rPr>
          <w:rFonts w:cs="宋体" w:hint="eastAsia"/>
          <w:lang w:eastAsia="zh-CN"/>
        </w:rPr>
        <w:t>离</w:t>
      </w:r>
      <w:r>
        <w:rPr>
          <w:rFonts w:cs="宋体"/>
          <w:spacing w:val="-75"/>
          <w:lang w:eastAsia="zh-CN"/>
        </w:rPr>
        <w:t xml:space="preserve"> </w:t>
      </w:r>
      <w:r>
        <w:rPr>
          <w:rFonts w:hint="eastAsia"/>
          <w:lang w:eastAsia="zh-CN"/>
        </w:rPr>
        <w:t>，</w:t>
      </w:r>
    </w:p>
    <w:p w:rsidR="001B72D3" w:rsidRDefault="001B72D3">
      <w:pPr>
        <w:pStyle w:val="BodyText"/>
        <w:ind w:left="956"/>
      </w:pPr>
      <w:r>
        <w:rPr>
          <w:rFonts w:cs="宋体" w:hint="eastAsia"/>
        </w:rPr>
        <w:t>就</w:t>
      </w:r>
      <w:r>
        <w:rPr>
          <w:rFonts w:cs="宋体"/>
          <w:spacing w:val="-75"/>
        </w:rPr>
        <w:t xml:space="preserve"> </w:t>
      </w:r>
      <w:r>
        <w:rPr>
          <w:rFonts w:cs="宋体" w:hint="eastAsia"/>
        </w:rPr>
        <w:t>等</w:t>
      </w:r>
      <w:r>
        <w:rPr>
          <w:rFonts w:cs="宋体"/>
          <w:spacing w:val="-75"/>
        </w:rPr>
        <w:t xml:space="preserve"> </w:t>
      </w:r>
      <w:r>
        <w:rPr>
          <w:rFonts w:hint="eastAsia"/>
        </w:rPr>
        <w:t>于</w:t>
      </w:r>
      <w:r>
        <w:rPr>
          <w:spacing w:val="-14"/>
        </w:rPr>
        <w:t xml:space="preserve"> </w:t>
      </w:r>
      <w:r>
        <w:rPr>
          <w:rFonts w:ascii="Times New Roman" w:hAnsi="Times New Roman"/>
        </w:rPr>
        <w:t>A</w:t>
      </w:r>
      <w:r>
        <w:rPr>
          <w:rFonts w:ascii="Times New Roman" w:hAnsi="Times New Roman"/>
          <w:spacing w:val="21"/>
        </w:rPr>
        <w:t xml:space="preserve"> </w:t>
      </w:r>
      <w:r>
        <w:rPr>
          <w:rFonts w:cs="宋体" w:hint="eastAsia"/>
        </w:rPr>
        <w:t>到</w:t>
      </w:r>
      <w:r>
        <w:rPr>
          <w:rFonts w:cs="宋体"/>
          <w:spacing w:val="-15"/>
        </w:rPr>
        <w:t xml:space="preserve"> </w:t>
      </w:r>
      <w:r>
        <w:rPr>
          <w:rFonts w:ascii="Times New Roman" w:hAnsi="Times New Roman"/>
          <w:spacing w:val="16"/>
        </w:rPr>
        <w:t>M</w:t>
      </w:r>
      <w:r>
        <w:rPr>
          <w:rFonts w:ascii="Times New Roman" w:hAnsi="Times New Roman"/>
        </w:rPr>
        <w:t>N</w:t>
      </w:r>
      <w:r>
        <w:rPr>
          <w:rFonts w:ascii="Times New Roman" w:hAnsi="Times New Roman"/>
          <w:spacing w:val="21"/>
        </w:rPr>
        <w:t xml:space="preserve"> </w:t>
      </w:r>
      <w:r>
        <w:rPr>
          <w:rFonts w:hint="eastAsia"/>
        </w:rPr>
        <w:t>的</w:t>
      </w:r>
      <w:r>
        <w:rPr>
          <w:spacing w:val="-75"/>
        </w:rPr>
        <w:t xml:space="preserve"> </w:t>
      </w:r>
      <w:r>
        <w:rPr>
          <w:rFonts w:cs="宋体" w:hint="eastAsia"/>
        </w:rPr>
        <w:t>距</w:t>
      </w:r>
      <w:r>
        <w:rPr>
          <w:rFonts w:cs="宋体"/>
          <w:spacing w:val="-75"/>
        </w:rPr>
        <w:t xml:space="preserve"> </w:t>
      </w:r>
      <w:r>
        <w:rPr>
          <w:rFonts w:cs="宋体" w:hint="eastAsia"/>
        </w:rPr>
        <w:t>离</w:t>
      </w:r>
      <w:r>
        <w:rPr>
          <w:rFonts w:cs="宋体"/>
          <w:spacing w:val="-75"/>
        </w:rPr>
        <w:t xml:space="preserve"> </w:t>
      </w:r>
      <w:r>
        <w:rPr>
          <w:rFonts w:hint="eastAsia"/>
        </w:rPr>
        <w:t>．</w:t>
      </w:r>
    </w:p>
    <w:sectPr w:rsidR="001B72D3" w:rsidSect="00F84C4B">
      <w:pgSz w:w="9520" w:h="13840"/>
      <w:pgMar w:top="580" w:right="360" w:bottom="520" w:left="460" w:header="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2D3" w:rsidRDefault="001B72D3" w:rsidP="00F84C4B">
      <w:r>
        <w:separator/>
      </w:r>
    </w:p>
  </w:endnote>
  <w:endnote w:type="continuationSeparator" w:id="0">
    <w:p w:rsidR="001B72D3" w:rsidRDefault="001B72D3" w:rsidP="00F84C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
    <w:panose1 w:val="02010609060101010101"/>
    <w:charset w:val="86"/>
    <w:family w:val="modern"/>
    <w:pitch w:val="fixed"/>
    <w:sig w:usb0="800002BF" w:usb1="38CF7CFA"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方正兰亭超细黑简体">
    <w:altName w:val="方正兰亭超细黑简体"/>
    <w:panose1 w:val="02000000000000000000"/>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icrosoft JhengHei">
    <w:altName w:val="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D3" w:rsidRDefault="001B72D3">
    <w:pPr>
      <w:spacing w:line="14" w:lineRule="auto"/>
      <w:rPr>
        <w:sz w:val="20"/>
        <w:szCs w:val="20"/>
      </w:rPr>
    </w:pPr>
    <w:r>
      <w:rPr>
        <w:noProof/>
        <w:lang w:eastAsia="zh-CN"/>
      </w:rPr>
      <w:pict>
        <v:shapetype id="_x0000_t202" coordsize="21600,21600" o:spt="202" path="m,l,21600r21600,l21600,xe">
          <v:stroke joinstyle="miter"/>
          <v:path gradientshapeok="t" o:connecttype="rect"/>
        </v:shapetype>
        <v:shape id="_x0000_s2053" type="#_x0000_t202" style="position:absolute;margin-left:167.4pt;margin-top:664pt;width:141.45pt;height:11.5pt;z-index:-251648000;mso-position-horizontal-relative:page;mso-position-vertical-relative:page" filled="f" stroked="f">
          <v:textbox inset="0,0,0,0">
            <w:txbxContent>
              <w:p w:rsidR="001B72D3" w:rsidRDefault="001B72D3">
                <w:pPr>
                  <w:spacing w:line="214" w:lineRule="exact"/>
                  <w:ind w:left="20"/>
                  <w:rPr>
                    <w:rFonts w:ascii="宋体" w:cs="宋体"/>
                    <w:sz w:val="18"/>
                    <w:szCs w:val="18"/>
                    <w:lang w:eastAsia="zh-CN"/>
                  </w:rPr>
                </w:pPr>
                <w:r>
                  <w:rPr>
                    <w:rFonts w:ascii="宋体" w:hAnsi="宋体" w:cs="宋体" w:hint="eastAsia"/>
                    <w:sz w:val="18"/>
                    <w:szCs w:val="18"/>
                    <w:lang w:eastAsia="zh-CN"/>
                  </w:rPr>
                  <w:t>八年级物理</w:t>
                </w:r>
                <w:r>
                  <w:rPr>
                    <w:rFonts w:ascii="宋体" w:hAnsi="宋体" w:cs="宋体"/>
                    <w:sz w:val="18"/>
                    <w:szCs w:val="18"/>
                    <w:lang w:eastAsia="zh-CN"/>
                  </w:rPr>
                  <w:t xml:space="preserve">  </w:t>
                </w:r>
                <w:r>
                  <w:rPr>
                    <w:rFonts w:ascii="宋体" w:hAnsi="宋体" w:cs="宋体" w:hint="eastAsia"/>
                    <w:sz w:val="18"/>
                    <w:szCs w:val="18"/>
                    <w:lang w:eastAsia="zh-CN"/>
                  </w:rPr>
                  <w:t>第</w:t>
                </w:r>
                <w:r>
                  <w:rPr>
                    <w:rFonts w:ascii="宋体" w:hAnsi="宋体" w:cs="宋体"/>
                    <w:sz w:val="18"/>
                    <w:szCs w:val="18"/>
                    <w:lang w:eastAsia="zh-CN"/>
                  </w:rPr>
                  <w:t xml:space="preserve"> </w:t>
                </w:r>
                <w:r>
                  <w:rPr>
                    <w:rFonts w:ascii="Times New Roman" w:hAnsi="Times New Roman"/>
                    <w:sz w:val="18"/>
                    <w:szCs w:val="18"/>
                    <w:lang w:eastAsia="zh-CN"/>
                  </w:rPr>
                  <w:fldChar w:fldCharType="begin"/>
                </w:r>
                <w:r>
                  <w:rPr>
                    <w:rFonts w:ascii="Times New Roman" w:hAnsi="Times New Roman"/>
                    <w:sz w:val="18"/>
                    <w:szCs w:val="18"/>
                    <w:lang w:eastAsia="zh-CN"/>
                  </w:rPr>
                  <w:instrText xml:space="preserve"> PAGE </w:instrText>
                </w:r>
                <w:r>
                  <w:rPr>
                    <w:rFonts w:ascii="Times New Roman" w:hAnsi="Times New Roman"/>
                    <w:sz w:val="18"/>
                    <w:szCs w:val="18"/>
                    <w:lang w:eastAsia="zh-CN"/>
                  </w:rPr>
                  <w:fldChar w:fldCharType="separate"/>
                </w:r>
                <w:r>
                  <w:rPr>
                    <w:rFonts w:ascii="Times New Roman" w:hAnsi="Times New Roman"/>
                    <w:noProof/>
                    <w:sz w:val="18"/>
                    <w:szCs w:val="18"/>
                    <w:lang w:eastAsia="zh-CN"/>
                  </w:rPr>
                  <w:t>4</w:t>
                </w:r>
                <w:r>
                  <w:rPr>
                    <w:rFonts w:ascii="Times New Roman" w:hAnsi="Times New Roman"/>
                    <w:sz w:val="18"/>
                    <w:szCs w:val="18"/>
                    <w:lang w:eastAsia="zh-CN"/>
                  </w:rPr>
                  <w:fldChar w:fldCharType="end"/>
                </w:r>
                <w:r>
                  <w:rPr>
                    <w:rFonts w:ascii="Times New Roman" w:hAnsi="Times New Roman"/>
                    <w:sz w:val="18"/>
                    <w:szCs w:val="18"/>
                    <w:lang w:eastAsia="zh-CN"/>
                  </w:rPr>
                  <w:t xml:space="preserve">  </w:t>
                </w:r>
                <w:r>
                  <w:rPr>
                    <w:rFonts w:ascii="宋体" w:hAnsi="宋体" w:cs="宋体" w:hint="eastAsia"/>
                    <w:sz w:val="18"/>
                    <w:szCs w:val="18"/>
                    <w:lang w:eastAsia="zh-CN"/>
                  </w:rPr>
                  <w:t>页</w:t>
                </w:r>
                <w:r>
                  <w:rPr>
                    <w:rFonts w:ascii="宋体" w:hAnsi="宋体" w:cs="宋体"/>
                    <w:sz w:val="18"/>
                    <w:szCs w:val="18"/>
                    <w:lang w:eastAsia="zh-CN"/>
                  </w:rPr>
                  <w:t xml:space="preserve">  </w:t>
                </w:r>
                <w:r>
                  <w:rPr>
                    <w:rFonts w:ascii="宋体" w:hAnsi="宋体" w:cs="宋体" w:hint="eastAsia"/>
                    <w:sz w:val="18"/>
                    <w:szCs w:val="18"/>
                    <w:lang w:eastAsia="zh-CN"/>
                  </w:rPr>
                  <w:t>（共</w:t>
                </w:r>
                <w:r>
                  <w:rPr>
                    <w:rFonts w:ascii="宋体" w:hAnsi="宋体" w:cs="宋体"/>
                    <w:spacing w:val="-46"/>
                    <w:sz w:val="18"/>
                    <w:szCs w:val="18"/>
                    <w:lang w:eastAsia="zh-CN"/>
                  </w:rPr>
                  <w:t xml:space="preserve"> </w:t>
                </w:r>
                <w:r>
                  <w:rPr>
                    <w:rFonts w:ascii="Times New Roman" w:hAnsi="Times New Roman"/>
                    <w:sz w:val="18"/>
                    <w:szCs w:val="18"/>
                    <w:lang w:eastAsia="zh-CN"/>
                  </w:rPr>
                  <w:t>8</w:t>
                </w:r>
                <w:r>
                  <w:rPr>
                    <w:rFonts w:ascii="Times New Roman" w:hAnsi="Times New Roman"/>
                    <w:spacing w:val="-1"/>
                    <w:sz w:val="18"/>
                    <w:szCs w:val="18"/>
                    <w:lang w:eastAsia="zh-CN"/>
                  </w:rPr>
                  <w:t xml:space="preserve"> </w:t>
                </w:r>
                <w:r>
                  <w:rPr>
                    <w:rFonts w:ascii="宋体" w:hAnsi="宋体" w:cs="宋体" w:hint="eastAsia"/>
                    <w:sz w:val="18"/>
                    <w:szCs w:val="18"/>
                    <w:lang w:eastAsia="zh-CN"/>
                  </w:rPr>
                  <w:t>页）</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2D3" w:rsidRDefault="001B72D3" w:rsidP="00F84C4B">
      <w:r>
        <w:separator/>
      </w:r>
    </w:p>
  </w:footnote>
  <w:footnote w:type="continuationSeparator" w:id="0">
    <w:p w:rsidR="001B72D3" w:rsidRDefault="001B72D3" w:rsidP="00F84C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hdrShapeDefaults>
    <o:shapedefaults v:ext="edit" spidmax="7691"/>
    <o:shapelayout v:ext="edit">
      <o:idmap v:ext="edit" data="2"/>
    </o:shapelayout>
  </w:hdrShapeDefaults>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4C4B"/>
    <w:rsid w:val="001427A6"/>
    <w:rsid w:val="001B72D3"/>
    <w:rsid w:val="00A556F7"/>
    <w:rsid w:val="00F769C6"/>
    <w:rsid w:val="00F84C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691"/>
    <o:shapelayout v:ext="edit">
      <o:idmap v:ext="edit" data="1,3,4,5,6,7"/>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C4B"/>
    <w:pPr>
      <w:widowControl w:val="0"/>
    </w:pPr>
    <w:rPr>
      <w:kern w:val="0"/>
      <w:sz w:val="22"/>
      <w:lang w:eastAsia="en-US"/>
    </w:rPr>
  </w:style>
  <w:style w:type="paragraph" w:styleId="Heading1">
    <w:name w:val="heading 1"/>
    <w:basedOn w:val="Normal"/>
    <w:link w:val="Heading1Char"/>
    <w:uiPriority w:val="99"/>
    <w:qFormat/>
    <w:rsid w:val="00F84C4B"/>
    <w:pPr>
      <w:outlineLvl w:val="0"/>
    </w:pPr>
    <w:rPr>
      <w:rFonts w:ascii="黑体" w:eastAsia="黑体" w:hAnsi="黑体"/>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5A70"/>
    <w:rPr>
      <w:b/>
      <w:bCs/>
      <w:kern w:val="44"/>
      <w:sz w:val="44"/>
      <w:szCs w:val="44"/>
      <w:lang w:eastAsia="en-US"/>
    </w:rPr>
  </w:style>
  <w:style w:type="paragraph" w:styleId="BodyText">
    <w:name w:val="Body Text"/>
    <w:basedOn w:val="Normal"/>
    <w:link w:val="BodyTextChar"/>
    <w:uiPriority w:val="99"/>
    <w:rsid w:val="00F84C4B"/>
    <w:pPr>
      <w:spacing w:before="83"/>
      <w:ind w:left="467"/>
    </w:pPr>
    <w:rPr>
      <w:rFonts w:ascii="宋体" w:hAnsi="宋体"/>
      <w:sz w:val="21"/>
      <w:szCs w:val="21"/>
    </w:rPr>
  </w:style>
  <w:style w:type="character" w:customStyle="1" w:styleId="BodyTextChar">
    <w:name w:val="Body Text Char"/>
    <w:basedOn w:val="DefaultParagraphFont"/>
    <w:link w:val="BodyText"/>
    <w:uiPriority w:val="99"/>
    <w:semiHidden/>
    <w:rsid w:val="00D05A70"/>
    <w:rPr>
      <w:kern w:val="0"/>
      <w:sz w:val="22"/>
      <w:lang w:eastAsia="en-US"/>
    </w:rPr>
  </w:style>
  <w:style w:type="paragraph" w:styleId="ListParagraph">
    <w:name w:val="List Paragraph"/>
    <w:basedOn w:val="Normal"/>
    <w:uiPriority w:val="99"/>
    <w:qFormat/>
    <w:rsid w:val="00F84C4B"/>
  </w:style>
  <w:style w:type="paragraph" w:customStyle="1" w:styleId="TableParagraph">
    <w:name w:val="Table Paragraph"/>
    <w:basedOn w:val="Normal"/>
    <w:uiPriority w:val="99"/>
    <w:rsid w:val="00F84C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image" Target="media/image83.png"/><Relationship Id="rId97"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3.png"/><Relationship Id="rId11" Type="http://schemas.openxmlformats.org/officeDocument/2006/relationships/image" Target="media/image6.png"/><Relationship Id="rId24" Type="http://schemas.openxmlformats.org/officeDocument/2006/relationships/image" Target="media/image18.pn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5" Type="http://schemas.openxmlformats.org/officeDocument/2006/relationships/endnotes" Target="end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footer" Target="footer1.xml"/><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3.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5.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8</Pages>
  <Words>1096</Words>
  <Characters>6252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八年级物理排版.doc</dc:title>
  <dc:subject/>
  <dc:creator>Administrator</dc:creator>
  <cp:keywords/>
  <dc:description/>
  <cp:lastModifiedBy>PC</cp:lastModifiedBy>
  <cp:revision>2</cp:revision>
  <dcterms:created xsi:type="dcterms:W3CDTF">2017-01-18T21:55:00Z</dcterms:created>
  <dcterms:modified xsi:type="dcterms:W3CDTF">2017-01-18T13:59:00Z</dcterms:modified>
</cp:coreProperties>
</file>